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9691"/>
        <w:tblInd w:type="dxa" w:w="108"/>
        <w:tblLayout w:type="fixed"/>
        <w:tblLook w:val="0000" w:noVBand="0" w:noHBand="0" w:lastColumn="0" w:firstColumn="0" w:lastRow="0" w:firstRow="0"/>
      </w:tblPr>
      <w:tblGrid>
        <w:gridCol w:w="561"/>
        <w:gridCol w:w="4047"/>
        <w:gridCol w:w="26"/>
        <w:gridCol w:w="2022"/>
        <w:gridCol w:w="21"/>
        <w:gridCol w:w="3014"/>
      </w:tblGrid>
      <w:tr w:rsidTr="00873ACD" w:rsidR="00873ACD" w:rsidRPr="00C000D8">
        <w:trPr>
          <w:trHeight w:val="240"/>
        </w:trPr>
        <w:tc>
          <w:tcPr>
            <w:tcW w:type="dxa" w:w="460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7243B" w:rsidP="00B7243B" w:rsidR="00B7243B" w:rsidRPr="00C96279">
            <w:pPr>
              <w:jc w:val="both"/>
              <w:rPr>
                <w:rFonts w:cs="Times New Roman" w:hAnsi="Times New Roman" w:ascii="Times New Roman"/>
                <w:b/>
                <w:bCs/>
              </w:rPr>
            </w:pPr>
            <w:bookmarkStart w:name="_GoBack" w:id="0"/>
            <w:bookmarkEnd w:id="0"/>
            <w:r w:rsidRPr="00C96279">
              <w:rPr>
                <w:rFonts w:cs="Times New Roman" w:hAnsi="Times New Roman" w:ascii="Times New Roman"/>
                <w:b/>
                <w:lang w:val="pl-PL"/>
              </w:rPr>
              <w:t xml:space="preserve">MODESTUS d.o.o.  </w:t>
            </w:r>
            <w:r w:rsidRPr="00C96279">
              <w:rPr>
                <w:rFonts w:cs="Times New Roman" w:hAnsi="Times New Roman" w:ascii="Times New Roman"/>
                <w:b/>
                <w:bCs/>
              </w:rPr>
              <w:t xml:space="preserve">u </w:t>
            </w:r>
            <w:proofErr w:type="spellStart"/>
            <w:r w:rsidRPr="00C96279">
              <w:rPr>
                <w:rFonts w:cs="Times New Roman" w:hAnsi="Times New Roman" w:ascii="Times New Roman"/>
                <w:b/>
                <w:bCs/>
              </w:rPr>
              <w:t>stečaju</w:t>
            </w:r>
            <w:proofErr w:type="spellEnd"/>
          </w:p>
          <w:p w:rsidRDefault="00B7243B" w:rsidP="00B7243B" w:rsidR="00B7243B" w:rsidRPr="00594BAF">
            <w:pPr>
              <w:jc w:val="both"/>
              <w:rPr>
                <w:rFonts w:cs="Times New Roman" w:hAnsi="Times New Roman" w:ascii="Times New Roman"/>
                <w:lang w:val="it-IT"/>
              </w:rPr>
            </w:pPr>
            <w:r w:rsidRPr="00594BAF">
              <w:rPr>
                <w:rFonts w:cs="Times New Roman" w:hAnsi="Times New Roman" w:ascii="Times New Roman"/>
                <w:lang w:val="it-IT"/>
              </w:rPr>
              <w:t>OIB: 97639984461</w:t>
            </w:r>
          </w:p>
          <w:p w:rsidRDefault="00B7243B" w:rsidP="00B7243B" w:rsidR="00B7243B">
            <w:pPr>
              <w:jc w:val="both"/>
              <w:rPr>
                <w:rFonts w:cs="Arial" w:hAnsi="Arial" w:ascii="Arial"/>
                <w:b/>
                <w:sz w:val="18"/>
                <w:szCs w:val="18"/>
              </w:rPr>
            </w:pPr>
            <w:proofErr w:type="spellStart"/>
            <w:r w:rsidRPr="00594BAF">
              <w:rPr>
                <w:rFonts w:cs="Times New Roman" w:hAnsi="Times New Roman" w:ascii="Times New Roman"/>
                <w:lang w:val="it-IT"/>
              </w:rPr>
              <w:t>Zagreb</w:t>
            </w:r>
            <w:proofErr w:type="spellEnd"/>
            <w:r w:rsidRPr="00594BAF">
              <w:rPr>
                <w:rFonts w:cs="Times New Roman" w:hAnsi="Times New Roman" w:ascii="Times New Roman"/>
                <w:lang w:val="it-IT"/>
              </w:rPr>
              <w:t xml:space="preserve">, </w:t>
            </w:r>
            <w:proofErr w:type="spellStart"/>
            <w:r w:rsidRPr="00594BAF">
              <w:rPr>
                <w:rFonts w:cs="Times New Roman" w:hAnsi="Times New Roman" w:ascii="Times New Roman"/>
                <w:lang w:val="it-IT"/>
              </w:rPr>
              <w:t>Mesnička</w:t>
            </w:r>
            <w:proofErr w:type="spellEnd"/>
            <w:r w:rsidRPr="00594BAF">
              <w:rPr>
                <w:rFonts w:cs="Times New Roman" w:hAnsi="Times New Roman" w:ascii="Times New Roman"/>
                <w:lang w:val="it-IT"/>
              </w:rPr>
              <w:t xml:space="preserve"> 24</w:t>
            </w:r>
            <w:r>
              <w:rPr>
                <w:rFonts w:hAnsi="Times New Roman" w:ascii="Times New Roman"/>
              </w:rPr>
              <w:tab/>
            </w:r>
            <w:r>
              <w:rPr>
                <w:rFonts w:hAnsi="Times New Roman" w:ascii="Times New Roman"/>
              </w:rPr>
              <w:tab/>
            </w:r>
            <w:r>
              <w:rPr>
                <w:rFonts w:hAnsi="Times New Roman" w:ascii="Times New Roman"/>
              </w:rPr>
              <w:tab/>
            </w:r>
          </w:p>
          <w:p w:rsidRDefault="00B7243B" w:rsidP="00B7243B" w:rsidR="00B7243B" w:rsidRPr="00E01E15">
            <w:pPr>
              <w:ind w:hanging="1416" w:left="1416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Posl.br.: </w:t>
            </w:r>
            <w:r w:rsidRPr="00AC099D">
              <w:rPr>
                <w:rFonts w:cs="Times New Roman" w:hAnsi="Times New Roman" w:ascii="Times New Roman"/>
              </w:rPr>
              <w:t>St-</w:t>
            </w:r>
            <w:r>
              <w:rPr>
                <w:rFonts w:cs="Times New Roman" w:hAnsi="Times New Roman" w:ascii="Times New Roman"/>
              </w:rPr>
              <w:t>142/20</w:t>
            </w:r>
            <w:r w:rsidRPr="00E01E15">
              <w:rPr>
                <w:rFonts w:cs="Times New Roman" w:hAnsi="Times New Roman" w:ascii="Times New Roman"/>
              </w:rPr>
              <w:t>1</w:t>
            </w:r>
            <w:r>
              <w:rPr>
                <w:rFonts w:cs="Times New Roman" w:hAnsi="Times New Roman" w:ascii="Times New Roman"/>
              </w:rPr>
              <w:t>7</w:t>
            </w:r>
          </w:p>
          <w:p w:rsidRDefault="00873ACD" w:rsidP="00D351EA" w:rsidR="00873ACD" w:rsidRPr="00C000D8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04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73ACD" w:rsidP="00D351EA" w:rsidR="00873ACD" w:rsidRPr="00C000D8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03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73ACD" w:rsidP="00D351EA" w:rsidR="00873ACD" w:rsidRPr="00C000D8">
            <w:pPr>
              <w:jc w:val="right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Tr="00544C24" w:rsidR="00544C24" w:rsidRPr="00C000D8">
        <w:trPr>
          <w:gridBefore w:val="2"/>
          <w:wBefore w:type="dxa" w:w="4608"/>
          <w:trHeight w:val="240"/>
        </w:trPr>
        <w:tc>
          <w:tcPr>
            <w:tcW w:type="dxa" w:w="204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44C24" w:rsidP="00D351EA" w:rsidR="00544C24" w:rsidRPr="00C000D8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03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44C24" w:rsidP="00D351EA" w:rsidR="00544C24" w:rsidRPr="00C000D8">
            <w:pPr>
              <w:jc w:val="right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Tr="007E4442" w:rsidR="00544C24" w:rsidRPr="00C000D8">
        <w:trPr>
          <w:gridAfter w:val="5"/>
          <w:wAfter w:type="dxa" w:w="9130"/>
          <w:trHeight w:val="240"/>
        </w:trPr>
        <w:tc>
          <w:tcPr>
            <w:tcW w:type="dxa" w:w="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44C24" w:rsidP="00D351EA" w:rsidR="00544C24" w:rsidRPr="00C000D8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Tr="00873ACD" w:rsidR="00544C24" w:rsidRPr="00044009">
        <w:trPr>
          <w:gridAfter w:val="5"/>
          <w:wAfter w:type="dxa" w:w="9130"/>
          <w:trHeight w:val="240"/>
        </w:trPr>
        <w:tc>
          <w:tcPr>
            <w:tcW w:type="dxa" w:w="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44C24" w:rsidP="00044009" w:rsidR="00544C24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Tr="00873ACD" w:rsidR="00044009" w:rsidRPr="00044009">
        <w:trPr>
          <w:trHeight w:val="340"/>
        </w:trPr>
        <w:tc>
          <w:tcPr>
            <w:tcW w:type="dxa" w:w="969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44009" w:rsidP="00044009" w:rsidR="00044009" w:rsidRPr="00044009">
            <w:pPr>
              <w:jc w:val="center"/>
              <w:rPr>
                <w:rFonts w:hAnsi="Arial" w:ascii="Arial"/>
                <w:b/>
                <w:bCs/>
                <w:sz w:val="28"/>
                <w:szCs w:val="28"/>
                <w:lang w:val="hr-HR"/>
              </w:rPr>
            </w:pPr>
            <w:r w:rsidRPr="00044009">
              <w:rPr>
                <w:rFonts w:hAnsi="Arial" w:ascii="Arial"/>
                <w:b/>
                <w:bCs/>
                <w:sz w:val="28"/>
                <w:szCs w:val="28"/>
                <w:lang w:val="hr-HR"/>
              </w:rPr>
              <w:t>PREGLED IMOVINE I OBVEZA</w:t>
            </w:r>
          </w:p>
        </w:tc>
      </w:tr>
      <w:tr w:rsidTr="00873ACD" w:rsidR="00044009" w:rsidRPr="00044009">
        <w:trPr>
          <w:trHeight w:val="300"/>
        </w:trPr>
        <w:tc>
          <w:tcPr>
            <w:tcW w:type="dxa" w:w="969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44009" w:rsidP="00044009" w:rsidR="00044009" w:rsidRPr="00044009">
            <w:pPr>
              <w:jc w:val="center"/>
              <w:rPr>
                <w:rFonts w:hAnsi="Arial" w:ascii="Arial"/>
                <w:b/>
                <w:bCs/>
                <w:lang w:val="hr-HR"/>
              </w:rPr>
            </w:pPr>
            <w:r w:rsidRPr="00044009">
              <w:rPr>
                <w:rFonts w:hAnsi="Arial" w:ascii="Arial"/>
                <w:b/>
                <w:bCs/>
                <w:lang w:val="hr-HR"/>
              </w:rPr>
              <w:t>(Članak 223. Stečajnog zakona)</w:t>
            </w:r>
          </w:p>
        </w:tc>
      </w:tr>
      <w:tr w:rsidTr="00873ACD" w:rsidR="00044009" w:rsidRPr="00044009">
        <w:trPr>
          <w:trHeight w:val="240"/>
        </w:trPr>
        <w:tc>
          <w:tcPr>
            <w:tcW w:type="dxa" w:w="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44009" w:rsidP="00044009" w:rsidR="00044009" w:rsidRPr="00044009">
            <w:pPr>
              <w:jc w:val="center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40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44009" w:rsidP="00044009" w:rsidR="00044009" w:rsidRPr="00044009">
            <w:pPr>
              <w:jc w:val="center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44009" w:rsidP="00044009" w:rsidR="00044009" w:rsidRPr="00044009">
            <w:pPr>
              <w:jc w:val="center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44009" w:rsidP="00044009" w:rsidR="00044009" w:rsidRPr="00044009">
            <w:pPr>
              <w:jc w:val="center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Tr="0027489C" w:rsidR="004C3118" w:rsidRPr="00044009">
        <w:trPr>
          <w:trHeight w:val="240"/>
        </w:trPr>
        <w:tc>
          <w:tcPr>
            <w:tcW w:type="dxa" w:w="969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C3118" w:rsidP="00044009" w:rsidR="004C3118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Tr="00873ACD" w:rsidR="00044009" w:rsidRPr="00044009">
        <w:trPr>
          <w:trHeight w:val="260"/>
        </w:trPr>
        <w:tc>
          <w:tcPr>
            <w:tcW w:type="dxa" w:w="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44009" w:rsidP="00044009" w:rsidR="00044009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40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44009" w:rsidP="00044009" w:rsidR="00044009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44009" w:rsidP="00044009" w:rsidR="00044009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44009" w:rsidP="00044009" w:rsidR="00044009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Tr="00873ACD" w:rsidR="00044009" w:rsidRPr="00044009">
        <w:trPr>
          <w:trHeight w:val="240"/>
        </w:trPr>
        <w:tc>
          <w:tcPr>
            <w:tcW w:type="dxa" w:w="46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C3118" w:rsidP="004C3118" w:rsidR="00044009" w:rsidRPr="004C3118">
            <w:pPr>
              <w:pStyle w:val="Odlomakpopisa"/>
              <w:numPr>
                <w:ilvl w:val="0"/>
                <w:numId w:val="2"/>
              </w:num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IMOVINA</w:t>
            </w: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44009" w:rsidP="00044009" w:rsidR="00044009" w:rsidRPr="00044009">
            <w:pPr>
              <w:jc w:val="right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44009" w:rsidP="00044009" w:rsidR="00044009" w:rsidRPr="00044009">
            <w:pPr>
              <w:jc w:val="right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Tr="00873ACD" w:rsidR="00873ACD" w:rsidRPr="00C000D8">
        <w:trPr>
          <w:trHeight w:val="260"/>
        </w:trPr>
        <w:tc>
          <w:tcPr>
            <w:tcW w:type="dxa" w:w="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73ACD" w:rsidP="00D351EA" w:rsidR="00873ACD" w:rsidRPr="00C000D8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4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73ACD" w:rsidP="00D351EA" w:rsidR="00873ACD" w:rsidRPr="00C000D8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04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73ACD" w:rsidP="00D351EA" w:rsidR="00873ACD" w:rsidRPr="00C000D8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03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73ACD" w:rsidP="00D351EA" w:rsidR="00873ACD" w:rsidRPr="00C000D8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Tr="00873ACD" w:rsidR="00873ACD" w:rsidRPr="00C000D8">
        <w:trPr>
          <w:trHeight w:val="240"/>
        </w:trPr>
        <w:tc>
          <w:tcPr>
            <w:tcW w:type="dxa" w:w="56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873ACD" w:rsidP="00D351EA" w:rsidR="00873ACD" w:rsidRPr="00C000D8">
            <w:pPr>
              <w:jc w:val="center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C000D8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R. BR.</w:t>
            </w:r>
          </w:p>
        </w:tc>
        <w:tc>
          <w:tcPr>
            <w:tcW w:type="dxa" w:w="4047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3ACD" w:rsidP="00D351EA" w:rsidR="00873ACD" w:rsidRPr="00C000D8">
            <w:pPr>
              <w:jc w:val="center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C000D8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STAVKA</w:t>
            </w:r>
          </w:p>
        </w:tc>
        <w:tc>
          <w:tcPr>
            <w:tcW w:type="dxa" w:w="5083"/>
            <w:gridSpan w:val="4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873ACD" w:rsidP="00D351EA" w:rsidR="00873ACD" w:rsidRPr="00C000D8">
            <w:pPr>
              <w:jc w:val="center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Tr="00873ACD" w:rsidR="00873ACD" w:rsidRPr="00C000D8">
        <w:trPr>
          <w:trHeight w:val="260"/>
        </w:trPr>
        <w:tc>
          <w:tcPr>
            <w:tcW w:type="dxa" w:w="56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873ACD" w:rsidP="00D351EA" w:rsidR="00873ACD" w:rsidRPr="00C000D8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404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73ACD" w:rsidP="00D351EA" w:rsidR="00873ACD" w:rsidRPr="00C000D8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5083"/>
            <w:gridSpan w:val="4"/>
            <w:tcBorders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873ACD" w:rsidP="00D351EA" w:rsidR="00873ACD" w:rsidRPr="00C000D8">
            <w:pPr>
              <w:jc w:val="center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C000D8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Knjigovodstvena</w:t>
            </w:r>
            <w: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 xml:space="preserve"> vrijednost </w:t>
            </w:r>
          </w:p>
        </w:tc>
      </w:tr>
      <w:tr w:rsidTr="00B7243B" w:rsidR="00F52F33" w:rsidRPr="00C000D8">
        <w:trPr>
          <w:trHeight w:val="640"/>
        </w:trPr>
        <w:tc>
          <w:tcPr>
            <w:tcW w:type="dxa" w:w="56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52F33" w:rsidP="004C3118" w:rsidR="00F52F33" w:rsidRPr="00C000D8">
            <w:pPr>
              <w:jc w:val="center"/>
              <w:rPr>
                <w:rFonts w:hAnsi="Arial" w:ascii="Arial"/>
                <w:sz w:val="20"/>
                <w:szCs w:val="20"/>
                <w:lang w:val="hr-HR"/>
              </w:rPr>
            </w:pPr>
            <w:r w:rsidRPr="00C000D8">
              <w:rPr>
                <w:rFonts w:hAnsi="Arial" w:ascii="Arial"/>
                <w:sz w:val="20"/>
                <w:szCs w:val="20"/>
                <w:lang w:val="hr-HR"/>
              </w:rPr>
              <w:t>1</w:t>
            </w:r>
          </w:p>
        </w:tc>
        <w:tc>
          <w:tcPr>
            <w:tcW w:type="dxa" w:w="4047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7243B" w:rsidP="0063524A" w:rsidR="00F52F33" w:rsidRPr="00C000D8">
            <w:pPr>
              <w:rPr>
                <w:rFonts w:hAnsi="Arial" w:ascii="Arial"/>
                <w:sz w:val="20"/>
                <w:szCs w:val="20"/>
                <w:lang w:val="hr-HR"/>
              </w:rPr>
            </w:pPr>
            <w:r>
              <w:rPr>
                <w:rFonts w:hAnsi="Arial" w:ascii="Arial"/>
                <w:sz w:val="20"/>
                <w:szCs w:val="20"/>
                <w:lang w:val="hr-HR"/>
              </w:rPr>
              <w:t>Ne</w:t>
            </w:r>
            <w:r w:rsidR="00F52F33" w:rsidRPr="00044009">
              <w:rPr>
                <w:rFonts w:hAnsi="Arial" w:ascii="Arial"/>
                <w:sz w:val="20"/>
                <w:szCs w:val="20"/>
                <w:lang w:val="hr-HR"/>
              </w:rPr>
              <w:t>kretnine</w:t>
            </w:r>
            <w:r w:rsidR="00F52F33">
              <w:rPr>
                <w:rFonts w:hAnsi="Arial" w:ascii="Arial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type="dxa" w:w="5083"/>
            <w:gridSpan w:val="4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7243B" w:rsidP="00B7243B" w:rsidR="00B7243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Arial" w:eastAsia="Calibri" w:hAnsi="Arial" w:ascii="Arial"/>
                <w:sz w:val="20"/>
                <w:szCs w:val="20"/>
              </w:rPr>
            </w:pPr>
          </w:p>
          <w:p w:rsidRDefault="00B7243B" w:rsidP="00B7243B" w:rsidR="00F52F33" w:rsidRPr="00C000D8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hAnsi="Arial" w:ascii="Arial"/>
                <w:sz w:val="20"/>
                <w:szCs w:val="20"/>
                <w:lang w:val="hr-HR"/>
              </w:rPr>
            </w:pPr>
            <w:r>
              <w:rPr>
                <w:rFonts w:cs="Arial" w:eastAsia="Calibri" w:hAnsi="Arial" w:ascii="Arial"/>
                <w:sz w:val="20"/>
                <w:szCs w:val="20"/>
              </w:rPr>
              <w:t>38.230</w:t>
            </w:r>
            <w:r w:rsidR="00F52F33">
              <w:rPr>
                <w:rFonts w:cs="Arial" w:eastAsia="Calibri" w:hAnsi="Arial" w:ascii="Arial"/>
                <w:sz w:val="20"/>
                <w:szCs w:val="20"/>
              </w:rPr>
              <w:t>.</w:t>
            </w:r>
            <w:r>
              <w:rPr>
                <w:rFonts w:cs="Arial" w:eastAsia="Calibri" w:hAnsi="Arial" w:ascii="Arial"/>
                <w:sz w:val="20"/>
                <w:szCs w:val="20"/>
              </w:rPr>
              <w:t>764</w:t>
            </w:r>
            <w:r w:rsidR="00F52F33">
              <w:rPr>
                <w:rFonts w:cs="Arial" w:eastAsia="Calibri" w:hAnsi="Arial" w:ascii="Arial"/>
                <w:sz w:val="20"/>
                <w:szCs w:val="20"/>
              </w:rPr>
              <w:t>,0</w:t>
            </w:r>
            <w:r>
              <w:rPr>
                <w:rFonts w:cs="Arial" w:eastAsia="Calibri" w:hAnsi="Arial" w:ascii="Arial"/>
                <w:sz w:val="20"/>
                <w:szCs w:val="20"/>
              </w:rPr>
              <w:t>0</w:t>
            </w:r>
            <w:r w:rsidR="00F52F33">
              <w:rPr>
                <w:rFonts w:cs="Arial" w:eastAsia="Calibri" w:hAnsi="Arial" w:ascii="Arial"/>
                <w:sz w:val="20"/>
                <w:szCs w:val="20"/>
              </w:rPr>
              <w:t xml:space="preserve"> </w:t>
            </w:r>
            <w:proofErr w:type="spellStart"/>
            <w:r w:rsidR="00F52F33">
              <w:rPr>
                <w:rFonts w:cs="Arial" w:eastAsia="Calibri" w:hAnsi="Arial" w:ascii="Arial"/>
                <w:sz w:val="20"/>
                <w:szCs w:val="20"/>
              </w:rPr>
              <w:t>kn</w:t>
            </w:r>
            <w:proofErr w:type="spellEnd"/>
          </w:p>
        </w:tc>
      </w:tr>
      <w:tr w:rsidTr="00D351EA" w:rsidR="004E1AB1" w:rsidRPr="00044009">
        <w:trPr>
          <w:trHeight w:val="240"/>
        </w:trPr>
        <w:tc>
          <w:tcPr>
            <w:tcW w:type="dxa" w:w="46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D351EA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044009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UKUPNO IMOVINA:</w:t>
            </w: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D351EA" w:rsidR="004E1AB1" w:rsidRPr="00044009">
            <w:pPr>
              <w:jc w:val="right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B7243B" w:rsidP="004E1AB1" w:rsidR="004E1AB1" w:rsidRPr="00044009">
            <w:pPr>
              <w:jc w:val="right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B7243B">
              <w:rPr>
                <w:rFonts w:cs="Arial" w:eastAsia="Calibri" w:hAnsi="Arial" w:ascii="Arial"/>
                <w:b/>
                <w:sz w:val="20"/>
                <w:szCs w:val="20"/>
              </w:rPr>
              <w:t xml:space="preserve">38.230.764,00 </w:t>
            </w:r>
            <w:r w:rsidR="004E1AB1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kn</w:t>
            </w:r>
          </w:p>
        </w:tc>
      </w:tr>
      <w:tr w:rsidTr="00873ACD" w:rsidR="004E1AB1" w:rsidRPr="00044009">
        <w:trPr>
          <w:trHeight w:val="240"/>
        </w:trPr>
        <w:tc>
          <w:tcPr>
            <w:tcW w:type="dxa" w:w="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40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</w:tr>
      <w:tr w:rsidTr="00873ACD" w:rsidR="004E1AB1" w:rsidRPr="00044009">
        <w:trPr>
          <w:trHeight w:val="240"/>
        </w:trPr>
        <w:tc>
          <w:tcPr>
            <w:tcW w:type="dxa" w:w="46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44C24" w:rsidP="00044009" w:rsidR="00544C24">
            <w:pPr>
              <w:rPr>
                <w:rFonts w:hAnsi="Arial" w:ascii="Arial"/>
                <w:b/>
                <w:bCs/>
                <w:sz w:val="20"/>
                <w:szCs w:val="20"/>
                <w:u w:val="single"/>
                <w:lang w:val="hr-HR"/>
              </w:rPr>
            </w:pPr>
          </w:p>
          <w:p w:rsidRDefault="004E1AB1" w:rsidP="00044009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u w:val="single"/>
                <w:lang w:val="hr-HR"/>
              </w:rPr>
            </w:pPr>
            <w:r w:rsidRPr="00044009">
              <w:rPr>
                <w:rFonts w:hAnsi="Arial" w:ascii="Arial"/>
                <w:b/>
                <w:bCs/>
                <w:sz w:val="20"/>
                <w:szCs w:val="20"/>
                <w:u w:val="single"/>
                <w:lang w:val="hr-HR"/>
              </w:rPr>
              <w:t>b) OBVEZE</w:t>
            </w: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Tr="00873ACD" w:rsidR="004E1AB1" w:rsidRPr="00044009">
        <w:trPr>
          <w:trHeight w:val="240"/>
        </w:trPr>
        <w:tc>
          <w:tcPr>
            <w:tcW w:type="dxa" w:w="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40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Tr="00873ACD" w:rsidR="004E1AB1" w:rsidRPr="00044009">
        <w:trPr>
          <w:trHeight w:val="260"/>
        </w:trPr>
        <w:tc>
          <w:tcPr>
            <w:tcW w:type="dxa" w:w="46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044009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Stečajni vjerovnici</w:t>
            </w: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</w:tr>
      <w:tr w:rsidTr="00873ACD" w:rsidR="004E1AB1" w:rsidRPr="00044009">
        <w:trPr>
          <w:trHeight w:val="260"/>
        </w:trPr>
        <w:tc>
          <w:tcPr>
            <w:tcW w:type="dxa" w:w="4634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jc w:val="center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044009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VJEROVNICI</w:t>
            </w:r>
          </w:p>
        </w:tc>
        <w:tc>
          <w:tcPr>
            <w:tcW w:type="dxa" w:w="5057"/>
            <w:gridSpan w:val="3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jc w:val="center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044009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IZNOS U KN</w:t>
            </w:r>
          </w:p>
        </w:tc>
      </w:tr>
      <w:tr w:rsidTr="00544C24" w:rsidR="004E1AB1" w:rsidRPr="00044009">
        <w:trPr>
          <w:trHeight w:val="1220"/>
        </w:trPr>
        <w:tc>
          <w:tcPr>
            <w:tcW w:type="dxa" w:w="4634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544C24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  <w:r w:rsidRPr="00044009">
              <w:rPr>
                <w:rFonts w:hAnsi="Arial" w:ascii="Arial"/>
                <w:sz w:val="20"/>
                <w:szCs w:val="20"/>
                <w:lang w:val="hr-HR"/>
              </w:rPr>
              <w:t>Tražbine 2. višeg isplatnog reda - prema tablici ispitanih tražbina</w:t>
            </w:r>
          </w:p>
        </w:tc>
        <w:tc>
          <w:tcPr>
            <w:tcW w:type="dxa" w:w="5057"/>
            <w:gridSpan w:val="3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544C24" w:rsidP="00044009" w:rsidR="004E1AB1" w:rsidRPr="00044009">
            <w:pPr>
              <w:jc w:val="right"/>
              <w:rPr>
                <w:rFonts w:hAnsi="Arial" w:ascii="Arial"/>
                <w:sz w:val="20"/>
                <w:szCs w:val="20"/>
                <w:lang w:val="hr-HR"/>
              </w:rPr>
            </w:pPr>
            <w:r w:rsidRPr="00544C24">
              <w:rPr>
                <w:rFonts w:cs="Arial" w:hAnsi="Arial" w:ascii="Arial"/>
                <w:sz w:val="20"/>
                <w:szCs w:val="20"/>
              </w:rPr>
              <w:t>39.167.823,06</w:t>
            </w:r>
            <w:r w:rsidRPr="00044009">
              <w:rPr>
                <w:rFonts w:hAnsi="Arial" w:ascii="Arial"/>
                <w:sz w:val="20"/>
                <w:szCs w:val="20"/>
                <w:lang w:val="hr-HR"/>
              </w:rPr>
              <w:t xml:space="preserve"> kn</w:t>
            </w:r>
          </w:p>
        </w:tc>
      </w:tr>
      <w:tr w:rsidTr="00873ACD" w:rsidR="004E1AB1" w:rsidRPr="00044009">
        <w:trPr>
          <w:trHeight w:val="240"/>
        </w:trPr>
        <w:tc>
          <w:tcPr>
            <w:tcW w:type="dxa" w:w="46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044009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UKUPNO OBVEZE:</w:t>
            </w:r>
          </w:p>
        </w:tc>
        <w:tc>
          <w:tcPr>
            <w:tcW w:type="dxa" w:w="50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44C24" w:rsidP="00544C24" w:rsidR="004E1AB1" w:rsidRPr="00544C24">
            <w:pPr>
              <w:jc w:val="right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544C24">
              <w:rPr>
                <w:rFonts w:cs="Arial" w:hAnsi="Arial" w:ascii="Arial"/>
                <w:b/>
                <w:sz w:val="20"/>
                <w:szCs w:val="20"/>
              </w:rPr>
              <w:t>39.167.823,06</w:t>
            </w:r>
            <w:r w:rsidR="004E1AB1" w:rsidRPr="00544C24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</w:tr>
      <w:tr w:rsidTr="00873ACD" w:rsidR="004E1AB1" w:rsidRPr="00044009">
        <w:trPr>
          <w:trHeight w:val="240"/>
        </w:trPr>
        <w:tc>
          <w:tcPr>
            <w:tcW w:type="dxa" w:w="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40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544C24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</w:tr>
      <w:tr w:rsidTr="00873ACD" w:rsidR="004E1AB1" w:rsidRPr="00044009">
        <w:trPr>
          <w:trHeight w:val="260"/>
        </w:trPr>
        <w:tc>
          <w:tcPr>
            <w:tcW w:type="dxa" w:w="46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44C24" w:rsidP="00044009" w:rsidR="00544C24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  <w:p w:rsidRDefault="004E1AB1" w:rsidP="00044009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044009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Vjerovnici sa upisanim pravom na odvojeno namirenje</w:t>
            </w: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</w:tr>
      <w:tr w:rsidTr="00873ACD" w:rsidR="004E1AB1" w:rsidRPr="00044009">
        <w:trPr>
          <w:trHeight w:val="260"/>
        </w:trPr>
        <w:tc>
          <w:tcPr>
            <w:tcW w:type="dxa" w:w="4634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jc w:val="center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044009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RAZLUČNI VJEROVNICI</w:t>
            </w:r>
          </w:p>
        </w:tc>
        <w:tc>
          <w:tcPr>
            <w:tcW w:type="dxa" w:w="5057"/>
            <w:gridSpan w:val="3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jc w:val="center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044009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IZNOS U KN</w:t>
            </w:r>
          </w:p>
        </w:tc>
      </w:tr>
      <w:tr w:rsidTr="004E1AB1" w:rsidR="004E1AB1" w:rsidRPr="00044009">
        <w:trPr>
          <w:trHeight w:val="680"/>
        </w:trPr>
        <w:tc>
          <w:tcPr>
            <w:tcW w:type="dxa" w:w="4634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544C24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  <w:r>
              <w:rPr>
                <w:rFonts w:hAnsi="Arial" w:ascii="Arial"/>
                <w:sz w:val="20"/>
                <w:szCs w:val="20"/>
                <w:lang w:val="hr-HR"/>
              </w:rPr>
              <w:t xml:space="preserve">Prema tablici </w:t>
            </w:r>
            <w:proofErr w:type="spellStart"/>
            <w:r>
              <w:rPr>
                <w:rFonts w:hAnsi="Arial" w:ascii="Arial"/>
                <w:sz w:val="20"/>
                <w:szCs w:val="20"/>
                <w:lang w:val="hr-HR"/>
              </w:rPr>
              <w:t>razlučnih</w:t>
            </w:r>
            <w:proofErr w:type="spellEnd"/>
            <w:r>
              <w:rPr>
                <w:rFonts w:hAnsi="Arial" w:ascii="Arial"/>
                <w:sz w:val="20"/>
                <w:szCs w:val="20"/>
                <w:lang w:val="hr-HR"/>
              </w:rPr>
              <w:t xml:space="preserve"> prava</w:t>
            </w:r>
          </w:p>
        </w:tc>
        <w:tc>
          <w:tcPr>
            <w:tcW w:type="dxa" w:w="5057"/>
            <w:gridSpan w:val="3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544C24" w:rsidP="00544C24" w:rsidR="004E1AB1" w:rsidRPr="00044009">
            <w:pPr>
              <w:jc w:val="right"/>
              <w:rPr>
                <w:rFonts w:hAnsi="Arial" w:ascii="Arial"/>
                <w:sz w:val="20"/>
                <w:szCs w:val="20"/>
                <w:lang w:val="hr-HR"/>
              </w:rPr>
            </w:pPr>
            <w:r w:rsidRPr="00544C24">
              <w:rPr>
                <w:rFonts w:cs="Arial" w:hAnsi="Arial" w:ascii="Arial"/>
                <w:sz w:val="20"/>
                <w:szCs w:val="20"/>
              </w:rPr>
              <w:t>39.149.824,06</w:t>
            </w:r>
            <w:r w:rsidR="004E1AB1" w:rsidRPr="00044009">
              <w:rPr>
                <w:rFonts w:hAnsi="Arial" w:ascii="Arial"/>
                <w:sz w:val="20"/>
                <w:szCs w:val="20"/>
                <w:lang w:val="hr-HR"/>
              </w:rPr>
              <w:t xml:space="preserve"> kn</w:t>
            </w:r>
          </w:p>
        </w:tc>
      </w:tr>
      <w:tr w:rsidTr="00873ACD" w:rsidR="004E1AB1" w:rsidRPr="00044009">
        <w:trPr>
          <w:trHeight w:val="240"/>
        </w:trPr>
        <w:tc>
          <w:tcPr>
            <w:tcW w:type="dxa" w:w="46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044009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 xml:space="preserve">Tražbine pokrivene </w:t>
            </w:r>
            <w:proofErr w:type="spellStart"/>
            <w:r w:rsidRPr="00044009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razlučnim</w:t>
            </w:r>
            <w:proofErr w:type="spellEnd"/>
            <w:r w:rsidRPr="00044009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 xml:space="preserve"> pravima:</w:t>
            </w:r>
          </w:p>
        </w:tc>
        <w:tc>
          <w:tcPr>
            <w:tcW w:type="dxa" w:w="50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44C24" w:rsidP="00044009" w:rsidR="004E1AB1" w:rsidRPr="00044009">
            <w:pPr>
              <w:jc w:val="right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  <w:r w:rsidRPr="00544C24">
              <w:rPr>
                <w:rFonts w:cs="Arial" w:hAnsi="Arial" w:ascii="Arial"/>
                <w:b/>
                <w:sz w:val="20"/>
                <w:szCs w:val="20"/>
              </w:rPr>
              <w:t>39.149.824,06</w:t>
            </w:r>
            <w:r w:rsidRPr="00544C24">
              <w:rPr>
                <w:rFonts w:hAnsi="Arial" w:ascii="Arial"/>
                <w:b/>
                <w:sz w:val="20"/>
                <w:szCs w:val="20"/>
                <w:lang w:val="hr-HR"/>
              </w:rPr>
              <w:t xml:space="preserve"> </w:t>
            </w:r>
            <w:r w:rsidR="004E1AB1" w:rsidRPr="00044009">
              <w:rPr>
                <w:rFonts w:hAnsi="Arial" w:ascii="Arial"/>
                <w:b/>
                <w:bCs/>
                <w:sz w:val="20"/>
                <w:szCs w:val="20"/>
                <w:lang w:val="hr-HR"/>
              </w:rPr>
              <w:t>kn</w:t>
            </w:r>
          </w:p>
        </w:tc>
      </w:tr>
      <w:tr w:rsidTr="00873ACD" w:rsidR="004E1AB1" w:rsidRPr="00044009">
        <w:trPr>
          <w:trHeight w:val="240"/>
        </w:trPr>
        <w:tc>
          <w:tcPr>
            <w:tcW w:type="dxa" w:w="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40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jc w:val="right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</w:tr>
      <w:tr w:rsidTr="00873ACD" w:rsidR="004E1AB1" w:rsidRPr="00044009">
        <w:trPr>
          <w:trHeight w:val="240"/>
        </w:trPr>
        <w:tc>
          <w:tcPr>
            <w:tcW w:type="dxa" w:w="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40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jc w:val="right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</w:tr>
      <w:tr w:rsidTr="00873ACD" w:rsidR="004E1AB1" w:rsidRPr="00044009">
        <w:trPr>
          <w:trHeight w:val="240"/>
        </w:trPr>
        <w:tc>
          <w:tcPr>
            <w:tcW w:type="dxa" w:w="46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E1AB1" w:rsidP="00544C24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  <w:r w:rsidRPr="00044009">
              <w:rPr>
                <w:rFonts w:hAnsi="Arial" w:ascii="Arial"/>
                <w:sz w:val="20"/>
                <w:szCs w:val="20"/>
                <w:lang w:val="hr-HR"/>
              </w:rPr>
              <w:t xml:space="preserve">U Zagrebu, </w:t>
            </w:r>
            <w:r w:rsidR="00544C24">
              <w:rPr>
                <w:rFonts w:hAnsi="Arial" w:ascii="Arial"/>
                <w:sz w:val="20"/>
                <w:szCs w:val="20"/>
                <w:lang w:val="hr-HR"/>
              </w:rPr>
              <w:t>27</w:t>
            </w:r>
            <w:r w:rsidRPr="00044009">
              <w:rPr>
                <w:rFonts w:hAnsi="Arial" w:ascii="Arial"/>
                <w:sz w:val="20"/>
                <w:szCs w:val="20"/>
                <w:lang w:val="hr-HR"/>
              </w:rPr>
              <w:t>.0</w:t>
            </w:r>
            <w:r w:rsidR="00544C24">
              <w:rPr>
                <w:rFonts w:hAnsi="Arial" w:ascii="Arial"/>
                <w:sz w:val="20"/>
                <w:szCs w:val="20"/>
                <w:lang w:val="hr-HR"/>
              </w:rPr>
              <w:t>2.2019</w:t>
            </w:r>
            <w:r w:rsidRPr="00044009">
              <w:rPr>
                <w:rFonts w:hAnsi="Arial" w:ascii="Arial"/>
                <w:sz w:val="20"/>
                <w:szCs w:val="20"/>
                <w:lang w:val="hr-HR"/>
              </w:rPr>
              <w:t>.</w:t>
            </w: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</w:tr>
      <w:tr w:rsidTr="00873ACD" w:rsidR="004E1AB1" w:rsidRPr="00044009">
        <w:trPr>
          <w:trHeight w:val="240"/>
        </w:trPr>
        <w:tc>
          <w:tcPr>
            <w:tcW w:type="dxa" w:w="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E1AB1" w:rsidP="00044009" w:rsidR="004E1AB1" w:rsidRPr="00044009">
            <w:pPr>
              <w:jc w:val="center"/>
              <w:rPr>
                <w:rFonts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40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</w:tr>
      <w:tr w:rsidTr="00873ACD" w:rsidR="004E1AB1" w:rsidRPr="00044009">
        <w:trPr>
          <w:trHeight w:val="240"/>
        </w:trPr>
        <w:tc>
          <w:tcPr>
            <w:tcW w:type="dxa" w:w="46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E1AB1" w:rsidP="004E1AB1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  <w:r>
              <w:rPr>
                <w:rFonts w:hAnsi="Arial" w:ascii="Arial"/>
                <w:sz w:val="20"/>
                <w:szCs w:val="20"/>
                <w:lang w:val="hr-HR"/>
              </w:rPr>
              <w:t>S</w:t>
            </w:r>
            <w:r w:rsidRPr="00044009">
              <w:rPr>
                <w:rFonts w:hAnsi="Arial" w:ascii="Arial"/>
                <w:sz w:val="20"/>
                <w:szCs w:val="20"/>
                <w:lang w:val="hr-HR"/>
              </w:rPr>
              <w:t xml:space="preserve">tečajna upraviteljica </w:t>
            </w:r>
            <w:r>
              <w:rPr>
                <w:rFonts w:hAnsi="Arial" w:ascii="Arial"/>
                <w:sz w:val="20"/>
                <w:szCs w:val="20"/>
                <w:lang w:val="hr-HR"/>
              </w:rPr>
              <w:t xml:space="preserve">Antonia </w:t>
            </w:r>
            <w:proofErr w:type="spellStart"/>
            <w:r>
              <w:rPr>
                <w:rFonts w:hAnsi="Arial" w:ascii="Arial"/>
                <w:sz w:val="20"/>
                <w:szCs w:val="20"/>
                <w:lang w:val="hr-HR"/>
              </w:rPr>
              <w:t>Selak</w:t>
            </w:r>
            <w:proofErr w:type="spellEnd"/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</w:tr>
      <w:tr w:rsidTr="00873ACD" w:rsidR="004E1AB1" w:rsidRPr="00044009">
        <w:trPr>
          <w:trHeight w:val="240"/>
        </w:trPr>
        <w:tc>
          <w:tcPr>
            <w:tcW w:type="dxa" w:w="5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40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20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30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E1AB1" w:rsidP="00044009" w:rsidR="004E1AB1" w:rsidRPr="00044009">
            <w:pPr>
              <w:rPr>
                <w:rFonts w:hAnsi="Arial" w:ascii="Arial"/>
                <w:sz w:val="20"/>
                <w:szCs w:val="20"/>
                <w:lang w:val="hr-HR"/>
              </w:rPr>
            </w:pPr>
          </w:p>
        </w:tc>
      </w:tr>
    </w:tbl>
    <w:p w14:textId="5e7e8c7" w14:paraId="5e7e8c7" w:rsidRDefault="00D75474" w:rsidR="00AB68B9" w:rsidRPr="00044009">
      <w:pPr>
        <w15:collapsed w:val="false"/>
        <w:rPr>
          <w:lang w:val="hr-HR"/>
        </w:rPr>
      </w:pPr>
    </w:p>
    <w:sectPr w:rsidSect="00AB68B9" w:rsidR="00AB68B9" w:rsidRPr="00044009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437EF"/>
    <w:multiLevelType w:val="hybridMultilevel"/>
    <w:tmpl w:val="4178E4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936B2A"/>
    <w:multiLevelType w:val="hybridMultilevel"/>
    <w:tmpl w:val="207A44D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009"/>
    <w:rsid w:val="00044009"/>
    <w:rsid w:val="004C3118"/>
    <w:rsid w:val="004E1AB1"/>
    <w:rsid w:val="00544C24"/>
    <w:rsid w:val="00873ACD"/>
    <w:rsid w:val="00A50E02"/>
    <w:rsid w:val="00B7243B"/>
    <w:rsid w:val="00BF6435"/>
    <w:rsid w:val="00C14781"/>
    <w:rsid w:val="00CE4D26"/>
    <w:rsid w:val="00D75474"/>
    <w:rsid w:val="00D841AD"/>
    <w:rsid w:val="00E55745"/>
    <w:rsid w:val="00F474EC"/>
    <w:rsid w:val="00F52F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0A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3A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4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474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4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4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0A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3A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4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474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4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4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709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Odvjetnica Marijana Sabljić</properties:Company>
  <properties:Pages>1</properties:Pages>
  <properties:Words>89</properties:Words>
  <properties:Characters>581</properties:Characters>
  <properties:Lines>103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2019-03-04T07:53:00Z</dcterms:created>
  <dc:creator>MARIJANA SABLJIĆ</dc:creator>
  <cp:lastModifiedBy>Renata Klokočki</cp:lastModifiedBy>
  <cp:lastPrinted>2018-06-11T12:32:00Z</cp:lastPrinted>
  <dcterms:modified xmlns:xsi="http://www.w3.org/2001/XMLSchema-instance" xsi:type="dcterms:W3CDTF">2019-03-04T08:01:00Z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St-142/2017-69 / Podnesak - Pregled imovine i obveza (Pregled imovine i obveza-MODESTUS.docx)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