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cbae7" w14:paraId="46cbae7" w:rsidRDefault="00CE1034" w:rsidP="00597F65" w:rsidR="00597F65" w:rsidRPr="00F24C88">
      <w:pPr>
        <w:jc w:val="right"/>
        <w15:collapsed w:val="false"/>
      </w:pPr>
      <w:bookmarkStart w:name="_GoBack" w:id="0"/>
      <w:bookmarkEnd w:id="0"/>
      <w:r w:rsidRPr="00CE1034">
        <w:t>6 St-</w:t>
      </w:r>
      <w:r w:rsidR="00F32DEF">
        <w:t>1555</w:t>
      </w:r>
      <w:r w:rsidR="00DD2D02">
        <w:t>/17-</w:t>
      </w:r>
      <w:r w:rsidR="00F32DEF">
        <w:t>6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F24C88">
      <w:pPr>
        <w:jc w:val="center"/>
      </w:pPr>
      <w:r w:rsidRPr="00F24C88">
        <w:t>R J E Š E N J E</w:t>
      </w:r>
    </w:p>
    <w:p w:rsidRDefault="00366021" w:rsidP="004B741D" w:rsidR="00366021" w:rsidRPr="00F24C88"/>
    <w:p w:rsidRDefault="00366021" w:rsidP="004B741D" w:rsidR="00366021" w:rsidRPr="00F24C88"/>
    <w:p w:rsidRDefault="004B741D" w:rsidP="004B741D" w:rsidR="00094230" w:rsidRPr="00F24C88">
      <w:pPr>
        <w:jc w:val="both"/>
      </w:pPr>
      <w:r w:rsidRPr="00F24C88">
        <w:tab/>
        <w:t>Trgovački sud u Osijeku, po stečajno</w:t>
      </w:r>
      <w:r w:rsidR="00214478" w:rsidRPr="00F24C88">
        <w:t>j</w:t>
      </w:r>
      <w:r w:rsidRPr="00F24C88">
        <w:t xml:space="preserve"> </w:t>
      </w:r>
      <w:r w:rsidR="00214478" w:rsidRPr="00F24C88">
        <w:t>sutkinji</w:t>
      </w:r>
      <w:r w:rsidRPr="00F24C88">
        <w:t xml:space="preserve"> </w:t>
      </w:r>
      <w:r w:rsidR="0013209D" w:rsidRPr="00F24C88">
        <w:t>Nadi Roso</w:t>
      </w:r>
      <w:r w:rsidR="00366021" w:rsidRPr="00F24C88">
        <w:t xml:space="preserve">, </w:t>
      </w:r>
      <w:r w:rsidR="00B0432C" w:rsidRPr="00F24C88">
        <w:rPr>
          <w:color w:val="000000"/>
        </w:rPr>
        <w:t>u stečajnom postupku predlagatelja</w:t>
      </w:r>
      <w:r w:rsidR="00ED1265">
        <w:rPr>
          <w:color w:val="000000"/>
        </w:rPr>
        <w:t xml:space="preserve"> </w:t>
      </w:r>
      <w:r w:rsidR="002329C4" w:rsidRPr="00F24C88">
        <w:rPr>
          <w:color w:val="000000"/>
        </w:rPr>
        <w:t>F</w:t>
      </w:r>
      <w:r w:rsidR="00BF1A83" w:rsidRPr="00F24C88">
        <w:rPr>
          <w:color w:val="000000"/>
        </w:rPr>
        <w:t>inancijska agenc</w:t>
      </w:r>
      <w:r w:rsidR="00E17C17">
        <w:rPr>
          <w:color w:val="000000"/>
        </w:rPr>
        <w:t>ija, OIB: 85821130368 RC OSIJEK,</w:t>
      </w:r>
      <w:r w:rsidR="002329C4" w:rsidRPr="00F24C88">
        <w:rPr>
          <w:color w:val="000000"/>
        </w:rPr>
        <w:t xml:space="preserve"> </w:t>
      </w:r>
      <w:r w:rsidR="00B0432C" w:rsidRPr="00F24C88">
        <w:rPr>
          <w:color w:val="000000"/>
        </w:rPr>
        <w:t>za otvaranje stečajnog postupka nad dužnikom</w:t>
      </w:r>
      <w:r w:rsidR="004A3239" w:rsidRPr="00F24C88">
        <w:rPr>
          <w:color w:val="000000"/>
        </w:rPr>
        <w:t xml:space="preserve"> </w:t>
      </w:r>
      <w:r w:rsidR="00DB2575">
        <w:t>WHITE BLUE SALES j.d.o.o. za ugostiteljstvo, Osijek, Ul. B. Bartoka 20, MBS: 030167523, OIB: 27870929712</w:t>
      </w:r>
      <w:r w:rsidR="00555D95" w:rsidRPr="00F24C88">
        <w:t xml:space="preserve">, </w:t>
      </w:r>
      <w:r w:rsidR="00B00E84" w:rsidRPr="00F24C88">
        <w:t>d</w:t>
      </w:r>
      <w:r w:rsidR="00CE1034">
        <w:t xml:space="preserve">ana </w:t>
      </w:r>
      <w:r w:rsidR="00E31438">
        <w:t>1</w:t>
      </w:r>
      <w:r w:rsidR="000708AF">
        <w:t>1</w:t>
      </w:r>
      <w:r w:rsidR="00CE1034">
        <w:t>. s</w:t>
      </w:r>
      <w:r w:rsidR="00F6672B">
        <w:t>iječnja</w:t>
      </w:r>
      <w:r w:rsidR="004A3239" w:rsidRPr="00F24C88">
        <w:t xml:space="preserve"> 201</w:t>
      </w:r>
      <w:r w:rsidR="00F6672B">
        <w:t>8</w:t>
      </w:r>
      <w:r w:rsidR="004A3239" w:rsidRPr="00F24C88">
        <w:t>.g.</w:t>
      </w:r>
    </w:p>
    <w:p w:rsidRDefault="004F25AD" w:rsidP="005F4420" w:rsidR="004011EC" w:rsidRPr="00F24C88">
      <w:pPr>
        <w:tabs>
          <w:tab w:pos="3705" w:val="left"/>
          <w:tab w:pos="7005" w:val="left"/>
        </w:tabs>
        <w:jc w:val="both"/>
      </w:pPr>
      <w:r w:rsidRPr="00F24C88">
        <w:tab/>
      </w:r>
      <w:r w:rsidR="005F4420" w:rsidRPr="00F24C88">
        <w:tab/>
      </w:r>
    </w:p>
    <w:p w:rsidRDefault="00A0258F" w:rsidP="004F25AD" w:rsidR="00A0258F" w:rsidRPr="00F24C88">
      <w:pPr>
        <w:tabs>
          <w:tab w:pos="3705" w:val="left"/>
        </w:tabs>
        <w:jc w:val="both"/>
      </w:pPr>
    </w:p>
    <w:p w:rsidRDefault="004B741D" w:rsidP="00A0258F" w:rsidR="00366021" w:rsidRPr="00F24C88">
      <w:pPr>
        <w:jc w:val="center"/>
      </w:pPr>
      <w:r w:rsidRPr="00F24C88">
        <w:t>r i j e š i o   j e</w:t>
      </w:r>
    </w:p>
    <w:p w:rsidRDefault="004011EC" w:rsidP="004B741D" w:rsidR="004011EC" w:rsidRPr="00F24C88">
      <w:pPr>
        <w:pStyle w:val="Tijeloteksta"/>
      </w:pPr>
    </w:p>
    <w:p w:rsidRDefault="00A0258F" w:rsidP="004B741D" w:rsidR="00A0258F" w:rsidRPr="00F24C88">
      <w:pPr>
        <w:pStyle w:val="Tijeloteksta"/>
      </w:pPr>
    </w:p>
    <w:p w:rsidRDefault="004B741D" w:rsidP="00E237D5" w:rsidR="009B0969" w:rsidRPr="00F24C88">
      <w:pPr>
        <w:pStyle w:val="Tijeloteksta"/>
        <w:numPr>
          <w:ilvl w:val="0"/>
          <w:numId w:val="1"/>
        </w:numPr>
      </w:pPr>
      <w:r w:rsidRPr="00F24C88">
        <w:t>Pokreće se prethodni postupak radi utvrđivanja uvjeta za otvaranje stečajnog postupk</w:t>
      </w:r>
      <w:r w:rsidR="00926DED" w:rsidRPr="00F24C88">
        <w:t xml:space="preserve">a nad </w:t>
      </w:r>
      <w:r w:rsidR="00125C68" w:rsidRPr="00F24C88">
        <w:t xml:space="preserve">dužnikom </w:t>
      </w:r>
      <w:r w:rsidR="00DB2575">
        <w:t>WHITE BLUE SALES j.d.o.o. za ugostiteljstvo, Osijek, Ul. B. Bartoka 20, MBS: 030167523, OIB: 27870929712</w:t>
      </w:r>
      <w:r w:rsidR="004A3239" w:rsidRPr="00F24C88">
        <w:t>.</w:t>
      </w:r>
    </w:p>
    <w:p w:rsidRDefault="009B0969" w:rsidP="0037616B" w:rsidR="00615950" w:rsidRPr="00F24C88">
      <w:pPr>
        <w:pStyle w:val="Tijeloteksta"/>
        <w:numPr>
          <w:ilvl w:val="0"/>
          <w:numId w:val="1"/>
        </w:numPr>
      </w:pPr>
      <w:r w:rsidRPr="00F24C88">
        <w:t xml:space="preserve">Zakazuje se ročište radi izjašnjenja o prijedlogu za dan </w:t>
      </w:r>
      <w:r w:rsidR="00DB2575">
        <w:t>1</w:t>
      </w:r>
      <w:r w:rsidR="00E31438">
        <w:t xml:space="preserve">. </w:t>
      </w:r>
      <w:r w:rsidR="00DB2575">
        <w:t>ožujka</w:t>
      </w:r>
      <w:r w:rsidR="00E31438">
        <w:t xml:space="preserve"> 2018. u 1</w:t>
      </w:r>
      <w:r w:rsidR="00DB2575">
        <w:t>0</w:t>
      </w:r>
      <w:r w:rsidR="000708AF">
        <w:t>:</w:t>
      </w:r>
      <w:r w:rsidR="00DB2575">
        <w:t>3</w:t>
      </w:r>
      <w:r w:rsidR="000708AF">
        <w:t>0</w:t>
      </w:r>
      <w:r w:rsidR="00EB3AC0" w:rsidRPr="00F24C88">
        <w:t xml:space="preserve"> </w:t>
      </w:r>
      <w:r w:rsidRPr="00F24C88">
        <w:t xml:space="preserve">sati u zgradi ovog suda u Osijeku, Zagrebačka br. 2, soba br. </w:t>
      </w:r>
      <w:r w:rsidR="00CE1034">
        <w:t>36</w:t>
      </w:r>
      <w:r w:rsidRPr="00F24C88">
        <w:t>/II, na koje se pozivaju sve zainteresirane stranke dostavom ovog rješenja.</w:t>
      </w:r>
    </w:p>
    <w:p w:rsidRDefault="004B741D" w:rsidP="00615950" w:rsidR="006C2276" w:rsidRPr="00053C31">
      <w:pPr>
        <w:pStyle w:val="Tijeloteksta"/>
        <w:numPr>
          <w:ilvl w:val="0"/>
          <w:numId w:val="1"/>
        </w:numPr>
      </w:pPr>
      <w:r w:rsidRPr="00F24C88">
        <w:t>U ovom postupku imenuje se privremen</w:t>
      </w:r>
      <w:r w:rsidR="004952D7" w:rsidRPr="00F24C88">
        <w:t>i</w:t>
      </w:r>
      <w:r w:rsidR="00E171AF" w:rsidRPr="00F24C88">
        <w:t xml:space="preserve"> stečajn</w:t>
      </w:r>
      <w:r w:rsidR="004952D7" w:rsidRPr="00F24C88">
        <w:t>i</w:t>
      </w:r>
      <w:r w:rsidR="00E171AF" w:rsidRPr="00F24C88">
        <w:t xml:space="preserve"> upravitelj u osobi</w:t>
      </w:r>
      <w:r w:rsidR="004F25AD" w:rsidRPr="00F24C88">
        <w:t xml:space="preserve"> </w:t>
      </w:r>
      <w:r w:rsidR="00DB2575">
        <w:rPr>
          <w:sz w:val="22"/>
          <w:szCs w:val="22"/>
        </w:rPr>
        <w:t>Jadranka Šeput</w:t>
      </w:r>
      <w:r w:rsidR="00E31438">
        <w:rPr>
          <w:sz w:val="22"/>
          <w:szCs w:val="22"/>
        </w:rPr>
        <w:t xml:space="preserve">, </w:t>
      </w:r>
      <w:r w:rsidR="00E31438" w:rsidRPr="00E31438">
        <w:t xml:space="preserve">Osijek, </w:t>
      </w:r>
      <w:r w:rsidR="00DB2575">
        <w:t>Dalmatinska 17</w:t>
      </w:r>
      <w:r w:rsidR="00F6672B">
        <w:t xml:space="preserve">, </w:t>
      </w:r>
      <w:r w:rsidR="00E31438" w:rsidRPr="00E31438">
        <w:t xml:space="preserve">OIB: </w:t>
      </w:r>
      <w:r w:rsidR="00DB2575">
        <w:t>56729601545</w:t>
      </w:r>
      <w:r w:rsidR="00053C31" w:rsidRPr="00053C31">
        <w:rPr>
          <w:sz w:val="22"/>
          <w:szCs w:val="22"/>
        </w:rPr>
        <w:t>.</w:t>
      </w:r>
    </w:p>
    <w:p w:rsidRDefault="00A26E0B" w:rsidP="004B741D" w:rsidR="004B741D" w:rsidRPr="00F24C88">
      <w:pPr>
        <w:pStyle w:val="Tijeloteksta"/>
        <w:numPr>
          <w:ilvl w:val="0"/>
          <w:numId w:val="1"/>
        </w:numPr>
      </w:pPr>
      <w:r w:rsidRPr="00F24C88">
        <w:t>P</w:t>
      </w:r>
      <w:r w:rsidR="004B741D" w:rsidRPr="00F24C88">
        <w:t xml:space="preserve">rivremeni stečajni upravitelj dužan je u primjerenom roku, a najdulje u roku od </w:t>
      </w:r>
      <w:r w:rsidR="00070D0F" w:rsidRPr="00F24C88">
        <w:t>8</w:t>
      </w:r>
      <w:r w:rsidR="004B741D" w:rsidRPr="00F24C88">
        <w:t xml:space="preserve"> dana </w:t>
      </w:r>
      <w:r w:rsidR="00E11F11" w:rsidRPr="00F24C88">
        <w:t xml:space="preserve">prije održavanja ročišta </w:t>
      </w:r>
      <w:r w:rsidR="004B741D" w:rsidRPr="00F24C88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Privremeni stečajni upravitelj ovlašten je stupiti u poslovne prostorije dužnika, te tamo provesti sve radnje.</w:t>
      </w:r>
    </w:p>
    <w:p w:rsidRDefault="004B741D" w:rsidP="004B741D" w:rsidR="004B741D" w:rsidRPr="00F24C88">
      <w:pPr>
        <w:pStyle w:val="Tijeloteksta"/>
        <w:numPr>
          <w:ilvl w:val="0"/>
          <w:numId w:val="1"/>
        </w:numPr>
      </w:pPr>
      <w:r w:rsidRPr="00F24C88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4B741D" w:rsidP="00965A37" w:rsidR="00965A37" w:rsidRPr="00F24C88">
      <w:pPr>
        <w:pStyle w:val="Tijeloteksta"/>
        <w:jc w:val="center"/>
        <w:rPr>
          <w:bCs/>
        </w:rPr>
      </w:pPr>
      <w:r w:rsidRPr="00F24C88">
        <w:rPr>
          <w:bCs/>
        </w:rPr>
        <w:t>Obrazloženje</w:t>
      </w:r>
    </w:p>
    <w:p w:rsidRDefault="00316834" w:rsidP="004B741D" w:rsidR="00316834" w:rsidRPr="00F24C88">
      <w:pPr>
        <w:pStyle w:val="Tijeloteksta"/>
        <w:rPr>
          <w:bCs/>
        </w:rPr>
      </w:pPr>
    </w:p>
    <w:p w:rsidRDefault="00A0258F" w:rsidP="004B741D" w:rsidR="00A0258F" w:rsidRPr="00F24C88">
      <w:pPr>
        <w:pStyle w:val="Tijeloteksta"/>
        <w:rPr>
          <w:bCs/>
        </w:rPr>
      </w:pPr>
    </w:p>
    <w:p w:rsidRDefault="00366021" w:rsidP="00E17C17" w:rsidR="00E17C17" w:rsidRPr="00F24C88">
      <w:pPr>
        <w:pStyle w:val="Tijeloteksta"/>
      </w:pPr>
      <w:r w:rsidRPr="00F24C88">
        <w:tab/>
        <w:t>Predlagatelj</w:t>
      </w:r>
      <w:r w:rsidR="00316834" w:rsidRPr="00F24C88">
        <w:t xml:space="preserve"> </w:t>
      </w:r>
      <w:r w:rsidR="00BF1A83" w:rsidRPr="00F24C88">
        <w:rPr>
          <w:color w:val="000000"/>
        </w:rPr>
        <w:t xml:space="preserve">Financijska agencija, </w:t>
      </w:r>
      <w:r w:rsidR="00E17C17">
        <w:rPr>
          <w:color w:val="000000"/>
        </w:rPr>
        <w:t>RC Osijek</w:t>
      </w:r>
      <w:r w:rsidR="00EF5439" w:rsidRPr="00F24C88">
        <w:t xml:space="preserve">, </w:t>
      </w:r>
      <w:r w:rsidR="00B32D98" w:rsidRPr="00F24C88">
        <w:t>podni</w:t>
      </w:r>
      <w:r w:rsidR="00EF5439" w:rsidRPr="00F24C88">
        <w:t xml:space="preserve">o je dana </w:t>
      </w:r>
      <w:r w:rsidR="00DB2575">
        <w:t>7</w:t>
      </w:r>
      <w:r w:rsidR="00E31438">
        <w:t xml:space="preserve">. </w:t>
      </w:r>
      <w:r w:rsidR="00DB2575">
        <w:t>studenoga</w:t>
      </w:r>
      <w:r w:rsidR="00501209" w:rsidRPr="00F24C88">
        <w:t xml:space="preserve"> 2017</w:t>
      </w:r>
      <w:r w:rsidR="005868BA" w:rsidRPr="00F24C88">
        <w:t>.</w:t>
      </w:r>
      <w:r w:rsidR="002329C4" w:rsidRPr="00F24C88">
        <w:t>g.</w:t>
      </w:r>
      <w:r w:rsidR="006C2276" w:rsidRPr="00F24C88">
        <w:t xml:space="preserve"> </w:t>
      </w:r>
      <w:r w:rsidRPr="00F24C88">
        <w:t xml:space="preserve">prijedlog za </w:t>
      </w:r>
      <w:r w:rsidR="00E17C17" w:rsidRPr="00F24C88">
        <w:t xml:space="preserve">otvaranje  stečajnog postupka nad dužnikom </w:t>
      </w:r>
      <w:r w:rsidR="00DB2575">
        <w:t>WHITE BLUE SALES j.d.o.o. za ugostiteljstvo, Osijek, Ul. B. Bartoka 20, MBS: 030167523, OIB: 27870929712</w:t>
      </w:r>
      <w:r w:rsidR="00E17C17" w:rsidRPr="00F24C88">
        <w:t>.</w:t>
      </w:r>
    </w:p>
    <w:p w:rsidRDefault="00BF1A83" w:rsidP="00E17C17" w:rsidR="00BF1A83"/>
    <w:p w:rsidRDefault="00A72A72" w:rsidP="00E17C17" w:rsidR="00A72A72"/>
    <w:p w:rsidRDefault="00CE1034" w:rsidP="00E17C17" w:rsidR="00CE1034" w:rsidRPr="00F24C88"/>
    <w:p w:rsidRDefault="00CE1034" w:rsidP="00006672" w:rsidR="00006672" w:rsidRPr="00F24C88">
      <w:pPr>
        <w:jc w:val="right"/>
      </w:pPr>
      <w:r w:rsidRPr="00CE1034">
        <w:lastRenderedPageBreak/>
        <w:t>6 St-</w:t>
      </w:r>
      <w:r w:rsidR="00DD2D02">
        <w:t>1</w:t>
      </w:r>
      <w:r w:rsidR="00F32DEF">
        <w:t>555</w:t>
      </w:r>
      <w:r w:rsidR="00DC5D9F">
        <w:t>/</w:t>
      </w:r>
      <w:r>
        <w:t>17-</w:t>
      </w:r>
      <w:r w:rsidR="00F32DEF">
        <w:t>6</w:t>
      </w:r>
    </w:p>
    <w:p w:rsidRDefault="00006672" w:rsidP="005A7923" w:rsidR="00006672" w:rsidRPr="00F24C88">
      <w:pPr>
        <w:pStyle w:val="Tijeloteksta"/>
      </w:pPr>
    </w:p>
    <w:p w:rsidRDefault="00A0258F" w:rsidP="005A7923" w:rsidR="00A0258F" w:rsidRPr="00F24C88">
      <w:pPr>
        <w:pStyle w:val="Tijeloteksta"/>
      </w:pPr>
    </w:p>
    <w:p w:rsidRDefault="00214478" w:rsidP="001160A4" w:rsidR="00214478" w:rsidRPr="00F24C88">
      <w:pPr>
        <w:pStyle w:val="Tijeloteksta"/>
        <w:ind w:firstLine="708"/>
      </w:pPr>
      <w:r w:rsidRPr="00F24C88">
        <w:t xml:space="preserve">U prijedlogu </w:t>
      </w:r>
      <w:r w:rsidR="00BF1A83" w:rsidRPr="00F24C88">
        <w:rPr>
          <w:color w:val="000000"/>
        </w:rPr>
        <w:t>Financijska agencija</w:t>
      </w:r>
      <w:r w:rsidR="00E17C17">
        <w:rPr>
          <w:color w:val="000000"/>
        </w:rPr>
        <w:t xml:space="preserve"> </w:t>
      </w:r>
      <w:r w:rsidRPr="00F24C88">
        <w:t>navodi da dužnik na dan</w:t>
      </w:r>
      <w:r w:rsidR="00501209" w:rsidRPr="00F24C88">
        <w:t xml:space="preserve"> </w:t>
      </w:r>
      <w:r w:rsidR="00DB2575">
        <w:t>3</w:t>
      </w:r>
      <w:r w:rsidR="004B644A">
        <w:t xml:space="preserve">. </w:t>
      </w:r>
      <w:r w:rsidR="00DB2575">
        <w:t>studenog</w:t>
      </w:r>
      <w:r w:rsidR="000708AF">
        <w:t>a</w:t>
      </w:r>
      <w:r w:rsidR="002329C4" w:rsidRPr="00F24C88">
        <w:t xml:space="preserve"> </w:t>
      </w:r>
      <w:r w:rsidR="00B0432C" w:rsidRPr="00F24C88">
        <w:t>201</w:t>
      </w:r>
      <w:r w:rsidR="00501209" w:rsidRPr="00F24C88">
        <w:t>7</w:t>
      </w:r>
      <w:r w:rsidR="005868BA" w:rsidRPr="00F24C88">
        <w:t>.</w:t>
      </w:r>
      <w:r w:rsidR="00947433">
        <w:t>g.</w:t>
      </w:r>
      <w:r w:rsidRPr="00F24C88">
        <w:t xml:space="preserve"> u Očevidniku redoslijedu osnova za plaćanje ima evidentirane neizvršene osnove za plaćanje u neprekinutom razdoblju od</w:t>
      </w:r>
      <w:r w:rsidR="00B94A89" w:rsidRPr="00F24C88">
        <w:t xml:space="preserve"> </w:t>
      </w:r>
      <w:r w:rsidR="00006672" w:rsidRPr="00F24C88">
        <w:t>1</w:t>
      </w:r>
      <w:r w:rsidR="002329C4" w:rsidRPr="00F24C88">
        <w:t>2</w:t>
      </w:r>
      <w:r w:rsidR="00501209" w:rsidRPr="00F24C88">
        <w:t>0</w:t>
      </w:r>
      <w:r w:rsidR="00C11CA2" w:rsidRPr="00F24C88">
        <w:t xml:space="preserve"> dana, a da vjerovnik ima tražbinu prema dužniku u iznosu od </w:t>
      </w:r>
      <w:r w:rsidR="00DB2575">
        <w:t>14</w:t>
      </w:r>
      <w:r w:rsidR="000708AF">
        <w:t>.55</w:t>
      </w:r>
      <w:r w:rsidR="00DB2575">
        <w:t>0,00</w:t>
      </w:r>
      <w:r w:rsidR="002329C4" w:rsidRPr="00F24C88">
        <w:t xml:space="preserve"> </w:t>
      </w:r>
      <w:r w:rsidR="00501209" w:rsidRPr="00F24C88">
        <w:t>kn</w:t>
      </w:r>
      <w:r w:rsidRPr="00F24C88">
        <w:t>.</w:t>
      </w:r>
    </w:p>
    <w:p w:rsidRDefault="00DD6DE4" w:rsidP="00316834" w:rsidR="00DD6DE4" w:rsidRPr="00F24C88">
      <w:pPr>
        <w:pStyle w:val="Tijeloteksta"/>
      </w:pPr>
    </w:p>
    <w:p w:rsidRDefault="00133EE5" w:rsidP="00133EE5" w:rsidR="00133EE5" w:rsidRPr="00F24C88">
      <w:pPr>
        <w:ind w:firstLine="708"/>
        <w:jc w:val="both"/>
      </w:pPr>
      <w:r w:rsidRPr="00F24C88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F24C88">
      <w:pPr>
        <w:jc w:val="both"/>
      </w:pPr>
      <w:r w:rsidRPr="00F24C88">
        <w:t xml:space="preserve"> </w:t>
      </w:r>
    </w:p>
    <w:p w:rsidRDefault="00133EE5" w:rsidP="00133EE5" w:rsidR="00133EE5" w:rsidRPr="00F24C88">
      <w:pPr>
        <w:ind w:firstLine="708"/>
        <w:jc w:val="both"/>
      </w:pPr>
      <w:r w:rsidRPr="00F24C88">
        <w:t xml:space="preserve">Također, temeljem čl. 115. st. 2. citiranog zakona imenovan je privremeni stečajni upravitelj u osobi </w:t>
      </w:r>
      <w:r w:rsidR="002B0C57">
        <w:t>Snježana Sudarević</w:t>
      </w:r>
      <w:r w:rsidR="00053C31" w:rsidRPr="00053C31">
        <w:rPr>
          <w:sz w:val="22"/>
          <w:szCs w:val="22"/>
        </w:rPr>
        <w:t xml:space="preserve"> iz Osijeka</w:t>
      </w:r>
      <w:r w:rsidR="002329C4" w:rsidRPr="00053C31">
        <w:t xml:space="preserve"> </w:t>
      </w:r>
      <w:r w:rsidR="00316834" w:rsidRPr="00F24C88">
        <w:t>(automatski odabir)</w:t>
      </w:r>
      <w:r w:rsidRPr="00F24C88">
        <w:t>, radi utvrđivanja stanja imovine dužnika, nakon čega stečajni sudac može donijeti odluku u ovom postupku.</w:t>
      </w:r>
    </w:p>
    <w:p w:rsidRDefault="003E3A0B" w:rsidP="00133EE5" w:rsidR="003E3A0B" w:rsidRPr="00F24C88">
      <w:pPr>
        <w:pStyle w:val="Tijeloteksta"/>
        <w:rPr>
          <w:bCs/>
        </w:rPr>
      </w:pPr>
    </w:p>
    <w:p w:rsidRDefault="004B741D" w:rsidP="003E3A0B" w:rsidR="004B741D" w:rsidRPr="00F24C88">
      <w:pPr>
        <w:pStyle w:val="Tijeloteksta"/>
        <w:rPr>
          <w:bCs/>
        </w:rPr>
      </w:pPr>
    </w:p>
    <w:p w:rsidRDefault="005A1D35" w:rsidP="004B741D" w:rsidR="005A1D35" w:rsidRPr="00F24C88">
      <w:pPr>
        <w:pStyle w:val="Tijeloteksta"/>
        <w:jc w:val="center"/>
        <w:rPr>
          <w:bCs/>
        </w:rPr>
      </w:pPr>
    </w:p>
    <w:p w:rsidRDefault="00F1595D" w:rsidP="00F1595D" w:rsidR="007242CD" w:rsidRPr="00F24C88">
      <w:pPr>
        <w:pStyle w:val="Tijeloteksta"/>
        <w:tabs>
          <w:tab w:pos="4536" w:val="center"/>
          <w:tab w:pos="6585" w:val="left"/>
        </w:tabs>
        <w:jc w:val="left"/>
      </w:pPr>
      <w:r w:rsidRPr="00F24C88">
        <w:tab/>
      </w:r>
      <w:r w:rsidR="001309A4" w:rsidRPr="00F24C88">
        <w:t>U Osijeku</w:t>
      </w:r>
      <w:r w:rsidR="005A1D35" w:rsidRPr="00F24C88">
        <w:t xml:space="preserve"> </w:t>
      </w:r>
      <w:r w:rsidR="000708AF">
        <w:t>11</w:t>
      </w:r>
      <w:r w:rsidR="00947433">
        <w:t>. s</w:t>
      </w:r>
      <w:r w:rsidR="00DC5D9F">
        <w:t>iječnja</w:t>
      </w:r>
      <w:r w:rsidR="002329C4" w:rsidRPr="00F24C88">
        <w:t xml:space="preserve"> </w:t>
      </w:r>
      <w:r w:rsidR="005868BA" w:rsidRPr="00F24C88">
        <w:t>201</w:t>
      </w:r>
      <w:r w:rsidR="00DC5D9F">
        <w:t>8</w:t>
      </w:r>
      <w:r w:rsidR="005868BA" w:rsidRPr="00F24C88">
        <w:t>.</w:t>
      </w:r>
      <w:r w:rsidR="002329C4" w:rsidRPr="00F24C88">
        <w:t>g.</w:t>
      </w:r>
    </w:p>
    <w:p w:rsidRDefault="00094230" w:rsidP="001309A4" w:rsidR="00094230" w:rsidRPr="00F24C88">
      <w:pPr>
        <w:pStyle w:val="Tijeloteksta"/>
        <w:jc w:val="center"/>
      </w:pPr>
    </w:p>
    <w:p w:rsidRDefault="00094230" w:rsidP="001309A4" w:rsidR="00094230" w:rsidRPr="00F24C88">
      <w:pPr>
        <w:pStyle w:val="Tijeloteksta"/>
        <w:jc w:val="center"/>
      </w:pPr>
    </w:p>
    <w:p w:rsidRDefault="004B741D" w:rsidP="004B741D" w:rsidR="004B741D" w:rsidRPr="00F24C88">
      <w:pPr>
        <w:pStyle w:val="Tijeloteksta"/>
        <w:jc w:val="left"/>
      </w:pPr>
      <w:r w:rsidRPr="00F24C88">
        <w:t>Zapisničar</w:t>
      </w:r>
      <w:r w:rsidR="00BF1A83" w:rsidRPr="00F24C88">
        <w:t>:</w:t>
      </w:r>
    </w:p>
    <w:p w:rsidRDefault="00DC5D9F" w:rsidP="00BF1A83" w:rsidR="007242CD" w:rsidRPr="00F24C88">
      <w:pPr>
        <w:pStyle w:val="Tijeloteksta"/>
        <w:jc w:val="left"/>
      </w:pPr>
      <w:r>
        <w:t>Maja Videnović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="005A1D35" w:rsidRPr="00F24C88">
        <w:tab/>
      </w:r>
      <w:r w:rsidR="004011EC" w:rsidRPr="00F24C88">
        <w:t>S</w:t>
      </w:r>
      <w:r w:rsidRPr="00F24C88">
        <w:t>TEČAJN</w:t>
      </w:r>
      <w:r w:rsidR="00214478" w:rsidRPr="00F24C88">
        <w:t>A SUTKINJA</w:t>
      </w:r>
      <w:r w:rsidR="00BF1A83" w:rsidRPr="00F24C88">
        <w:t>:</w:t>
      </w:r>
    </w:p>
    <w:p w:rsidRDefault="004B741D" w:rsidP="004B741D" w:rsidR="004B741D" w:rsidRPr="00F24C88">
      <w:pPr>
        <w:pStyle w:val="Tijeloteksta"/>
        <w:jc w:val="left"/>
      </w:pP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</w:r>
      <w:r w:rsidRPr="00F24C88">
        <w:tab/>
        <w:t xml:space="preserve">  </w:t>
      </w:r>
      <w:r w:rsidR="005A1D35" w:rsidRPr="00F24C88">
        <w:tab/>
        <w:t xml:space="preserve"> </w:t>
      </w:r>
      <w:r w:rsidR="00316834" w:rsidRPr="00F24C88">
        <w:t xml:space="preserve">     </w:t>
      </w:r>
      <w:r w:rsidR="005A1D35" w:rsidRPr="00F24C88">
        <w:t xml:space="preserve"> </w:t>
      </w:r>
      <w:r w:rsidR="00214478" w:rsidRPr="00F24C88">
        <w:t xml:space="preserve"> </w:t>
      </w:r>
      <w:r w:rsidR="00E17C17">
        <w:t xml:space="preserve">  </w:t>
      </w:r>
      <w:r w:rsidR="0013209D" w:rsidRPr="00F24C88">
        <w:t>Nada Roso</w:t>
      </w: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BF1A83" w:rsidP="00E11F11" w:rsidR="00BF1A83" w:rsidRPr="00F24C88">
      <w:pPr>
        <w:pStyle w:val="Tijeloteksta"/>
        <w:tabs>
          <w:tab w:pos="1035" w:val="left"/>
        </w:tabs>
        <w:jc w:val="left"/>
      </w:pPr>
    </w:p>
    <w:p w:rsidRDefault="00E11F11" w:rsidP="00E11F11" w:rsidR="007242CD" w:rsidRPr="00F24C88">
      <w:pPr>
        <w:pStyle w:val="Tijeloteksta"/>
        <w:tabs>
          <w:tab w:pos="1035" w:val="left"/>
        </w:tabs>
        <w:jc w:val="left"/>
      </w:pPr>
      <w:r w:rsidRPr="00F24C88">
        <w:tab/>
      </w:r>
    </w:p>
    <w:p w:rsidRDefault="004B741D" w:rsidP="004B741D" w:rsidR="004B741D" w:rsidRPr="00F24C88">
      <w:pPr>
        <w:pStyle w:val="Tijeloteksta"/>
        <w:jc w:val="left"/>
      </w:pPr>
      <w:r w:rsidRPr="00F24C88">
        <w:t>POUKA O PRAVNOM LIJEKU:</w:t>
      </w:r>
    </w:p>
    <w:p w:rsidRDefault="004B741D" w:rsidP="004B741D" w:rsidR="004B741D" w:rsidRPr="00F24C88">
      <w:pPr>
        <w:pStyle w:val="Tijeloteksta"/>
        <w:jc w:val="left"/>
      </w:pPr>
      <w:r w:rsidRPr="00F24C88">
        <w:t>Protiv ovog rješenja nije</w:t>
      </w:r>
      <w:r w:rsidR="00334FFD" w:rsidRPr="00F24C88">
        <w:t xml:space="preserve"> dopuštena posebna žalba (čl. 115</w:t>
      </w:r>
      <w:r w:rsidRPr="00F24C88">
        <w:t>. st. 1. Stečajnog zakona).</w:t>
      </w:r>
    </w:p>
    <w:p w:rsidRDefault="004B741D" w:rsidP="004B741D" w:rsidR="004B741D" w:rsidRPr="00F24C88">
      <w:pPr>
        <w:pStyle w:val="Tijeloteksta"/>
        <w:jc w:val="left"/>
      </w:pPr>
    </w:p>
    <w:p w:rsidRDefault="004B741D" w:rsidP="004B741D" w:rsidR="004B741D" w:rsidRPr="00F24C88">
      <w:pPr>
        <w:pStyle w:val="Tijeloteksta"/>
        <w:jc w:val="left"/>
      </w:pPr>
      <w:r w:rsidRPr="00F24C88">
        <w:t>DNA</w:t>
      </w:r>
    </w:p>
    <w:p w:rsidRDefault="003E3A0B" w:rsidP="004B741D" w:rsidR="005868BA" w:rsidRPr="00F24C88">
      <w:pPr>
        <w:pStyle w:val="Tijeloteksta"/>
        <w:numPr>
          <w:ilvl w:val="0"/>
          <w:numId w:val="3"/>
        </w:numPr>
        <w:jc w:val="left"/>
      </w:pPr>
      <w:r w:rsidRPr="00F24C88">
        <w:t>priv. st. upravitelj</w:t>
      </w:r>
      <w:r w:rsidR="004952D7" w:rsidRPr="00F24C88">
        <w:t xml:space="preserve"> </w:t>
      </w:r>
    </w:p>
    <w:p w:rsidRDefault="00C11CA2" w:rsidP="004B741D" w:rsidR="003E3A0B" w:rsidRPr="00F24C88">
      <w:pPr>
        <w:pStyle w:val="Tijeloteksta"/>
        <w:numPr>
          <w:ilvl w:val="0"/>
          <w:numId w:val="3"/>
        </w:numPr>
        <w:jc w:val="left"/>
      </w:pPr>
      <w:r w:rsidRPr="00F24C88">
        <w:t>predlagatelj</w:t>
      </w:r>
      <w:r w:rsidR="00214478" w:rsidRPr="00F24C88">
        <w:t xml:space="preserve"> </w:t>
      </w:r>
    </w:p>
    <w:p w:rsidRDefault="002D77B4" w:rsidP="004B741D" w:rsidR="002D77B4" w:rsidRPr="00F24C88">
      <w:pPr>
        <w:pStyle w:val="Tijeloteksta"/>
        <w:numPr>
          <w:ilvl w:val="0"/>
          <w:numId w:val="3"/>
        </w:numPr>
        <w:jc w:val="left"/>
      </w:pPr>
      <w:r w:rsidRPr="00F24C88">
        <w:t>dužnik</w:t>
      </w:r>
    </w:p>
    <w:p w:rsidRDefault="00133EE5" w:rsidP="00965A37" w:rsidR="00965A37" w:rsidRPr="00F24C88">
      <w:pPr>
        <w:pStyle w:val="Tijeloteksta"/>
        <w:numPr>
          <w:ilvl w:val="0"/>
          <w:numId w:val="3"/>
        </w:numPr>
        <w:jc w:val="left"/>
      </w:pPr>
      <w:r w:rsidRPr="00F24C88">
        <w:t>e-</w:t>
      </w:r>
      <w:r w:rsidR="003E3A0B" w:rsidRPr="00F24C88">
        <w:t>ogl. pl.</w:t>
      </w:r>
      <w:r w:rsidR="00316834" w:rsidRPr="00F24C88">
        <w:t xml:space="preserve"> </w:t>
      </w:r>
    </w:p>
    <w:p w:rsidRDefault="005868BA" w:rsidP="00053C31" w:rsidR="002D5985">
      <w:pPr>
        <w:pStyle w:val="Tijeloteksta"/>
        <w:numPr>
          <w:ilvl w:val="0"/>
          <w:numId w:val="3"/>
        </w:numPr>
        <w:jc w:val="left"/>
      </w:pPr>
      <w:r w:rsidRPr="00F24C88">
        <w:t>R</w:t>
      </w:r>
      <w:r w:rsidR="00D23886">
        <w:t xml:space="preserve"> </w:t>
      </w:r>
      <w:r w:rsidR="00DB2575">
        <w:t>1</w:t>
      </w:r>
      <w:r w:rsidR="00DC5D9F">
        <w:t>/</w:t>
      </w:r>
      <w:r w:rsidR="00DB2575">
        <w:t>3</w:t>
      </w:r>
    </w:p>
    <w:p w:rsidRDefault="002D5985" w:rsidR="002D5985"/>
    <w:p w:rsidRDefault="002D5985" w:rsidR="002D5985"/>
    <w:p w:rsidRDefault="002D5985" w:rsidR="002D5985"/>
    <w:p w:rsidRDefault="00965A37" w:rsidR="00965A37"/>
    <w:sectPr w:rsidSect="00DC5D9F"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E81" w:rsidR="002B4E81">
      <w:r>
        <w:separator/>
      </w:r>
    </w:p>
  </w:endnote>
  <w:endnote w:id="0" w:type="continuationSeparator">
    <w:p w:rsidRDefault="002B4E81" w:rsidR="002B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E81" w:rsidR="002B4E81">
      <w:r>
        <w:separator/>
      </w:r>
    </w:p>
  </w:footnote>
  <w:footnote w:id="0" w:type="continuationSeparator">
    <w:p w:rsidRDefault="002B4E81" w:rsidR="002B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3C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672"/>
    <w:rsid w:val="000150B5"/>
    <w:rsid w:val="000242C5"/>
    <w:rsid w:val="00033CBB"/>
    <w:rsid w:val="00036EE7"/>
    <w:rsid w:val="0005396D"/>
    <w:rsid w:val="00053C31"/>
    <w:rsid w:val="000708AF"/>
    <w:rsid w:val="00070D0F"/>
    <w:rsid w:val="00094230"/>
    <w:rsid w:val="000C20F1"/>
    <w:rsid w:val="000C54A8"/>
    <w:rsid w:val="000E414B"/>
    <w:rsid w:val="000F2CEE"/>
    <w:rsid w:val="0010785A"/>
    <w:rsid w:val="001160A4"/>
    <w:rsid w:val="00125C68"/>
    <w:rsid w:val="001309A4"/>
    <w:rsid w:val="0013209D"/>
    <w:rsid w:val="00133EE5"/>
    <w:rsid w:val="0016016C"/>
    <w:rsid w:val="001608AA"/>
    <w:rsid w:val="00163019"/>
    <w:rsid w:val="0019752C"/>
    <w:rsid w:val="001A0170"/>
    <w:rsid w:val="001A6201"/>
    <w:rsid w:val="001B5E31"/>
    <w:rsid w:val="001E75FC"/>
    <w:rsid w:val="002142C7"/>
    <w:rsid w:val="00214478"/>
    <w:rsid w:val="00223C8E"/>
    <w:rsid w:val="002329C4"/>
    <w:rsid w:val="00262A2D"/>
    <w:rsid w:val="00290B77"/>
    <w:rsid w:val="00291B9C"/>
    <w:rsid w:val="002B0C57"/>
    <w:rsid w:val="002B4E81"/>
    <w:rsid w:val="002D5985"/>
    <w:rsid w:val="002D77B4"/>
    <w:rsid w:val="00313F98"/>
    <w:rsid w:val="00316834"/>
    <w:rsid w:val="00316E40"/>
    <w:rsid w:val="0032482E"/>
    <w:rsid w:val="00327B99"/>
    <w:rsid w:val="00334FFD"/>
    <w:rsid w:val="00347D31"/>
    <w:rsid w:val="00366021"/>
    <w:rsid w:val="0037616B"/>
    <w:rsid w:val="00377AF1"/>
    <w:rsid w:val="00386AD3"/>
    <w:rsid w:val="003E08E5"/>
    <w:rsid w:val="003E147C"/>
    <w:rsid w:val="003E3A0B"/>
    <w:rsid w:val="004011EC"/>
    <w:rsid w:val="00447FD2"/>
    <w:rsid w:val="004806AD"/>
    <w:rsid w:val="004952D7"/>
    <w:rsid w:val="00497410"/>
    <w:rsid w:val="004A3239"/>
    <w:rsid w:val="004B644A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9001D6"/>
    <w:rsid w:val="00906032"/>
    <w:rsid w:val="00926DED"/>
    <w:rsid w:val="00935547"/>
    <w:rsid w:val="00947433"/>
    <w:rsid w:val="009505E8"/>
    <w:rsid w:val="00955800"/>
    <w:rsid w:val="00965A37"/>
    <w:rsid w:val="00967E76"/>
    <w:rsid w:val="00994095"/>
    <w:rsid w:val="009B0969"/>
    <w:rsid w:val="009C13EB"/>
    <w:rsid w:val="009D4BBE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2A72"/>
    <w:rsid w:val="00A7617B"/>
    <w:rsid w:val="00A87884"/>
    <w:rsid w:val="00AB56F9"/>
    <w:rsid w:val="00AF0E4E"/>
    <w:rsid w:val="00B00E84"/>
    <w:rsid w:val="00B0432C"/>
    <w:rsid w:val="00B32D98"/>
    <w:rsid w:val="00B46E93"/>
    <w:rsid w:val="00B94A89"/>
    <w:rsid w:val="00BC33DE"/>
    <w:rsid w:val="00BF1A83"/>
    <w:rsid w:val="00BF5580"/>
    <w:rsid w:val="00C008D6"/>
    <w:rsid w:val="00C11CA2"/>
    <w:rsid w:val="00C15361"/>
    <w:rsid w:val="00C473BD"/>
    <w:rsid w:val="00C9197B"/>
    <w:rsid w:val="00CA5EA9"/>
    <w:rsid w:val="00CB7AB0"/>
    <w:rsid w:val="00CE1034"/>
    <w:rsid w:val="00CF4431"/>
    <w:rsid w:val="00CF53A8"/>
    <w:rsid w:val="00D178DC"/>
    <w:rsid w:val="00D17D1D"/>
    <w:rsid w:val="00D23886"/>
    <w:rsid w:val="00D47883"/>
    <w:rsid w:val="00D64559"/>
    <w:rsid w:val="00D73015"/>
    <w:rsid w:val="00D85A5F"/>
    <w:rsid w:val="00D86163"/>
    <w:rsid w:val="00DB2575"/>
    <w:rsid w:val="00DC5D9F"/>
    <w:rsid w:val="00DC7BF5"/>
    <w:rsid w:val="00DD2D02"/>
    <w:rsid w:val="00DD68C2"/>
    <w:rsid w:val="00DD6DE4"/>
    <w:rsid w:val="00DE5661"/>
    <w:rsid w:val="00DE58F9"/>
    <w:rsid w:val="00E11F11"/>
    <w:rsid w:val="00E1321F"/>
    <w:rsid w:val="00E16614"/>
    <w:rsid w:val="00E171AF"/>
    <w:rsid w:val="00E17C17"/>
    <w:rsid w:val="00E237D5"/>
    <w:rsid w:val="00E31438"/>
    <w:rsid w:val="00E430E2"/>
    <w:rsid w:val="00E43272"/>
    <w:rsid w:val="00E45476"/>
    <w:rsid w:val="00E55AA4"/>
    <w:rsid w:val="00E63E4A"/>
    <w:rsid w:val="00E92E59"/>
    <w:rsid w:val="00E97B73"/>
    <w:rsid w:val="00EA5625"/>
    <w:rsid w:val="00EB1391"/>
    <w:rsid w:val="00EB3AC0"/>
    <w:rsid w:val="00EB3D75"/>
    <w:rsid w:val="00EC103F"/>
    <w:rsid w:val="00ED0232"/>
    <w:rsid w:val="00ED1265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24C88"/>
    <w:rsid w:val="00F32DEF"/>
    <w:rsid w:val="00F618C3"/>
    <w:rsid w:val="00F61B56"/>
    <w:rsid w:val="00F62A05"/>
    <w:rsid w:val="00F6672B"/>
    <w:rsid w:val="00F76EF7"/>
    <w:rsid w:val="00F80660"/>
    <w:rsid w:val="00F8686C"/>
    <w:rsid w:val="00FD13B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C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33C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1555</izvorni_sadrzaj>
    <derivirana_varijabla naziv="DomainObject.Predmet.Broj_1">1555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St-1555/2017</izvorni_sadrzaj>
    <derivirana_varijabla naziv="DomainObject.Predmet.OznakaBroj_1">St-1555/2017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WHITE BLUE SALES j.d.o.o. za ugostiteljstvo</izvorni_sadrzaj>
    <derivirana_varijabla naziv="DomainObject.Predmet.ProtustrankaFormated_1">  WHITE BLUE SALES j.d.o.o. za ugostiteljstvo</derivirana_varijabla>
  </DomainObject.Predmet.ProtustrankaFormated>
  <DomainObject.Predmet.ProtustrankaFormatedOIB>
    <izvorni_sadrzaj>  WHITE BLUE SALES j.d.o.o. za ugostiteljstvo, OIB 27870929712</izvorni_sadrzaj>
    <derivirana_varijabla naziv="DomainObject.Predmet.ProtustrankaFormatedOIB_1">  WHITE BLUE SALES j.d.o.o. za ugostiteljstvo, OIB 27870929712</derivirana_varijabla>
  </DomainObject.Predmet.ProtustrankaFormatedOIB>
  <DomainObject.Predmet.ProtustrankaFormatedWithAdress>
    <izvorni_sadrzaj> WHITE BLUE SALES j.d.o.o. za ugostiteljstvo, Ulica Bele Bartoka 20, 31000 Osijek</izvorni_sadrzaj>
    <derivirana_varijabla naziv="DomainObject.Predmet.ProtustrankaFormatedWithAdress_1"> WHITE BLUE SALES j.d.o.o. za ugostiteljstvo, Ulica Bele Bartoka 20, 31000 Osijek</derivirana_varijabla>
  </DomainObject.Predmet.ProtustrankaFormatedWithAdress>
  <DomainObject.Predmet.ProtustrankaFormatedWithAdressOIB>
    <izvorni_sadrzaj> WHITE BLUE SALES j.d.o.o. za ugostiteljstvo, OIB 27870929712, Ulica Bele Bartoka 20, 31000 Osijek</izvorni_sadrzaj>
    <derivirana_varijabla naziv="DomainObject.Predmet.ProtustrankaFormatedWithAdressOIB_1"> WHITE BLUE SALES j.d.o.o. za ugostiteljstvo, OIB 27870929712, Ulica Bele Bartoka 20, 31000 Osijek</derivirana_varijabla>
  </DomainObject.Predmet.ProtustrankaFormatedWithAdressOIB>
  <DomainObject.Predmet.ProtustrankaWithAdress>
    <izvorni_sadrzaj>WHITE BLUE SALES j.d.o.o. za ugostiteljstvo Ulica Bele Bartoka 20, 31000 Osijek</izvorni_sadrzaj>
    <derivirana_varijabla naziv="DomainObject.Predmet.ProtustrankaWithAdress_1">WHITE BLUE SALES j.d.o.o. za ugostiteljstvo Ulica Bele Bartoka 20, 31000 Osijek</derivirana_varijabla>
  </DomainObject.Predmet.ProtustrankaWithAdress>
  <DomainObject.Predmet.ProtustrankaWithAdressOIB>
    <izvorni_sadrzaj>WHITE BLUE SALES j.d.o.o. za ugostiteljstvo, OIB 27870929712, Ulica Bele Bartoka 20, 31000 Osijek</izvorni_sadrzaj>
    <derivirana_varijabla naziv="DomainObject.Predmet.ProtustrankaWithAdressOIB_1">WHITE BLUE SALES j.d.o.o. za ugostiteljstvo, OIB 27870929712, Ulica Bele Bartoka 20, 31000 Osijek</derivirana_varijabla>
  </DomainObject.Predmet.ProtustrankaWithAdressOIB>
  <DomainObject.Predmet.ProtustrankaNazivFormated>
    <izvorni_sadrzaj>WHITE BLUE SALES j.d.o.o. za ugostiteljstvo</izvorni_sadrzaj>
    <derivirana_varijabla naziv="DomainObject.Predmet.ProtustrankaNazivFormated_1">WHITE BLUE SALES j.d.o.o. za ugostiteljstvo</derivirana_varijabla>
  </DomainObject.Predmet.ProtustrankaNazivFormated>
  <DomainObject.Predmet.ProtustrankaNazivFormatedOIB>
    <izvorni_sadrzaj>WHITE BLUE SALES j.d.o.o. za ugostiteljstvo, OIB 27870929712</izvorni_sadrzaj>
    <derivirana_varijabla naziv="DomainObject.Predmet.ProtustrankaNazivFormatedOIB_1">WHITE BLUE SALES j.d.o.o. za ugostiteljstvo, OIB 27870929712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WHITE BLUE SALES j.d.o.o. za ugostiteljstvo</item>
    </izvorni_sadrzaj>
    <derivirana_varijabla naziv="DomainObject.Predmet.ProtuStrankaListFormated_1">
      <item>WHITE BLUE SALES j.d.o.o. za ugostiteljstvo</item>
    </derivirana_varijabla>
  </DomainObject.Predmet.ProtuStrankaListFormated>
  <DomainObject.Predmet.ProtuStrankaListFormatedOIB>
    <izvorni_sadrzaj>
      <item>WHITE BLUE SALES j.d.o.o. za ugostiteljstvo, OIB 27870929712</item>
    </izvorni_sadrzaj>
    <derivirana_varijabla naziv="DomainObject.Predmet.ProtuStrankaListFormatedOIB_1">
      <item>WHITE BLUE SALES j.d.o.o. za ugostiteljstvo, OIB 27870929712</item>
    </derivirana_varijabla>
  </DomainObject.Predmet.ProtuStrankaListFormatedOIB>
  <DomainObject.Predmet.ProtuStrankaListFormatedWithAdress>
    <izvorni_sadrzaj>
      <item>WHITE BLUE SALES j.d.o.o. za ugostiteljstvo, Ulica Bele Bartoka 20, 31000 Osijek</item>
    </izvorni_sadrzaj>
    <derivirana_varijabla naziv="DomainObject.Predmet.ProtuStrankaListFormatedWithAdress_1">
      <item>WHITE BLUE SALES j.d.o.o. za ugostiteljstvo, Ulica Bele Bartoka 20, 31000 Osijek</item>
    </derivirana_varijabla>
  </DomainObject.Predmet.ProtuStrankaListFormatedWithAdress>
  <DomainObject.Predmet.ProtuStrankaListFormatedWithAdressOIB>
    <izvorni_sadrzaj>
      <item>WHITE BLUE SALES j.d.o.o. za ugostiteljstvo, OIB 27870929712, Ulica Bele Bartoka 20, 31000 Osijek</item>
    </izvorni_sadrzaj>
    <derivirana_varijabla naziv="DomainObject.Predmet.ProtuStrankaListFormatedWithAdressOIB_1">
      <item>WHITE BLUE SALES j.d.o.o. za ugostiteljstvo, OIB 27870929712, Ulica Bele Bartoka 20, 31000 Osijek</item>
    </derivirana_varijabla>
  </DomainObject.Predmet.ProtuStrankaListFormatedWithAdressOIB>
  <DomainObject.Predmet.ProtuStrankaListNazivFormated>
    <izvorni_sadrzaj>
      <item>WHITE BLUE SALES j.d.o.o. za ugostiteljstvo</item>
    </izvorni_sadrzaj>
    <derivirana_varijabla naziv="DomainObject.Predmet.ProtuStrankaListNazivFormated_1">
      <item>WHITE BLUE SALES j.d.o.o. za ugostiteljstvo</item>
    </derivirana_varijabla>
  </DomainObject.Predmet.ProtuStrankaListNazivFormated>
  <DomainObject.Predmet.ProtuStrankaListNazivFormatedOIB>
    <izvorni_sadrzaj>
      <item>WHITE BLUE SALES j.d.o.o. za ugostiteljstvo, OIB 27870929712</item>
    </izvorni_sadrzaj>
    <derivirana_varijabla naziv="DomainObject.Predmet.ProtuStrankaListNazivFormatedOIB_1">
      <item>WHITE BLUE SALES j.d.o.o. za ugostiteljstvo, OIB 27870929712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WHITE BLUE SALES j.d.o.o. za ugostiteljstvo</izvorni_sadrzaj>
    <derivirana_varijabla naziv="DomainObject.Predmet.ProtustrankaIDrugi_1">WHITE BLUE SALES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WHITE BLUE SALES j.d.o.o. za ugostiteljstvo, OIB 27870929712, Ulica Bele Bartoka 20, 31000 Osijek</izvorni_sadrzaj>
    <derivirana_varijabla naziv="DomainObject.Predmet.ProtustrankaIDrugiAdressOIB_1">WHITE BLUE SALES j.d.o.o. za ugostiteljstvo, OIB 27870929712, Ulica Bele Bartoka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WHITE BLUE SALES j.d.o.o. za ugostiteljstvo</item>
    </izvorni_sadrzaj>
    <derivirana_varijabla naziv="DomainObject.Predmet.SudioniciListNaziv_1">
      <item>FINA RC OSIJEK</item>
      <item>WHITE BLUE SALES j.d.o.o. za ugostiteljstvo</item>
    </derivirana_varijabla>
  </DomainObject.Predmet.SudioniciListNaziv>
  <DomainObject.Predmet.SudioniciListAdressOIB>
    <izvorni_sadrzaj>
      <item>FINA RC OSIJEK, OIB 85821130368</item>
      <item>WHITE BLUE SALES j.d.o.o. za ugostiteljstvo, OIB 27870929712, Ulica Bele Bartoka 20,31000 Osijek</item>
    </izvorni_sadrzaj>
    <derivirana_varijabla naziv="DomainObject.Predmet.SudioniciListAdressOIB_1">
      <item>FINA RC OSIJEK, OIB 85821130368</item>
      <item>WHITE BLUE SALES j.d.o.o. za ugostiteljstvo, OIB 27870929712, Ulica Bele Bartoka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27870929712</item>
    </izvorni_sadrzaj>
    <derivirana_varijabla naziv="DomainObject.Predmet.SudioniciListNazivOIB_1">
      <item>, OIB 85821130368</item>
      <item>, OIB 27870929712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D844F-1BE0-44D1-85AA-BC8F031AD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438</properties:Words>
  <properties:Characters>2469</properties:Characters>
  <properties:Lines>87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2018-01-11T10:11:00Z</dcterms:created>
  <dc:creator>hermanj</dc:creator>
  <cp:lastModifiedBy>Maja Videnović</cp:lastModifiedBy>
  <cp:lastPrinted>2017-05-03T12:06:00Z</cp:lastPrinted>
  <dcterms:modified xmlns:xsi="http://www.w3.org/2001/XMLSchema-instance" xsi:type="dcterms:W3CDTF">2018-01-11T10:21:00Z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