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FC2C2" w14:paraId="3E4F23FC" w:rsidRDefault="004719D9" w:rsidP="004719D9" w:rsidR="004719D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D245D73" w:rsidRDefault="004719D9" w:rsidP="004719D9" w:rsidR="004719D9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721FBFC" w:rsidRDefault="004719D9" w:rsidP="004719D9" w:rsidR="004719D9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DCCF272" w:rsidRDefault="004719D9" w:rsidP="004719D9" w:rsidR="004719D9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A7E0203" w:rsidRDefault="004719D9" w:rsidP="004719D9" w:rsidR="004719D9">
      <w:pPr>
        <w:tabs>
          <w:tab w:pos="709" w:val="left"/>
        </w:tabs>
        <w:jc w:val="right"/>
      </w:pPr>
      <w:r>
        <w:t xml:space="preserve">42. St-815/2016     </w:t>
      </w:r>
    </w:p>
    <w:p w14:textId="77777777" w14:paraId="7F201E01" w:rsidRDefault="004719D9" w:rsidP="004719D9" w:rsidR="004719D9">
      <w:pPr>
        <w:tabs>
          <w:tab w:pos="709" w:val="left"/>
        </w:tabs>
        <w:jc w:val="right"/>
      </w:pPr>
    </w:p>
    <w:p w14:textId="77777777" w14:paraId="0E2C024E" w:rsidRDefault="004719D9" w:rsidP="004719D9" w:rsidR="004719D9">
      <w:pPr>
        <w:tabs>
          <w:tab w:pos="709" w:val="left"/>
        </w:tabs>
        <w:jc w:val="center"/>
      </w:pPr>
      <w:r>
        <w:t>R E P U B L I K A   H R V A T S K A</w:t>
      </w:r>
    </w:p>
    <w:p w14:textId="77777777" w14:paraId="49611A11" w:rsidRDefault="004719D9" w:rsidP="004719D9" w:rsidR="004719D9">
      <w:pPr>
        <w:tabs>
          <w:tab w:pos="709" w:val="left"/>
        </w:tabs>
        <w:jc w:val="center"/>
      </w:pPr>
    </w:p>
    <w:p w14:textId="77777777" w14:paraId="2D31CCB4" w:rsidRDefault="004719D9" w:rsidP="004719D9" w:rsidR="004719D9">
      <w:pPr>
        <w:tabs>
          <w:tab w:pos="709" w:val="left"/>
        </w:tabs>
        <w:jc w:val="center"/>
      </w:pPr>
      <w:r>
        <w:t>R J E Š E N J E</w:t>
      </w:r>
    </w:p>
    <w:p w14:textId="77777777" w14:paraId="6A86D6A7" w:rsidRDefault="004719D9" w:rsidP="004719D9" w:rsidR="004719D9">
      <w:pPr>
        <w:tabs>
          <w:tab w:pos="709" w:val="left"/>
        </w:tabs>
        <w:jc w:val="both"/>
      </w:pPr>
    </w:p>
    <w:p w14:textId="77777777" w14:paraId="51E5A686" w:rsidRDefault="004719D9" w:rsidP="004719D9" w:rsidR="004719D9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STUDIO LJEPOTE MOJ IZBOR j.d.o.o., Zagreb, Novačka 315 c, OIB 35769436213, dana 24. lipnja 2016.g. </w:t>
      </w:r>
    </w:p>
    <w:p w14:textId="77777777" w14:paraId="7232450F" w:rsidRDefault="004719D9" w:rsidP="004719D9" w:rsidR="004719D9">
      <w:pPr>
        <w:tabs>
          <w:tab w:pos="709" w:val="left"/>
        </w:tabs>
        <w:jc w:val="both"/>
      </w:pPr>
    </w:p>
    <w:p w14:textId="77777777" w14:paraId="0D903D40" w:rsidRDefault="004719D9" w:rsidP="004719D9" w:rsidR="004719D9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18A69D5" w:rsidRDefault="004719D9" w:rsidP="004719D9" w:rsidR="004719D9">
      <w:pPr>
        <w:tabs>
          <w:tab w:pos="709" w:val="left"/>
        </w:tabs>
        <w:jc w:val="center"/>
      </w:pPr>
      <w:r>
        <w:t>r i j e š i o   j e</w:t>
      </w:r>
    </w:p>
    <w:p w14:textId="77777777" w14:paraId="660B0950" w:rsidRDefault="004719D9" w:rsidP="004719D9" w:rsidR="004719D9">
      <w:pPr>
        <w:tabs>
          <w:tab w:pos="709" w:val="left"/>
        </w:tabs>
        <w:jc w:val="both"/>
      </w:pPr>
    </w:p>
    <w:p w14:textId="77777777" w14:paraId="50712258" w:rsidRDefault="004719D9" w:rsidP="004719D9" w:rsidR="004719D9">
      <w:pPr>
        <w:ind w:firstLine="708"/>
        <w:jc w:val="both"/>
      </w:pPr>
      <w:r>
        <w:t xml:space="preserve">I   Otvara se stečajni postupak nad dužnikom STUDIO LJEPOTE MOJ IZBOR j.d.o.o., Zagreb, Novačka 315 c, OIB 35769436213. </w:t>
      </w:r>
    </w:p>
    <w:p w14:textId="77777777" w14:paraId="1F3F7378" w:rsidRDefault="004719D9" w:rsidP="004719D9" w:rsidR="004719D9">
      <w:pPr>
        <w:ind w:firstLine="708"/>
        <w:jc w:val="both"/>
      </w:pPr>
      <w:r>
        <w:t xml:space="preserve">Stečajni postupak otvoren je 24. lipnja 2016.g. u 15,00 sati kada je ovo rješenje objavljeno na mrežnoj stanici e-oglasne ploče ovog suda.    </w:t>
      </w:r>
    </w:p>
    <w:p w14:textId="77777777" w14:paraId="603D92D7" w:rsidRDefault="004719D9" w:rsidP="004719D9" w:rsidR="004719D9">
      <w:pPr>
        <w:ind w:firstLine="708"/>
        <w:jc w:val="both"/>
      </w:pPr>
      <w:r>
        <w:t xml:space="preserve"> </w:t>
      </w:r>
    </w:p>
    <w:p w14:textId="77777777" w14:paraId="3537308D" w:rsidRDefault="004719D9" w:rsidP="004719D9" w:rsidR="004719D9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Nikola Remenar, Velika Gorica, Dubrovačka 14, OIB: 48313195864.       </w:t>
      </w:r>
    </w:p>
    <w:p w14:textId="77777777" w14:paraId="214E6106" w:rsidRDefault="004719D9" w:rsidP="004719D9" w:rsidR="004719D9">
      <w:pPr>
        <w:ind w:firstLine="708"/>
        <w:jc w:val="both"/>
      </w:pPr>
    </w:p>
    <w:p w14:textId="77777777" w14:paraId="56ECE7D0" w:rsidRDefault="004719D9" w:rsidP="004719D9" w:rsidR="004719D9">
      <w:pPr>
        <w:ind w:firstLine="708"/>
        <w:jc w:val="both"/>
      </w:pPr>
      <w:r>
        <w:t>III  Zaključuje se stečajni postupak nad dužnikom STUDIO LJEPOTE MOJ IZBOR j.d.o.o., Zagreb, Novačka 315 c, OIB 35769436213.</w:t>
      </w:r>
    </w:p>
    <w:p w14:textId="77777777" w14:paraId="5985FF16" w:rsidRDefault="004719D9" w:rsidP="004719D9" w:rsidR="004719D9">
      <w:pPr>
        <w:tabs>
          <w:tab w:pos="4150" w:val="left"/>
        </w:tabs>
        <w:ind w:firstLine="708"/>
        <w:jc w:val="both"/>
      </w:pPr>
      <w:r>
        <w:tab/>
      </w:r>
    </w:p>
    <w:p w14:textId="77777777" w14:paraId="0497D7BF" w:rsidRDefault="004719D9" w:rsidP="004719D9" w:rsidR="004719D9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03C6B50" w:rsidRDefault="004719D9" w:rsidP="004719D9" w:rsidR="004719D9">
      <w:pPr>
        <w:ind w:firstLine="708"/>
        <w:jc w:val="both"/>
      </w:pPr>
    </w:p>
    <w:p w14:textId="77777777" w14:paraId="38EDCD5B" w:rsidRDefault="004719D9" w:rsidP="004719D9" w:rsidR="004719D9">
      <w:pPr>
        <w:ind w:firstLine="708"/>
        <w:jc w:val="both"/>
      </w:pPr>
    </w:p>
    <w:p w14:textId="77777777" w14:paraId="15EBE81D" w:rsidRDefault="004719D9" w:rsidP="004719D9" w:rsidR="004719D9">
      <w:pPr>
        <w:jc w:val="center"/>
      </w:pPr>
      <w:r>
        <w:t>Obrazloženje</w:t>
      </w:r>
    </w:p>
    <w:p w14:textId="77777777" w14:paraId="16346206" w:rsidRDefault="004719D9" w:rsidP="004719D9" w:rsidR="004719D9">
      <w:pPr>
        <w:jc w:val="center"/>
      </w:pPr>
    </w:p>
    <w:p w14:textId="77777777" w14:paraId="72A15093" w:rsidRDefault="004719D9" w:rsidP="004719D9" w:rsidR="004719D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19D13C9" w:rsidRDefault="004719D9" w:rsidP="004719D9" w:rsidR="004719D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20CCD93" w:rsidRDefault="004719D9" w:rsidP="004719D9" w:rsidR="004719D9">
      <w:pPr>
        <w:ind w:firstLine="708"/>
        <w:jc w:val="both"/>
      </w:pPr>
      <w:r>
        <w:t xml:space="preserve">Po zaključku nije postupljeno. </w:t>
      </w:r>
    </w:p>
    <w:p w14:textId="77777777" w14:paraId="70376C26" w:rsidRDefault="004719D9" w:rsidP="004719D9" w:rsidR="004719D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93CCF4A" w:rsidRDefault="004719D9" w:rsidP="004719D9" w:rsidR="004719D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CE9097F" w:rsidRDefault="004719D9" w:rsidP="004719D9" w:rsidR="004719D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31E2F25" w:rsidRDefault="004719D9" w:rsidP="004719D9" w:rsidR="004719D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036865" w:rsidRDefault="004719D9" w:rsidP="004719D9" w:rsidR="004719D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5C8CF40" w:rsidRDefault="004719D9" w:rsidP="004719D9" w:rsidR="004719D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3C37495" w:rsidRDefault="004719D9" w:rsidP="004719D9" w:rsidR="004719D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C5C6A06" w:rsidRDefault="004719D9" w:rsidP="004719D9" w:rsidR="004719D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05C1F40" w:rsidRDefault="004719D9" w:rsidP="004719D9" w:rsidR="004719D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927C77E" w:rsidRDefault="004719D9" w:rsidP="004719D9" w:rsidR="004719D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1D2BC71" w:rsidTr="004719D9" w:rsidR="004719D9">
        <w:tc>
          <w:tcPr>
            <w:tcW w:type="dxa" w:w="2346"/>
          </w:tcPr>
          <w:p w14:textId="77777777" w14:paraId="061D2689" w:rsidRDefault="004719D9" w:rsidR="004719D9">
            <w:pPr>
              <w:tabs>
                <w:tab w:pos="709" w:val="left"/>
              </w:tabs>
              <w:jc w:val="right"/>
            </w:pPr>
            <w:r>
              <w:t xml:space="preserve">42. St-815/2016 </w:t>
            </w:r>
          </w:p>
          <w:p w14:textId="77777777" w14:paraId="275C0FB1" w:rsidRDefault="004719D9" w:rsidR="004719D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C93E4EF" w:rsidRDefault="004719D9" w:rsidP="004719D9" w:rsidR="004719D9">
      <w:pPr>
        <w:jc w:val="both"/>
      </w:pPr>
    </w:p>
    <w:p w14:textId="77777777" w14:paraId="30C29345" w:rsidRDefault="004719D9" w:rsidP="004719D9" w:rsidR="004719D9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3988DDE" w:rsidRDefault="004719D9" w:rsidP="004719D9" w:rsidR="004719D9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E874247" w:rsidRDefault="004719D9" w:rsidP="004719D9" w:rsidR="004719D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606ACAF" w:rsidRDefault="004719D9" w:rsidP="004719D9" w:rsidR="004719D9">
      <w:pPr>
        <w:jc w:val="both"/>
      </w:pPr>
      <w:r>
        <w:tab/>
        <w:t>Izbor stečajnog upravitelja odabran je primjenom odredbe čl. 432 SZ.</w:t>
      </w:r>
    </w:p>
    <w:p w14:textId="77777777" w14:paraId="691B7809" w:rsidRDefault="004719D9" w:rsidP="004719D9" w:rsidR="004719D9">
      <w:pPr>
        <w:jc w:val="both"/>
      </w:pPr>
      <w:r>
        <w:tab/>
      </w:r>
    </w:p>
    <w:p w14:textId="77777777" w14:paraId="5DD8CF87" w:rsidRDefault="004719D9" w:rsidP="004719D9" w:rsidR="004719D9">
      <w:pPr>
        <w:tabs>
          <w:tab w:pos="709" w:val="left"/>
        </w:tabs>
        <w:jc w:val="center"/>
      </w:pPr>
      <w:r>
        <w:t xml:space="preserve">U Zagrebu,  24. lipnja 2016.g. </w:t>
      </w:r>
    </w:p>
    <w:p w14:textId="77777777" w14:paraId="619E5B36" w:rsidRDefault="004719D9" w:rsidP="004719D9" w:rsidR="004719D9">
      <w:pPr>
        <w:tabs>
          <w:tab w:pos="709" w:val="left"/>
        </w:tabs>
        <w:jc w:val="center"/>
      </w:pPr>
    </w:p>
    <w:p w14:textId="77777777" w14:paraId="131E1969" w:rsidRDefault="004719D9" w:rsidP="004719D9" w:rsidR="004719D9">
      <w:pPr>
        <w:tabs>
          <w:tab w:pos="709" w:val="left"/>
        </w:tabs>
      </w:pPr>
    </w:p>
    <w:p w14:textId="77777777" w14:paraId="04C18F1D" w:rsidRDefault="004719D9" w:rsidP="004719D9" w:rsidR="004719D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09C0755" w:rsidRDefault="004719D9" w:rsidP="004719D9" w:rsidR="004719D9">
      <w:pPr>
        <w:tabs>
          <w:tab w:pos="709" w:val="left"/>
        </w:tabs>
      </w:pPr>
    </w:p>
    <w:p w14:textId="77777777" w14:paraId="4CD1F968" w:rsidRDefault="004719D9" w:rsidP="004719D9" w:rsidR="004719D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E59E718" w:rsidRDefault="004719D9" w:rsidP="004719D9" w:rsidR="004719D9">
      <w:pPr>
        <w:tabs>
          <w:tab w:pos="709" w:val="left"/>
        </w:tabs>
      </w:pPr>
    </w:p>
    <w:p w14:textId="77777777" w14:paraId="4A03552A" w:rsidRDefault="004719D9" w:rsidP="004719D9" w:rsidR="004719D9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CE7171A" w:rsidRDefault="004719D9" w:rsidP="004719D9" w:rsidR="004719D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86E4166" w:rsidRDefault="004719D9" w:rsidP="004719D9" w:rsidR="004719D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8CFB0C2" w:rsidRDefault="004719D9" w:rsidP="004719D9" w:rsidR="004719D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2BCDFFC" w:rsidRDefault="004719D9" w:rsidP="004719D9" w:rsidR="004719D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2E9BAC4" w:rsidRDefault="004719D9" w:rsidP="004719D9" w:rsidR="004719D9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BAE9A1D" w:rsidRDefault="004719D9" w:rsidP="004719D9" w:rsidR="004719D9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45B2B1F" w:rsidRDefault="004719D9" w:rsidP="004719D9" w:rsidR="004719D9">
      <w:pPr>
        <w:tabs>
          <w:tab w:pos="709" w:val="left"/>
        </w:tabs>
      </w:pPr>
    </w:p>
    <w:p w14:textId="77777777" w14:paraId="489213E9" w:rsidRDefault="004719D9" w:rsidP="004719D9" w:rsidR="004719D9">
      <w:pPr>
        <w:tabs>
          <w:tab w:pos="709" w:val="left"/>
        </w:tabs>
      </w:pPr>
    </w:p>
    <w:p w14:textId="77777777" w14:paraId="2712AEB5" w:rsidRDefault="004719D9" w:rsidP="004719D9" w:rsidR="004719D9">
      <w:pPr>
        <w:tabs>
          <w:tab w:pos="709" w:val="left"/>
        </w:tabs>
      </w:pPr>
    </w:p>
    <w:p w14:textId="77777777" w14:paraId="12C52029" w:rsidRDefault="004719D9" w:rsidP="004719D9" w:rsidR="004719D9">
      <w:pPr>
        <w:tabs>
          <w:tab w:pos="709" w:val="left"/>
        </w:tabs>
      </w:pPr>
    </w:p>
    <w:p w14:textId="77777777" w14:paraId="2F6F8688" w:rsidRDefault="004719D9" w:rsidP="004719D9" w:rsidR="004719D9">
      <w:pPr>
        <w:jc w:val="both"/>
      </w:pPr>
    </w:p>
    <w:p w14:textId="77777777" w14:paraId="6488EDBD" w:rsidRDefault="004719D9" w:rsidP="004719D9" w:rsidR="004719D9">
      <w:pPr>
        <w:jc w:val="both"/>
      </w:pPr>
    </w:p>
    <w:p w14:textId="77777777" w14:paraId="74155FCC" w:rsidRDefault="004719D9" w:rsidP="004719D9" w:rsidR="004719D9">
      <w:pPr>
        <w:jc w:val="both"/>
      </w:pPr>
    </w:p>
    <w:p w14:textId="0516786C" w14:paraId="0516786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19D9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1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719D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719D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719D9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4719D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19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19D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1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719D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719D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719D9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4719D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19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19D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15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LJEPOTE MOJ IZBOR jednostavno društvo s ograničenom odgovornošću za usluge</izvorni_sadrzaj>
    <derivirana_varijabla naziv="DomainObject.Predmet.ProtustrankaFormated_1">  STUDIO LJEPOTE MOJ IZBOR jednostavno društvo s ograničenom odgovornošću za usluge</derivirana_varijabla>
  </DomainObject.Predmet.ProtustrankaFormated>
  <DomainObject.Predmet.ProtustrankaFormatedOIB>
    <izvorni_sadrzaj>  STUDIO LJEPOTE MOJ IZBOR jednostavno društvo s ograničenom odgovornošću za usluge, OIB 35769436213</izvorni_sadrzaj>
    <derivirana_varijabla naziv="DomainObject.Predmet.ProtustrankaFormatedOIB_1">  STUDIO LJEPOTE MOJ IZBOR jednostavno društvo s ograničenom odgovornošću za usluge, OIB 35769436213</derivirana_varijabla>
  </DomainObject.Predmet.ProtustrankaFormatedOIB>
  <DomainObject.Predmet.ProtustrankaFormatedWithAdress>
    <izvorni_sadrzaj> STUDIO LJEPOTE MOJ IZBOR jednostavno društvo s ograničenom odgovornošću za usluge, Novačka 315 c, 10000 Zagreb</izvorni_sadrzaj>
    <derivirana_varijabla naziv="DomainObject.Predmet.ProtustrankaFormatedWithAdress_1"> STUDIO LJEPOTE MOJ IZBOR jednostavno društvo s ograničenom odgovornošću za usluge, Novačka 315 c, 10000 Zagreb</derivirana_varijabla>
  </DomainObject.Predmet.ProtustrankaFormatedWithAdress>
  <DomainObject.Predmet.ProtustrankaFormatedWithAdressOIB>
    <izvorni_sadrzaj> STUDIO LJEPOTE MOJ IZBOR jednostavno društvo s ograničenom odgovornošću za usluge, OIB 35769436213, Novačka 315 c, 10000 Zagreb</izvorni_sadrzaj>
    <derivirana_varijabla naziv="DomainObject.Predmet.ProtustrankaFormatedWithAdressOIB_1"> STUDIO LJEPOTE MOJ IZBOR jednostavno društvo s ograničenom odgovornošću za usluge, OIB 35769436213, Novačka 315 c, 10000 Zagreb</derivirana_varijabla>
  </DomainObject.Predmet.ProtustrankaFormatedWithAdressOIB>
  <DomainObject.Predmet.ProtustrankaWithAdress>
    <izvorni_sadrzaj>STUDIO LJEPOTE MOJ IZBOR jednostavno društvo s ograničenom odgovornošću za usluge Novačka 315 c, 10000 Zagreb</izvorni_sadrzaj>
    <derivirana_varijabla naziv="DomainObject.Predmet.ProtustrankaWithAdress_1">STUDIO LJEPOTE MOJ IZBOR jednostavno društvo s ograničenom odgovornošću za usluge Novačka 315 c, 10000 Zagreb</derivirana_varijabla>
  </DomainObject.Predmet.ProtustrankaWithAdress>
  <DomainObject.Predmet.ProtustrankaWithAdressOIB>
    <izvorni_sadrzaj>STUDIO LJEPOTE MOJ IZBOR jednostavno društvo s ograničenom odgovornošću za usluge, OIB 35769436213, Novačka 315 c, 10000 Zagreb</izvorni_sadrzaj>
    <derivirana_varijabla naziv="DomainObject.Predmet.ProtustrankaWithAdressOIB_1">STUDIO LJEPOTE MOJ IZBOR jednostavno društvo s ograničenom odgovornošću za usluge, OIB 35769436213, Novačka 315 c, 10000 Zagreb</derivirana_varijabla>
  </DomainObject.Predmet.ProtustrankaWithAdressOIB>
  <DomainObject.Predmet.ProtustrankaNazivFormated>
    <izvorni_sadrzaj>STUDIO LJEPOTE MOJ IZBOR jednostavno društvo s ograničenom odgovornošću za usluge</izvorni_sadrzaj>
    <derivirana_varijabla naziv="DomainObject.Predmet.ProtustrankaNazivFormated_1">STUDIO LJEPOTE MOJ IZBOR jednostavno društvo s ograničenom odgovornošću za usluge</derivirana_varijabla>
  </DomainObject.Predmet.ProtustrankaNazivFormated>
  <DomainObject.Predmet.ProtustrankaNazivFormatedOIB>
    <izvorni_sadrzaj>STUDIO LJEPOTE MOJ IZBOR jednostavno društvo s ograničenom odgovornošću za usluge, OIB 35769436213</izvorni_sadrzaj>
    <derivirana_varijabla naziv="DomainObject.Predmet.ProtustrankaNazivFormatedOIB_1">STUDIO LJEPOTE MOJ IZBOR jednostavno društvo s ograničenom odgovornošću za usluge, OIB 35769436213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LJEPOTE MOJ IZBOR jednostavno društvo s ograničenom odgovornošću za usluge</item>
    </izvorni_sadrzaj>
    <derivirana_varijabla naziv="DomainObject.Predmet.ProtuStrankaListFormated_1">
      <item>STUDIO LJEPOTE MOJ IZBOR jednostavno društvo s ograničenom odgovornošću za usluge</item>
    </derivirana_varijabla>
  </DomainObject.Predmet.ProtuStrankaListFormated>
  <DomainObject.Predmet.ProtuStrankaListFormatedOIB>
    <izvorni_sadrzaj>
      <item>STUDIO LJEPOTE MOJ IZBOR jednostavno društvo s ograničenom odgovornošću za usluge, OIB 35769436213</item>
    </izvorni_sadrzaj>
    <derivirana_varijabla naziv="DomainObject.Predmet.ProtuStrankaListFormatedOIB_1">
      <item>STUDIO LJEPOTE MOJ IZBOR jednostavno društvo s ograničenom odgovornošću za usluge, OIB 35769436213</item>
    </derivirana_varijabla>
  </DomainObject.Predmet.ProtuStrankaListFormatedOIB>
  <DomainObject.Predmet.ProtuStrankaListFormatedWithAdress>
    <izvorni_sadrzaj>
      <item>STUDIO LJEPOTE MOJ IZBOR jednostavno društvo s ograničenom odgovornošću za usluge, Novačka 315 c, 10000 Zagreb</item>
    </izvorni_sadrzaj>
    <derivirana_varijabla naziv="DomainObject.Predmet.ProtuStrankaListFormatedWithAdress_1">
      <item>STUDIO LJEPOTE MOJ IZBOR jednostavno društvo s ograničenom odgovornošću za usluge, Novačka 315 c, 10000 Zagreb</item>
    </derivirana_varijabla>
  </DomainObject.Predmet.ProtuStrankaListFormatedWithAdress>
  <DomainObject.Predmet.ProtuStrankaListFormatedWithAdressOIB>
    <izvorni_sadrzaj>
      <item>STUDIO LJEPOTE MOJ IZBOR jednostavno društvo s ograničenom odgovornošću za usluge, OIB 35769436213, Novačka 315 c, 10000 Zagreb</item>
    </izvorni_sadrzaj>
    <derivirana_varijabla naziv="DomainObject.Predmet.ProtuStrankaListFormatedWithAdressOIB_1">
      <item>STUDIO LJEPOTE MOJ IZBOR jednostavno društvo s ograničenom odgovornošću za usluge, OIB 35769436213, Novačka 315 c, 10000 Zagreb</item>
    </derivirana_varijabla>
  </DomainObject.Predmet.ProtuStrankaListFormatedWithAdressOIB>
  <DomainObject.Predmet.ProtuStrankaListNazivFormated>
    <izvorni_sadrzaj>
      <item>STUDIO LJEPOTE MOJ IZBOR jednostavno društvo s ograničenom odgovornošću za usluge</item>
    </izvorni_sadrzaj>
    <derivirana_varijabla naziv="DomainObject.Predmet.ProtuStrankaListNazivFormated_1">
      <item>STUDIO LJEPOTE MOJ IZBOR jednostavno društvo s ograničenom odgovornošću za usluge</item>
    </derivirana_varijabla>
  </DomainObject.Predmet.ProtuStrankaListNazivFormated>
  <DomainObject.Predmet.ProtuStrankaListNazivFormatedOIB>
    <izvorni_sadrzaj>
      <item>STUDIO LJEPOTE MOJ IZBOR jednostavno društvo s ograničenom odgovornošću za usluge, OIB 35769436213</item>
    </izvorni_sadrzaj>
    <derivirana_varijabla naziv="DomainObject.Predmet.ProtuStrankaListNazivFormatedOIB_1">
      <item>STUDIO LJEPOTE MOJ IZBOR jednostavno društvo s ograničenom odgovornošću za usluge, OIB 35769436213</item>
    </derivirana_varijabla>
  </DomainObject.Predmet.ProtuStrankaListNazivFormatedOIB>
  <DomainObject.Predmet.OstaliListFormated>
    <izvorni_sadrzaj>
      <item>Nikola Stanec</item>
      <item>HRVATSKI ZAVOD ZA MIROVINSKO OSIGURANJE</item>
    </izvorni_sadrzaj>
    <derivirana_varijabla naziv="DomainObject.Predmet.OstaliListFormated_1">
      <item>Nikola Stanec</item>
      <item>HRVATSKI ZAVOD ZA MIROVINSKO OSIGURANJE</item>
    </derivirana_varijabla>
  </DomainObject.Predmet.OstaliListFormated>
  <DomainObject.Predmet.OstaliListFormatedOIB>
    <izvorni_sadrzaj>
      <item>Nikola Stanec, OIB 55345219537</item>
      <item>HRVATSKI ZAVOD ZA MIROVINSKO OSIGURANJE, OIB 84397956623</item>
    </izvorni_sadrzaj>
    <derivirana_varijabla naziv="DomainObject.Predmet.OstaliListFormatedOIB_1">
      <item>Nikola Stanec, OIB 55345219537</item>
      <item>HRVATSKI ZAVOD ZA MIROVINSKO OSIGURANJE, OIB 84397956623</item>
    </derivirana_varijabla>
  </DomainObject.Predmet.OstaliListFormatedOIB>
  <DomainObject.Predmet.OstaliListFormatedWithAdress>
    <izvorni_sadrzaj>
      <item>Nikola Stanec, Lepušići 28, 10000 Zagreb</item>
      <item>HRVATSKI ZAVOD ZA MIROVINSKO OSIGURANJE, Trpimirova 4, 10000 Zagreb</item>
    </izvorni_sadrzaj>
    <derivirana_varijabla naziv="DomainObject.Predmet.OstaliListFormatedWithAdress_1">
      <item>Nikola Stanec, Lepušići 28,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Nikola Stanec, OIB 55345219537, Lepušići 28, 10000 Zagreb</item>
      <item>HRVATSKI ZAVOD ZA MIROVINSKO OSIGURANJE, OIB 84397956623, Trpimirova 4, 10000 Zagreb</item>
    </izvorni_sadrzaj>
    <derivirana_varijabla naziv="DomainObject.Predmet.OstaliListFormatedWithAdressOIB_1">
      <item>Nikola Stanec, OIB 55345219537, Lepušići 28,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Nikola Stanec</item>
      <item>HRVATSKI ZAVOD ZA MIROVINSKO OSIGURANJE</item>
    </izvorni_sadrzaj>
    <derivirana_varijabla naziv="DomainObject.Predmet.OstaliListNazivFormated_1">
      <item>Nikola Stanec</item>
      <item>HRVATSKI ZAVOD ZA MIROVINSKO OSIGURANJE</item>
    </derivirana_varijabla>
  </DomainObject.Predmet.OstaliListNazivFormated>
  <DomainObject.Predmet.OstaliListNazivFormatedOIB>
    <izvorni_sadrzaj>
      <item>Nikola Stanec, OIB 55345219537</item>
      <item>HRVATSKI ZAVOD ZA MIROVINSKO OSIGURANJE, OIB 84397956623</item>
    </izvorni_sadrzaj>
    <derivirana_varijabla naziv="DomainObject.Predmet.OstaliListNazivFormatedOIB_1">
      <item>Nikola Stanec, OIB 55345219537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LJEPOTE MOJ IZBOR jednostavno društvo s ograničenom odgovornošću za usluge</izvorni_sadrzaj>
    <derivirana_varijabla naziv="DomainObject.Predmet.ProtustrankaIDrugi_1">STUDIO LJEPOTE MOJ IZBOR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LJEPOTE MOJ IZBOR jednostavno društvo s ograničenom odgovornošću za usluge, OIB 35769436213, Novačka 315 c, 10000 Zagreb</izvorni_sadrzaj>
    <derivirana_varijabla naziv="DomainObject.Predmet.ProtustrankaIDrugiAdressOIB_1">STUDIO LJEPOTE MOJ IZBOR jednostavno društvo s ograničenom odgovornošću za usluge, OIB 35769436213, Novačka 315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LJEPOTE MOJ IZBOR jednostavno društvo s ograničenom odgovornošću za usluge</item>
      <item>Nikola Stanec</item>
      <item>HRVATSKI ZAVOD ZA MIROVINSKO OSIGURANJE</item>
    </izvorni_sadrzaj>
    <derivirana_varijabla naziv="DomainObject.Predmet.SudioniciListNaziv_1">
      <item>FINA Regionalni centar Zagreb</item>
      <item>STUDIO LJEPOTE MOJ IZBOR jednostavno društvo s ograničenom odgovornošću za usluge</item>
      <item>Nikola Stanec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LJEPOTE MOJ IZBOR jednostavno društvo s ograničenom odgovornošću za usluge, OIB 35769436213, Novačka 315 c,10000 Zagreb</item>
      <item>Nikola Stanec, OIB 55345219537, Lepušići 28,10000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STUDIO LJEPOTE MOJ IZBOR jednostavno društvo s ograničenom odgovornošću za usluge, OIB 35769436213, Novačka 315 c,10000 Zagreb</item>
      <item>Nikola Stanec, OIB 55345219537, Lepušići 28,10000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35769436213</item>
      <item>, OIB 55345219537</item>
      <item>, OIB 84397956623</item>
    </izvorni_sadrzaj>
    <derivirana_varijabla naziv="DomainObject.Predmet.SudioniciListNazivOIB_1">
      <item>, OIB 85821130368</item>
      <item>, OIB 35769436213</item>
      <item>, OIB 55345219537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1915</properties:Characters>
  <properties:Lines>84</properties:Lines>
  <properties:Paragraphs>32</properties:Paragraphs>
  <properties:TotalTime>1</properties:TotalTime>
  <properties:ScaleCrop>false</properties:ScaleCrop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2016-06-24T06:07:00Z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