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1931" w14:paraId="56f193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</w:t>
      </w:r>
      <w:r w:rsidR="00546272">
        <w:t>7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46272">
        <w:t>JETTO d.o.o., Biograd na Moru, Marina Kornati, Biograd na Moru, OIB: 41524977828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B178D">
        <w:t>21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546272">
        <w:t>JETTO d.o.o., Biograd na Moru, Marina Kornati, Biograd na Moru, OIB: 41524977828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0618A">
        <w:t>10</w:t>
      </w:r>
      <w:r w:rsidR="00A70A5D">
        <w:t>,</w:t>
      </w:r>
      <w:r w:rsidR="00546272"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46272">
        <w:t>10</w:t>
      </w:r>
      <w:r w:rsidR="00B26EB5">
        <w:t>,</w:t>
      </w:r>
      <w:r w:rsidR="00546272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46272">
        <w:t>JETTO d.o.o., Biograd na Moru</w:t>
      </w:r>
      <w:r w:rsidR="00ED6162" w:rsidRPr="004E0D54">
        <w:t>, navodeći da</w:t>
      </w:r>
      <w:r w:rsidR="00245588">
        <w:t xml:space="preserve"> dužnik na dan </w:t>
      </w:r>
      <w:r w:rsidR="00546272">
        <w:t>1. rujna 2015</w:t>
      </w:r>
      <w:r w:rsidR="00245588">
        <w:t xml:space="preserve">. u Očevidniku redoslijeda osnova za plaćanje ima evidentirane neizvršene osnove za plaćanje u neprekinutom razdoblju od </w:t>
      </w:r>
      <w:r w:rsidR="00546272">
        <w:t>831</w:t>
      </w:r>
      <w:r w:rsidR="00245588">
        <w:t xml:space="preserve"> dan </w:t>
      </w:r>
      <w:r w:rsidR="00245588" w:rsidRPr="00067D16">
        <w:t xml:space="preserve">u iznosu od </w:t>
      </w:r>
      <w:r w:rsidR="00546272">
        <w:t>778.209,45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B178D">
        <w:t>21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46272">
        <w:t>JETTO d.o.o., Biograd na Moru</w:t>
      </w:r>
      <w:r w:rsidR="00546272" w:rsidRPr="00F60CD9">
        <w:t xml:space="preserve"> </w:t>
      </w:r>
      <w:r w:rsidR="0020610B" w:rsidRPr="00F60CD9">
        <w:t>i za član</w:t>
      </w:r>
      <w:r w:rsidR="00546272">
        <w:t>a</w:t>
      </w:r>
      <w:r w:rsidR="0020610B" w:rsidRPr="00F60CD9">
        <w:t xml:space="preserve"> uprave s upozorenjem</w:t>
      </w:r>
    </w:p>
    <w:p w:rsidRDefault="00546272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TOKIĆ iz Zagreba, Ljubijska 71/a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40D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303E2">
      <w:t>38</w:t>
    </w:r>
    <w:r w:rsidR="00546272">
      <w:t>7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40DE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627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C7E0D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18A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JETTO društvo s ograničenom odgovornošću za proizvodnju i trgovinu</izvorni_sadrzaj>
    <derivirana_varijabla naziv="DomainObject.Predmet.ProtustrankaFormated_1">  JETTO društvo s ograničenom odgovornošću za proizvodnju i trgovinu</derivirana_varijabla>
  </DomainObject.Predmet.ProtustrankaFormated>
  <DomainObject.Predmet.ProtustrankaFormatedOIB>
    <izvorni_sadrzaj>  JETTO društvo s ograničenom odgovornošću za proizvodnju i trgovinu, OIB 41524977828</izvorni_sadrzaj>
    <derivirana_varijabla naziv="DomainObject.Predmet.ProtustrankaFormatedOIB_1">  JETTO društvo s ograničenom odgovornošću za proizvodnju i trgovinu, OIB 41524977828</derivirana_varijabla>
  </DomainObject.Predmet.ProtustrankaFormatedOIB>
  <DomainObject.Predmet.ProtustrankaFormatedWithAdress>
    <izvorni_sadrzaj> JETTO društvo s ograničenom odgovornošću za proizvodnju i trgovinu, Marina Kornati, 23210 Biograd Na Moru</izvorni_sadrzaj>
    <derivirana_varijabla naziv="DomainObject.Predmet.ProtustrankaFormatedWithAdress_1"> JETTO društvo s ograničenom odgovornošću za proizvodnju i trgovinu, Marina Kornati, 23210 Biograd Na Moru</derivirana_varijabla>
  </DomainObject.Predmet.ProtustrankaFormatedWithAdress>
  <DomainObject.Predmet.ProtustrankaFormatedWithAdressOIB>
    <izvorni_sadrzaj> JETTO društvo s ograničenom odgovornošću za proizvodnju i trgovinu, OIB 41524977828, Marina Kornati, 23210 Biograd Na Moru</izvorni_sadrzaj>
    <derivirana_varijabla naziv="DomainObject.Predmet.ProtustrankaFormatedWithAdressOIB_1"> JETTO društvo s ograničenom odgovornošću za proizvodnju i trgovinu, OIB 41524977828, Marina Kornati, 23210 Biograd Na Moru</derivirana_varijabla>
  </DomainObject.Predmet.ProtustrankaFormatedWithAdressOIB>
  <DomainObject.Predmet.ProtustrankaWithAdress>
    <izvorni_sadrzaj>JETTO društvo s ograničenom odgovornošću za proizvodnju i trgovinu Marina Kornati, 23210 Biograd Na Moru</izvorni_sadrzaj>
    <derivirana_varijabla naziv="DomainObject.Predmet.ProtustrankaWithAdress_1">JETTO društvo s ograničenom odgovornošću za proizvodnju i trgovinu Marina Kornati, 23210 Biograd Na Moru</derivirana_varijabla>
  </DomainObject.Predmet.ProtustrankaWithAdress>
  <DomainObject.Predmet.ProtustrankaWithAdressOIB>
    <izvorni_sadrzaj>JETTO društvo s ograničenom odgovornošću za proizvodnju i trgovinu, OIB 41524977828, Marina Kornati, 23210 Biograd Na Moru</izvorni_sadrzaj>
    <derivirana_varijabla naziv="DomainObject.Predmet.ProtustrankaWithAdressOIB_1">JETTO društvo s ograničenom odgovornošću za proizvodnju i trgovinu, OIB 41524977828, Marina Kornati, 23210 Biograd Na Moru</derivirana_varijabla>
  </DomainObject.Predmet.ProtustrankaWithAdressOIB>
  <DomainObject.Predmet.ProtustrankaNazivFormated>
    <izvorni_sadrzaj>JETTO društvo s ograničenom odgovornošću za proizvodnju i trgovinu</izvorni_sadrzaj>
    <derivirana_varijabla naziv="DomainObject.Predmet.ProtustrankaNazivFormated_1">JETTO društvo s ograničenom odgovornošću za proizvodnju i trgovinu</derivirana_varijabla>
  </DomainObject.Predmet.ProtustrankaNazivFormated>
  <DomainObject.Predmet.ProtustrankaNazivFormatedOIB>
    <izvorni_sadrzaj>JETTO društvo s ograničenom odgovornošću za proizvodnju i trgovinu, OIB 41524977828</izvorni_sadrzaj>
    <derivirana_varijabla naziv="DomainObject.Predmet.ProtustrankaNazivFormatedOIB_1">JETTO društvo s ograničenom odgovornošću za proizvodnju i trgovinu, OIB 41524977828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778209.45</izvorni_sadrzaj>
    <derivirana_varijabla naziv="DomainObject.Predmet.TrenutnaVrijednost_1">778209.45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JETTO društvo s ograničenom odgovornošću za proizvodnju i trgovinu</item>
    </izvorni_sadrzaj>
    <derivirana_varijabla naziv="DomainObject.Predmet.ProtuStrankaListFormated_1">
      <item>JETTO društvo s ograničenom odgovornošću za proizvodnju i trgovinu</item>
    </derivirana_varijabla>
  </DomainObject.Predmet.ProtuStrankaListFormated>
  <DomainObject.Predmet.ProtuStrankaListFormatedOIB>
    <izvorni_sadrzaj>
      <item>JETTO društvo s ograničenom odgovornošću za proizvodnju i trgovinu, OIB 41524977828</item>
    </izvorni_sadrzaj>
    <derivirana_varijabla naziv="DomainObject.Predmet.ProtuStrankaListFormatedOIB_1">
      <item>JETTO društvo s ograničenom odgovornošću za proizvodnju i trgovinu, OIB 41524977828</item>
    </derivirana_varijabla>
  </DomainObject.Predmet.ProtuStrankaListFormatedOIB>
  <DomainObject.Predmet.ProtuStrankaListFormatedWithAdress>
    <izvorni_sadrzaj>
      <item>JETTO društvo s ograničenom odgovornošću za proizvodnju i trgovinu, Marina Kornati, 23210 Biograd Na Moru</item>
    </izvorni_sadrzaj>
    <derivirana_varijabla naziv="DomainObject.Predmet.ProtuStrankaListFormatedWithAdress_1">
      <item>JETTO društvo s ograničenom odgovornošću za proizvodnju i trgovinu, Marina Kornati, 23210 Biograd Na Moru</item>
    </derivirana_varijabla>
  </DomainObject.Predmet.ProtuStrankaListFormatedWithAdress>
  <DomainObject.Predmet.ProtuStrankaListFormatedWithAdressOIB>
    <izvorni_sadrzaj>
      <item>JETTO društvo s ograničenom odgovornošću za proizvodnju i trgovinu, OIB 41524977828, Marina Kornati, 23210 Biograd Na Moru</item>
    </izvorni_sadrzaj>
    <derivirana_varijabla naziv="DomainObject.Predmet.ProtuStrankaListFormatedWithAdressOIB_1">
      <item>JETTO društvo s ograničenom odgovornošću za proizvodnju i trgovinu, OIB 41524977828, Marina Kornati, 23210 Biograd Na Moru</item>
    </derivirana_varijabla>
  </DomainObject.Predmet.ProtuStrankaListFormatedWithAdressOIB>
  <DomainObject.Predmet.ProtuStrankaListNazivFormated>
    <izvorni_sadrzaj>
      <item>JETTO društvo s ograničenom odgovornošću za proizvodnju i trgovinu</item>
    </izvorni_sadrzaj>
    <derivirana_varijabla naziv="DomainObject.Predmet.ProtuStrankaListNazivFormated_1">
      <item>JETTO društvo s ograničenom odgovornošću za proizvodnju i trgovinu</item>
    </derivirana_varijabla>
  </DomainObject.Predmet.ProtuStrankaListNazivFormated>
  <DomainObject.Predmet.ProtuStrankaListNazivFormatedOIB>
    <izvorni_sadrzaj>
      <item>JETTO društvo s ograničenom odgovornošću za proizvodnju i trgovinu, OIB 41524977828</item>
    </izvorni_sadrzaj>
    <derivirana_varijabla naziv="DomainObject.Predmet.ProtuStrankaListNazivFormatedOIB_1">
      <item>JETTO društvo s ograničenom odgovornošću za proizvodnju i trgovinu, OIB 41524977828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52267490258</item>
    </izvorni_sadrzaj>
    <derivirana_varijabla naziv="DomainObject.Predmet.OstaliListFormatedOIB_1">
      <item>Ivan Tokić, OIB 52267490258</item>
    </derivirana_varijabla>
  </DomainObject.Predmet.OstaliListFormatedOIB>
  <DomainObject.Predmet.OstaliListFormatedWithAdress>
    <izvorni_sadrzaj>
      <item>Ivan Tokić, Ljubijska 71a, 10000 Zagreb</item>
    </izvorni_sadrzaj>
    <derivirana_varijabla naziv="DomainObject.Predmet.OstaliListFormatedWithAdress_1">
      <item>Ivan Tokić, Ljubijska 71a, 10000 Zagreb</item>
    </derivirana_varijabla>
  </DomainObject.Predmet.OstaliListFormatedWithAdress>
  <DomainObject.Predmet.OstaliListFormatedWithAdressOIB>
    <izvorni_sadrzaj>
      <item>Ivan Tokić, OIB 52267490258, Ljubijska 71a, 10000 Zagreb</item>
    </izvorni_sadrzaj>
    <derivirana_varijabla naziv="DomainObject.Predmet.OstaliListFormatedWithAdressOIB_1">
      <item>Ivan Tokić, OIB 52267490258, Ljubijska 71a, 10000 Zagreb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52267490258</item>
    </izvorni_sadrzaj>
    <derivirana_varijabla naziv="DomainObject.Predmet.OstaliListNazivFormatedOIB_1">
      <item>Ivan Tokić, OIB 52267490258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JETTO društvo s ograničenom odgovornošću za proizvodnju i trgovinu</izvorni_sadrzaj>
    <derivirana_varijabla naziv="DomainObject.Predmet.ProtustrankaIDrugi_1">JETTO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JETTO društvo s ograničenom odgovornošću za proizvodnju i trgovinu, OIB 41524977828, Marina Kornati, 23210 Biograd Na Moru</izvorni_sadrzaj>
    <derivirana_varijabla naziv="DomainObject.Predmet.ProtustrankaIDrugiAdressOIB_1">JETTO društvo s ograničenom odgovornošću za proizvodnju i trgovinu, OIB 41524977828, Marina Kornati,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JETTO društvo s ograničenom odgovornošću za proizvodnju i trgovinu</item>
      <item>Ivan Tokić</item>
    </izvorni_sadrzaj>
    <derivirana_varijabla naziv="DomainObject.Predmet.SudioniciListNaziv_1">
      <item>FINA</item>
      <item>JETTO društvo s ograničenom odgovornošću za proizvodnju i trgovinu</item>
      <item>Ivan Tokić</item>
    </derivirana_varijabla>
  </DomainObject.Predmet.SudioniciListNaziv>
  <DomainObject.Predmet.SudioniciListAdressOIB>
    <izvorni_sadrzaj>
      <item>FINA, OIB 85821130368</item>
      <item>JETTO društvo s ograničenom odgovornošću za proizvodnju i trgovinu, OIB 41524977828, Marina Kornati,23210 Biograd Na Moru</item>
      <item>Ivan Tokić, OIB 52267490258, Ljubijska 71a,10000 Zagreb</item>
    </izvorni_sadrzaj>
    <derivirana_varijabla naziv="DomainObject.Predmet.SudioniciListAdressOIB_1">
      <item>FINA, OIB 85821130368</item>
      <item>JETTO društvo s ograničenom odgovornošću za proizvodnju i trgovinu, OIB 41524977828, Marina Kornati,23210 Biograd Na Moru</item>
      <item>Ivan Tokić, OIB 52267490258,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41524977828</item>
      <item>, OIB 52267490258</item>
    </izvorni_sadrzaj>
    <derivirana_varijabla naziv="DomainObject.Predmet.SudioniciListNazivOIB_1">
      <item>, OIB 85821130368</item>
      <item>, OIB 41524977828</item>
      <item>, OIB 52267490258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F3464-58AA-440F-BFBA-4669D7268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1887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2016-03-21T07:52:00Z</dcterms:created>
  <dc:creator>Administrator</dc:creator>
  <cp:lastModifiedBy>wsadmin</cp:lastModifiedBy>
  <cp:lastPrinted>2016-03-18T09:50:00Z</cp:lastPrinted>
  <dcterms:modified xmlns:xsi="http://www.w3.org/2001/XMLSchema-instance" xsi:type="dcterms:W3CDTF">2016-03-21T14:16:00Z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