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955a" w14:paraId="983955a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546FA0">
        <w:rPr>
          <w:b/>
        </w:rPr>
        <w:t>Broj: 7/St-27</w:t>
      </w:r>
      <w:r w:rsidR="00C816F0">
        <w:rPr>
          <w:b/>
        </w:rPr>
        <w:t>49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</w:t>
      </w:r>
      <w:r w:rsidR="00FD708E" w:rsidRPr="00FD708E">
        <w:t>Regionalnog centra Zagreb, Podružnice Karlovac, Ul. Pavla Vitezovića 1, za pokretanje skraćenog stečajnog postupka nad dužnikom Imam ili nemam jednostavno društvo s ograničenom odgovornošću za ugostiteljstvo i trgovinu, skraćena tvrtka: Imam ili nemam j.d.o.o., Karlovac, Matka Laginje 6, OIB: 85537969330</w:t>
      </w:r>
      <w:r w:rsidR="00B16504" w:rsidRPr="00B16504">
        <w:t xml:space="preserve">, </w:t>
      </w:r>
      <w:r w:rsidR="00AA7765">
        <w:t xml:space="preserve">dana </w:t>
      </w:r>
      <w:r w:rsidR="00CB4B96">
        <w:t>15</w:t>
      </w:r>
      <w:r w:rsidR="008317A8">
        <w:t xml:space="preserve">. </w:t>
      </w:r>
      <w:r w:rsidR="00CB4B96">
        <w:t>ožujka</w:t>
      </w:r>
      <w:r w:rsidR="00AA7765">
        <w:t xml:space="preserve"> 201</w:t>
      </w:r>
      <w:r w:rsidR="00546FA0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FD708E" w:rsidRPr="00FD708E">
        <w:t>Imam ili nemam jednostavno društvo s ograničenom odgovornošću za ugostiteljstvo i trgovinu, skraćena tvrtka: Imam ili nemam j.d.o.o., Karlovac, Matka Laginje 6, OIB: 85537969330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FD708E">
        <w:t>Krešimir Fučkar iz Sladojev</w:t>
      </w:r>
      <w:r w:rsidR="004065DC">
        <w:t>a</w:t>
      </w:r>
      <w:r w:rsidR="00FD708E">
        <w:t>c</w:t>
      </w:r>
      <w:r w:rsidR="004065DC">
        <w:t>a</w:t>
      </w:r>
      <w:r w:rsidR="00FD708E">
        <w:t>, Braće Radića 63,</w:t>
      </w:r>
      <w:r w:rsidR="00D37071">
        <w:t xml:space="preserve"> </w:t>
      </w:r>
      <w:r w:rsidR="008317A8" w:rsidRPr="008317A8">
        <w:t xml:space="preserve">OIB </w:t>
      </w:r>
      <w:r w:rsidR="00FD708E">
        <w:t>01195634741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FD708E" w:rsidRPr="00FD708E">
        <w:t>Imam ili nemam jednostavno društvo s ograničenom odgovornošću za ugostiteljstvo i trgovinu, skraćena tvrtka: Imam ili nemam j.d.o.o., Karlovac, Matka Laginje 6, OIB: 85537969330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CB4B96" w:rsidP="00AA7765" w:rsidR="00CB4B96">
      <w:pPr>
        <w:ind w:firstLine="1440"/>
        <w:jc w:val="both"/>
        <w:rPr>
          <w:b/>
        </w:rPr>
      </w:pPr>
    </w:p>
    <w:p w:rsidRDefault="00CB4B96" w:rsidP="00AA7765" w:rsidR="00CB4B96">
      <w:pPr>
        <w:ind w:firstLine="1440"/>
        <w:jc w:val="both"/>
        <w:rPr>
          <w:b/>
        </w:rPr>
      </w:pPr>
    </w:p>
    <w:p w:rsidRDefault="00CB4B96" w:rsidP="00AA7765" w:rsidR="00CB4B96">
      <w:pPr>
        <w:ind w:firstLine="1440"/>
        <w:jc w:val="both"/>
        <w:rPr>
          <w:b/>
        </w:rPr>
      </w:pPr>
    </w:p>
    <w:p w:rsidRDefault="00546FA0" w:rsidP="006023A6" w:rsidR="00546FA0">
      <w:pPr>
        <w:ind w:firstLine="1440"/>
        <w:jc w:val="both"/>
      </w:pPr>
    </w:p>
    <w:p w:rsidRDefault="00546FA0" w:rsidP="00546FA0" w:rsidR="00546FA0">
      <w:pPr>
        <w:ind w:firstLine="1440"/>
        <w:jc w:val="right"/>
        <w:rPr>
          <w:b/>
        </w:rPr>
      </w:pPr>
      <w:r w:rsidRPr="00546FA0">
        <w:rPr>
          <w:b/>
        </w:rPr>
        <w:t>Broj: 7/St-27</w:t>
      </w:r>
      <w:r w:rsidR="00FD708E">
        <w:rPr>
          <w:b/>
        </w:rPr>
        <w:t>49</w:t>
      </w:r>
      <w:r w:rsidRPr="00546FA0">
        <w:rPr>
          <w:b/>
        </w:rPr>
        <w:t>/2016-5</w:t>
      </w:r>
    </w:p>
    <w:p w:rsidRDefault="0011118D" w:rsidP="00546FA0" w:rsidR="0011118D">
      <w:pPr>
        <w:ind w:firstLine="1440"/>
        <w:jc w:val="right"/>
        <w:rPr>
          <w:b/>
        </w:rPr>
      </w:pPr>
    </w:p>
    <w:p w:rsidRDefault="00B2385E" w:rsidP="006023A6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79189E" w:rsidP="002B488F" w:rsidR="0079189E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18278E">
        <w:t xml:space="preserve">Karlovac </w:t>
      </w:r>
      <w:r>
        <w:t xml:space="preserve">sukladno odredbi čl. </w:t>
      </w:r>
      <w:r w:rsidR="00C92D33">
        <w:t>4</w:t>
      </w:r>
      <w:r w:rsidR="00546FA0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614D93" w:rsidRPr="00614D93">
        <w:t>Imam ili nemam jednostavno društvo s ograničenom odgovornošću za ugostiteljstvo i trgovinu, skraćena tvrtka: Imam ili nemam j.d.o.o., Karlovac, Matka Laginje 6, OIB: 85537969330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6023A6">
        <w:t>1</w:t>
      </w:r>
      <w:r w:rsidR="00326725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Hrvatske, Zagreb posl</w:t>
      </w:r>
      <w:r w:rsidR="00546FA0">
        <w:t>. br. 31-SU 958</w:t>
      </w:r>
      <w:r w:rsidRPr="000654E9">
        <w:t>/1</w:t>
      </w:r>
      <w:r w:rsidR="00546FA0">
        <w:t>6</w:t>
      </w:r>
      <w:r w:rsidRPr="000654E9">
        <w:t>-</w:t>
      </w:r>
      <w:r w:rsidR="00546FA0">
        <w:t>3</w:t>
      </w:r>
      <w:r w:rsidRPr="000654E9">
        <w:t xml:space="preserve"> od 2</w:t>
      </w:r>
      <w:r w:rsidR="00546FA0">
        <w:t>0</w:t>
      </w:r>
      <w:r w:rsidRPr="000654E9">
        <w:t xml:space="preserve">. </w:t>
      </w:r>
      <w:r w:rsidR="00546FA0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D37071">
        <w:t>2</w:t>
      </w:r>
      <w:r w:rsidR="00FD708E">
        <w:t>8</w:t>
      </w:r>
      <w:r w:rsidR="00654824">
        <w:t xml:space="preserve">. </w:t>
      </w:r>
      <w:r w:rsidR="00D37071">
        <w:t>prosinca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6F4844" w:rsidP="00DF26AE" w:rsidR="006F4844">
      <w:pPr>
        <w:ind w:firstLine="1440"/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D37071">
        <w:t>15</w:t>
      </w:r>
      <w:r w:rsidR="008317A8">
        <w:t xml:space="preserve">. </w:t>
      </w:r>
      <w:r w:rsidR="00D37071">
        <w:t>ožujka</w:t>
      </w:r>
      <w:r w:rsidR="00D66FB6">
        <w:t xml:space="preserve"> 201</w:t>
      </w:r>
      <w:r w:rsidR="00546FA0">
        <w:t>7</w:t>
      </w:r>
      <w:r>
        <w:t xml:space="preserve">. </w:t>
      </w:r>
      <w:r w:rsidR="0011118D">
        <w:t>g</w:t>
      </w:r>
      <w:r>
        <w:t>odine</w:t>
      </w:r>
    </w:p>
    <w:p w:rsidRDefault="006F4844" w:rsidP="00545E87" w:rsidR="006F4844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11118D" w:rsidR="006F4844">
      <w:r>
        <w:t xml:space="preserve">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</w:t>
      </w:r>
      <w:r w:rsidR="00231532">
        <w:t xml:space="preserve"> </w:t>
      </w:r>
      <w:r w:rsidR="007F5B85">
        <w:t xml:space="preserve"> </w:t>
      </w:r>
      <w:r w:rsidR="003357C9">
        <w:t xml:space="preserve"> </w:t>
      </w:r>
      <w:r>
        <w:t>Mirna Vujčić</w:t>
      </w:r>
      <w:r w:rsidR="006F4844">
        <w:t xml:space="preserve">  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A374CF" w:rsidR="00685E7E">
      <w:r w:rsidRPr="00443163">
        <w:rPr>
          <w:sz w:val="20"/>
          <w:szCs w:val="20"/>
        </w:rPr>
        <w:t>sudu u Zagrebu  putem ovoga suda  u tri  primjerka.</w:t>
      </w:r>
    </w:p>
    <w:p w:rsidRDefault="00317A5C" w:rsidP="00317A5C" w:rsidR="00317A5C" w:rsidRPr="00317A5C">
      <w:r w:rsidRPr="00317A5C">
        <w:lastRenderedPageBreak/>
        <w:t>DNA: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Rješenje nepravomoćno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Objaviti na mrežnoj stranici e-Oglasna ploča sudova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Dostaviti:</w:t>
      </w:r>
    </w:p>
    <w:p w:rsidRDefault="00317A5C" w:rsidP="00317A5C" w:rsidR="00317A5C" w:rsidRPr="00317A5C">
      <w:r>
        <w:t xml:space="preserve">          </w:t>
      </w:r>
      <w:r w:rsidRPr="00317A5C">
        <w:t xml:space="preserve">- Stečajnom upravitelju </w:t>
      </w:r>
    </w:p>
    <w:p w:rsidRDefault="00317A5C" w:rsidP="00317A5C" w:rsidR="00317A5C" w:rsidRPr="00317A5C">
      <w:r>
        <w:t xml:space="preserve">          </w:t>
      </w:r>
      <w:r w:rsidRPr="00317A5C">
        <w:t>- FINI odmah i po pravomoćnosti</w:t>
      </w:r>
    </w:p>
    <w:p w:rsidRDefault="00317A5C" w:rsidP="00317A5C" w:rsidR="00317A5C" w:rsidRPr="00317A5C">
      <w:r>
        <w:t xml:space="preserve">          </w:t>
      </w:r>
      <w:r w:rsidRPr="00317A5C">
        <w:t>- Dužniku</w:t>
      </w:r>
    </w:p>
    <w:p w:rsidRDefault="00317A5C" w:rsidP="00317A5C" w:rsidR="00317A5C" w:rsidRPr="00317A5C">
      <w:r>
        <w:t xml:space="preserve">          </w:t>
      </w:r>
      <w:r w:rsidRPr="00317A5C">
        <w:t>- Poreznoj upravi po pravomoćnosti</w:t>
      </w:r>
    </w:p>
    <w:p w:rsidRDefault="00317A5C" w:rsidP="00317A5C" w:rsidR="00317A5C" w:rsidRPr="00317A5C">
      <w:r>
        <w:t xml:space="preserve">           </w:t>
      </w:r>
      <w:r w:rsidRPr="00317A5C">
        <w:t>- Sudskom registru  elektronski odmah i  po pravomoćnosti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Kalendar 15 dana</w:t>
      </w: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8BF" w:rsidR="00C658BF">
      <w:r>
        <w:separator/>
      </w:r>
    </w:p>
  </w:endnote>
  <w:endnote w:id="0" w:type="continuationSeparator">
    <w:p w:rsidRDefault="00C658BF" w:rsidR="00C65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8BF" w:rsidR="00C658BF">
      <w:r>
        <w:separator/>
      </w:r>
    </w:p>
  </w:footnote>
  <w:footnote w:id="0" w:type="continuationSeparator">
    <w:p w:rsidRDefault="00C658BF" w:rsidR="00C65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3B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261B2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118D"/>
    <w:rsid w:val="0011294B"/>
    <w:rsid w:val="00114D37"/>
    <w:rsid w:val="00132969"/>
    <w:rsid w:val="00134C6C"/>
    <w:rsid w:val="001455DE"/>
    <w:rsid w:val="00147255"/>
    <w:rsid w:val="00152E0E"/>
    <w:rsid w:val="0016405B"/>
    <w:rsid w:val="00174C7D"/>
    <w:rsid w:val="0018278E"/>
    <w:rsid w:val="001926DB"/>
    <w:rsid w:val="001B37AE"/>
    <w:rsid w:val="001B61FF"/>
    <w:rsid w:val="001C0B9D"/>
    <w:rsid w:val="001C5CF7"/>
    <w:rsid w:val="001D2B3A"/>
    <w:rsid w:val="00202563"/>
    <w:rsid w:val="0021269A"/>
    <w:rsid w:val="002208F9"/>
    <w:rsid w:val="00231532"/>
    <w:rsid w:val="00243DD4"/>
    <w:rsid w:val="002474DF"/>
    <w:rsid w:val="002668F2"/>
    <w:rsid w:val="00267A6A"/>
    <w:rsid w:val="00282A5D"/>
    <w:rsid w:val="002833E0"/>
    <w:rsid w:val="002A3C9B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17A5C"/>
    <w:rsid w:val="00326725"/>
    <w:rsid w:val="00327888"/>
    <w:rsid w:val="003357C9"/>
    <w:rsid w:val="00337924"/>
    <w:rsid w:val="00346CC3"/>
    <w:rsid w:val="00353EEF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065D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4F30FF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6FA0"/>
    <w:rsid w:val="00547F1F"/>
    <w:rsid w:val="005573EF"/>
    <w:rsid w:val="00561DFC"/>
    <w:rsid w:val="00570323"/>
    <w:rsid w:val="00587D6B"/>
    <w:rsid w:val="00587DF3"/>
    <w:rsid w:val="005F0F7E"/>
    <w:rsid w:val="005F4D2C"/>
    <w:rsid w:val="005F6A7C"/>
    <w:rsid w:val="005F74A0"/>
    <w:rsid w:val="006023A6"/>
    <w:rsid w:val="006036A1"/>
    <w:rsid w:val="00614D93"/>
    <w:rsid w:val="006224BC"/>
    <w:rsid w:val="006246BB"/>
    <w:rsid w:val="00626013"/>
    <w:rsid w:val="00633BEE"/>
    <w:rsid w:val="00633EC0"/>
    <w:rsid w:val="006369D9"/>
    <w:rsid w:val="00636BA7"/>
    <w:rsid w:val="006426EC"/>
    <w:rsid w:val="006511D3"/>
    <w:rsid w:val="00654824"/>
    <w:rsid w:val="006577B4"/>
    <w:rsid w:val="00662FC1"/>
    <w:rsid w:val="0067538E"/>
    <w:rsid w:val="0068262A"/>
    <w:rsid w:val="00685E7E"/>
    <w:rsid w:val="006C429E"/>
    <w:rsid w:val="006F484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189E"/>
    <w:rsid w:val="0079485C"/>
    <w:rsid w:val="007A4D10"/>
    <w:rsid w:val="007A6587"/>
    <w:rsid w:val="007B5490"/>
    <w:rsid w:val="007C4E4B"/>
    <w:rsid w:val="007C7835"/>
    <w:rsid w:val="007F5B85"/>
    <w:rsid w:val="007F7BE4"/>
    <w:rsid w:val="00805BEA"/>
    <w:rsid w:val="008064F9"/>
    <w:rsid w:val="008123ED"/>
    <w:rsid w:val="00816600"/>
    <w:rsid w:val="008317A8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8E7D9E"/>
    <w:rsid w:val="009135EF"/>
    <w:rsid w:val="00942E1D"/>
    <w:rsid w:val="009458D8"/>
    <w:rsid w:val="00945E0C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D440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125F9"/>
    <w:rsid w:val="00C32C54"/>
    <w:rsid w:val="00C53A06"/>
    <w:rsid w:val="00C60318"/>
    <w:rsid w:val="00C63D01"/>
    <w:rsid w:val="00C658BF"/>
    <w:rsid w:val="00C74CB4"/>
    <w:rsid w:val="00C816F0"/>
    <w:rsid w:val="00C868CA"/>
    <w:rsid w:val="00C87258"/>
    <w:rsid w:val="00C92D33"/>
    <w:rsid w:val="00CA6F08"/>
    <w:rsid w:val="00CB4B96"/>
    <w:rsid w:val="00CD1276"/>
    <w:rsid w:val="00CD466F"/>
    <w:rsid w:val="00D22AF4"/>
    <w:rsid w:val="00D24F05"/>
    <w:rsid w:val="00D25023"/>
    <w:rsid w:val="00D25655"/>
    <w:rsid w:val="00D37071"/>
    <w:rsid w:val="00D66FB6"/>
    <w:rsid w:val="00D80405"/>
    <w:rsid w:val="00DB52D3"/>
    <w:rsid w:val="00DC4AFF"/>
    <w:rsid w:val="00DC7E31"/>
    <w:rsid w:val="00DE2256"/>
    <w:rsid w:val="00DF26AE"/>
    <w:rsid w:val="00E1784E"/>
    <w:rsid w:val="00E370C6"/>
    <w:rsid w:val="00E57783"/>
    <w:rsid w:val="00E7201F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C4209"/>
    <w:rsid w:val="00FD652C"/>
    <w:rsid w:val="00FD708E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Podnoje" w:type="paragraph">
    <w:name w:val="footer"/>
    <w:basedOn w:val="Normal"/>
    <w:link w:val="PodnojeChar"/>
    <w:rsid w:val="00546F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46F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B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B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B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B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Podnoje" w:type="paragraph">
    <w:name w:val="footer"/>
    <w:basedOn w:val="Normal"/>
    <w:link w:val="PodnojeChar"/>
    <w:rsid w:val="00546F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46F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B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B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B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B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2749</izvorni_sadrzaj>
    <derivirana_varijabla naziv="DomainObject.Predmet.Broj_1">2749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St-2749/2016</izvorni_sadrzaj>
    <derivirana_varijabla naziv="DomainObject.Predmet.OznakaBroj_1">St-2749/2016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Imam ili nemam j.d.o.o.</izvorni_sadrzaj>
    <derivirana_varijabla naziv="DomainObject.Predmet.ProtustrankaFormated_1">  Imam ili nemam j.d.o.o.</derivirana_varijabla>
  </DomainObject.Predmet.ProtustrankaFormated>
  <DomainObject.Predmet.ProtustrankaFormatedOIB>
    <izvorni_sadrzaj>  Imam ili nemam j.d.o.o., OIB 85537969330</izvorni_sadrzaj>
    <derivirana_varijabla naziv="DomainObject.Predmet.ProtustrankaFormatedOIB_1">  Imam ili nemam j.d.o.o., OIB 85537969330</derivirana_varijabla>
  </DomainObject.Predmet.ProtustrankaFormatedOIB>
  <DomainObject.Predmet.ProtustrankaFormatedWithAdress>
    <izvorni_sadrzaj> Imam ili nemam j.d.o.o., Matka Laginje 6, 47000 Karlovac</izvorni_sadrzaj>
    <derivirana_varijabla naziv="DomainObject.Predmet.ProtustrankaFormatedWithAdress_1"> Imam ili nemam j.d.o.o., Matka Laginje 6, 47000 Karlovac</derivirana_varijabla>
  </DomainObject.Predmet.ProtustrankaFormatedWithAdress>
  <DomainObject.Predmet.ProtustrankaFormatedWithAdressOIB>
    <izvorni_sadrzaj> Imam ili nemam j.d.o.o., OIB 85537969330, Matka Laginje 6, 47000 Karlovac</izvorni_sadrzaj>
    <derivirana_varijabla naziv="DomainObject.Predmet.ProtustrankaFormatedWithAdressOIB_1"> Imam ili nemam j.d.o.o., OIB 85537969330, Matka Laginje 6, 47000 Karlovac</derivirana_varijabla>
  </DomainObject.Predmet.ProtustrankaFormatedWithAdressOIB>
  <DomainObject.Predmet.ProtustrankaWithAdress>
    <izvorni_sadrzaj>Imam ili nemam j.d.o.o. Matka Laginje 6, 47000 Karlovac</izvorni_sadrzaj>
    <derivirana_varijabla naziv="DomainObject.Predmet.ProtustrankaWithAdress_1">Imam ili nemam j.d.o.o. Matka Laginje 6, 47000 Karlovac</derivirana_varijabla>
  </DomainObject.Predmet.ProtustrankaWithAdress>
  <DomainObject.Predmet.ProtustrankaWithAdressOIB>
    <izvorni_sadrzaj>Imam ili nemam j.d.o.o., OIB 85537969330, Matka Laginje 6, 47000 Karlovac</izvorni_sadrzaj>
    <derivirana_varijabla naziv="DomainObject.Predmet.ProtustrankaWithAdressOIB_1">Imam ili nemam j.d.o.o., OIB 85537969330, Matka Laginje 6, 47000 Karlovac</derivirana_varijabla>
  </DomainObject.Predmet.ProtustrankaWithAdressOIB>
  <DomainObject.Predmet.ProtustrankaNazivFormated>
    <izvorni_sadrzaj>Imam ili nemam j.d.o.o.</izvorni_sadrzaj>
    <derivirana_varijabla naziv="DomainObject.Predmet.ProtustrankaNazivFormated_1">Imam ili nemam j.d.o.o.</derivirana_varijabla>
  </DomainObject.Predmet.ProtustrankaNazivFormated>
  <DomainObject.Predmet.ProtustrankaNazivFormatedOIB>
    <izvorni_sadrzaj>Imam ili nemam j.d.o.o., OIB 85537969330</izvorni_sadrzaj>
    <derivirana_varijabla naziv="DomainObject.Predmet.ProtustrankaNazivFormatedOIB_1">Imam ili nemam j.d.o.o., OIB 85537969330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53737.05</izvorni_sadrzaj>
    <derivirana_varijabla naziv="DomainObject.Predmet.TrenutnaVrijednost_1">53737.05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Imam ili nemam j.d.o.o.</item>
    </izvorni_sadrzaj>
    <derivirana_varijabla naziv="DomainObject.Predmet.ProtuStrankaListFormated_1">
      <item>Imam ili nemam j.d.o.o.</item>
    </derivirana_varijabla>
  </DomainObject.Predmet.ProtuStrankaListFormated>
  <DomainObject.Predmet.ProtuStrankaListFormatedOIB>
    <izvorni_sadrzaj>
      <item>Imam ili nemam j.d.o.o., OIB 85537969330</item>
    </izvorni_sadrzaj>
    <derivirana_varijabla naziv="DomainObject.Predmet.ProtuStrankaListFormatedOIB_1">
      <item>Imam ili nemam j.d.o.o., OIB 85537969330</item>
    </derivirana_varijabla>
  </DomainObject.Predmet.ProtuStrankaListFormatedOIB>
  <DomainObject.Predmet.ProtuStrankaListFormatedWithAdress>
    <izvorni_sadrzaj>
      <item>Imam ili nemam j.d.o.o., Matka Laginje 6, 47000 Karlovac</item>
    </izvorni_sadrzaj>
    <derivirana_varijabla naziv="DomainObject.Predmet.ProtuStrankaListFormatedWithAdress_1">
      <item>Imam ili nemam j.d.o.o., Matka Laginje 6, 47000 Karlovac</item>
    </derivirana_varijabla>
  </DomainObject.Predmet.ProtuStrankaListFormatedWithAdress>
  <DomainObject.Predmet.ProtuStrankaListFormatedWithAdressOIB>
    <izvorni_sadrzaj>
      <item>Imam ili nemam j.d.o.o., OIB 85537969330, Matka Laginje 6, 47000 Karlovac</item>
    </izvorni_sadrzaj>
    <derivirana_varijabla naziv="DomainObject.Predmet.ProtuStrankaListFormatedWithAdressOIB_1">
      <item>Imam ili nemam j.d.o.o., OIB 85537969330, Matka Laginje 6, 47000 Karlovac</item>
    </derivirana_varijabla>
  </DomainObject.Predmet.ProtuStrankaListFormatedWithAdressOIB>
  <DomainObject.Predmet.ProtuStrankaListNazivFormated>
    <izvorni_sadrzaj>
      <item>Imam ili nemam j.d.o.o.</item>
    </izvorni_sadrzaj>
    <derivirana_varijabla naziv="DomainObject.Predmet.ProtuStrankaListNazivFormated_1">
      <item>Imam ili nemam j.d.o.o.</item>
    </derivirana_varijabla>
  </DomainObject.Predmet.ProtuStrankaListNazivFormated>
  <DomainObject.Predmet.ProtuStrankaListNazivFormatedOIB>
    <izvorni_sadrzaj>
      <item>Imam ili nemam j.d.o.o., OIB 85537969330</item>
    </izvorni_sadrzaj>
    <derivirana_varijabla naziv="DomainObject.Predmet.ProtuStrankaListNazivFormatedOIB_1">
      <item>Imam ili nemam j.d.o.o., OIB 85537969330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Imam ili nemam j.d.o.o.</izvorni_sadrzaj>
    <derivirana_varijabla naziv="DomainObject.Predmet.ProtustrankaIDrugi_1">Imam ili nemam j.d.o.o.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Imam ili nemam j.d.o.o., OIB 85537969330, Matka Laginje 6, 47000 Karlovac</izvorni_sadrzaj>
    <derivirana_varijabla naziv="DomainObject.Predmet.ProtustrankaIDrugiAdressOIB_1">Imam ili nemam j.d.o.o., OIB 85537969330, Matka Laginje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Imam ili nemam j.d.o.o.</item>
      <item>FINA Regionalni centar Zagreb, Podružnica Karlovac</item>
    </izvorni_sadrzaj>
    <derivirana_varijabla naziv="DomainObject.Predmet.SudioniciListNaziv_1">
      <item>Imam ili nemam j.d.o.o.</item>
      <item>FINA Regionalni centar Zagreb, Podružnica Karlovac</item>
    </derivirana_varijabla>
  </DomainObject.Predmet.SudioniciListNaziv>
  <DomainObject.Predmet.SudioniciListAdressOIB>
    <izvorni_sadrzaj>
      <item>Imam ili nemam j.d.o.o., OIB 85537969330, Matka Laginje 6,47000 Karlovac</item>
      <item>FINA Regionalni centar Zagreb, Podružnica Karlovac, OIB 85821130368, Ulica Pavla Vitezovića 1,47000 Karlovac</item>
    </izvorni_sadrzaj>
    <derivirana_varijabla naziv="DomainObject.Predmet.SudioniciListAdressOIB_1">
      <item>Imam ili nemam j.d.o.o., OIB 85537969330, Matka Laginje 6,47000 Karlovac</item>
      <item>FINA Regionalni centar Zagreb, Podružnica Karlovac, OIB 85821130368, Ulica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85537969330</item>
      <item>, OIB 85821130368</item>
    </izvorni_sadrzaj>
    <derivirana_varijabla naziv="DomainObject.Predmet.SudioniciListNazivOIB_1">
      <item>, OIB 85537969330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44BC6-FDB9-497F-A1CF-B5DA15AB7E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829</properties:Words>
  <properties:Characters>4689</properties:Characters>
  <properties:Lines>109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2017-03-15T11:56:00Z</dcterms:created>
  <dc:creator>alet</dc:creator>
  <cp:lastModifiedBy>wsadmin</cp:lastModifiedBy>
  <cp:lastPrinted>2017-03-15T12:00:00Z</cp:lastPrinted>
  <dcterms:modified xmlns:xsi="http://www.w3.org/2001/XMLSchema-instance" xsi:type="dcterms:W3CDTF">2017-03-15T12:29:00Z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