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a2da" w14:paraId="a05a2da" w:rsidRDefault="00F31EF6" w:rsidP="00F44886" w:rsidR="0007202C" w:rsidRPr="00F05812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 w:rsidRPr="00F31EF6">
        <w:rPr>
          <w:rFonts w:cs="Arial" w:hAnsi="Arial" w:ascii="Arial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1EF6" w:rsidP="00F31EF6" w:rsidR="00F31EF6" w:rsidRPr="009B3C0F">
      <w:pPr>
        <w:jc w:val="both"/>
      </w:pPr>
      <w:r w:rsidRPr="009B3C0F">
        <w:t>REPUBLIKA HRVATSKA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</w:p>
    <w:p w:rsidRDefault="00F31EF6" w:rsidP="00F31EF6" w:rsidR="00F31EF6" w:rsidRPr="009B3C0F">
      <w:pPr>
        <w:jc w:val="both"/>
      </w:pPr>
      <w:r w:rsidRPr="009B3C0F">
        <w:t>TRGOVAČKI SUD U ZAGREBU</w:t>
      </w:r>
    </w:p>
    <w:p w:rsidRDefault="00F31EF6" w:rsidP="00F31EF6" w:rsidR="00F31EF6" w:rsidRPr="009B3C0F">
      <w:pPr>
        <w:jc w:val="both"/>
      </w:pPr>
      <w:r w:rsidRPr="009B3C0F">
        <w:t>Zagreb, Amruševa 2/II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  <w:t xml:space="preserve">                    99. St-</w:t>
      </w:r>
      <w:r>
        <w:t>1877</w:t>
      </w:r>
      <w:r w:rsidRPr="009B3C0F">
        <w:t>/15</w:t>
      </w:r>
    </w:p>
    <w:p w:rsidRDefault="00F31EF6" w:rsidP="00F31EF6" w:rsidR="00F31EF6" w:rsidRPr="009B3C0F">
      <w:pPr>
        <w:jc w:val="both"/>
      </w:pPr>
    </w:p>
    <w:p w:rsidRDefault="00F31EF6" w:rsidP="00F31EF6" w:rsidR="00F31EF6" w:rsidRPr="009B3C0F">
      <w:pPr>
        <w:jc w:val="center"/>
      </w:pPr>
      <w:r w:rsidRPr="009B3C0F">
        <w:t>R E P U B L I K A  H R V A T S K A</w:t>
      </w:r>
    </w:p>
    <w:p w:rsidRDefault="00F31EF6" w:rsidP="00F31EF6" w:rsidR="00F31EF6" w:rsidRPr="009B3C0F">
      <w:pPr>
        <w:jc w:val="center"/>
      </w:pPr>
    </w:p>
    <w:p w:rsidRDefault="00F31EF6" w:rsidP="00F31EF6" w:rsidR="00F31EF6" w:rsidRPr="009B3C0F">
      <w:pPr>
        <w:jc w:val="center"/>
      </w:pPr>
      <w:r w:rsidRPr="009B3C0F">
        <w:t>R J E Š E N J E</w:t>
      </w:r>
    </w:p>
    <w:p w:rsidRDefault="00F31EF6" w:rsidP="00F31EF6" w:rsidR="00F31EF6" w:rsidRPr="009B3C0F">
      <w:pPr>
        <w:jc w:val="both"/>
      </w:pPr>
    </w:p>
    <w:p w:rsidRDefault="00F31EF6" w:rsidP="00F31EF6" w:rsidR="00F31EF6" w:rsidRPr="009B3C0F">
      <w:pPr>
        <w:ind w:firstLine="708"/>
        <w:jc w:val="both"/>
      </w:pPr>
      <w:r w:rsidRPr="009B3C0F">
        <w:t xml:space="preserve">Trgovački sud u Zagrebu, po sucu Goranu Iskri, u skraćenom stečajnom postupku u povodu zahtjeva FINANCIJSKE AGENCIJE, za provedbu skraćenog stečajnog postupka nad dužnikom </w:t>
      </w:r>
      <w:r>
        <w:t>WAGNER BIRO d.o.o., Zagreb, Prilaz Gjure Deželića 30, OIB: 90926786798</w:t>
      </w:r>
      <w:r w:rsidRPr="009B3C0F">
        <w:t xml:space="preserve">, </w:t>
      </w:r>
      <w:r>
        <w:t>23. veljače 2016.</w:t>
      </w:r>
      <w:r w:rsidRPr="009B3C0F">
        <w:t>,</w:t>
      </w:r>
    </w:p>
    <w:p w:rsidRDefault="00F31EF6" w:rsidP="00F31EF6" w:rsidR="00F31EF6" w:rsidRPr="009B3C0F">
      <w:pPr>
        <w:jc w:val="center"/>
      </w:pPr>
      <w:r w:rsidRPr="009B3C0F">
        <w:t>r i j e š i o    j e</w:t>
      </w:r>
    </w:p>
    <w:p w:rsidRDefault="00F31EF6" w:rsidP="00F31EF6" w:rsidR="00F31EF6" w:rsidRPr="009B3C0F">
      <w:pPr>
        <w:jc w:val="both"/>
      </w:pPr>
    </w:p>
    <w:p w:rsidRDefault="00F31EF6" w:rsidP="00F31EF6" w:rsidR="00F31EF6" w:rsidRPr="009B3C0F">
      <w:pPr>
        <w:ind w:firstLine="708"/>
        <w:jc w:val="both"/>
      </w:pPr>
      <w:r w:rsidRPr="009B3C0F">
        <w:t xml:space="preserve"> Odbacuje se kao nedopušten prijedlog za otvaranje stečajnog postupka nad dužnikom </w:t>
      </w:r>
      <w:r>
        <w:t>WAGNER BIRO d.o.o., Zagreb, Prilaz Gjure Deželića 30, OIB: 90926786798</w:t>
      </w:r>
      <w:r w:rsidRPr="009B3C0F">
        <w:t>.</w:t>
      </w:r>
    </w:p>
    <w:p w:rsidRDefault="00F31EF6" w:rsidP="00F31EF6" w:rsidR="00F31EF6" w:rsidRPr="009B3C0F"/>
    <w:p w:rsidRDefault="00F31EF6" w:rsidP="00F31EF6" w:rsidR="00F31EF6" w:rsidRPr="009B3C0F">
      <w:pPr>
        <w:jc w:val="center"/>
      </w:pPr>
      <w:r w:rsidRPr="009B3C0F">
        <w:t>Obrazloženje</w:t>
      </w:r>
    </w:p>
    <w:p w:rsidRDefault="00F31EF6" w:rsidP="00F31EF6" w:rsidR="00F31EF6" w:rsidRPr="009B3C0F">
      <w:pPr>
        <w:jc w:val="both"/>
      </w:pPr>
    </w:p>
    <w:p w:rsidRDefault="00F31EF6" w:rsidP="00F31EF6" w:rsidR="00F31EF6">
      <w:pPr>
        <w:ind w:firstLine="708"/>
        <w:jc w:val="both"/>
      </w:pPr>
      <w:r w:rsidRPr="00DA6958">
        <w:t>Podneskom od 30. listopada 2015. Financijska agencija podnijela je zahtjev za provedbu skraćenog stečajnog postupka nad dužnikom</w:t>
      </w:r>
      <w:r>
        <w:t xml:space="preserve"> WAGNER BIRO d.o.o., Zagreb, Prilaz Gjure Deželića 30, OIB: 90926786798</w:t>
      </w:r>
      <w:r w:rsidRPr="00DA6958">
        <w:t>, sukladno odredbi čl. 444. st. 1. Stečajnog zakona (Narodne novine, broj: 71/2015., dalje u tekstu: SZ) u vezi čl. 428. SZ-a.</w:t>
      </w:r>
    </w:p>
    <w:p w:rsidRDefault="00F31EF6" w:rsidP="00F31EF6" w:rsidR="00F31EF6" w:rsidRPr="009B3C0F">
      <w:pPr>
        <w:jc w:val="both"/>
      </w:pPr>
    </w:p>
    <w:p w:rsidRDefault="00F31EF6" w:rsidP="00F31EF6" w:rsidR="00F31EF6">
      <w:pPr>
        <w:tabs>
          <w:tab w:pos="720" w:val="left"/>
        </w:tabs>
        <w:jc w:val="both"/>
      </w:pPr>
      <w:r w:rsidRPr="009B3C0F">
        <w:tab/>
      </w:r>
      <w:r w:rsidRPr="00DA6958"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31EF6" w:rsidP="00F31EF6" w:rsidR="00F31EF6" w:rsidRPr="009B3C0F">
      <w:pPr>
        <w:tabs>
          <w:tab w:pos="720" w:val="left"/>
        </w:tabs>
        <w:jc w:val="both"/>
      </w:pPr>
    </w:p>
    <w:p w:rsidRDefault="00F31EF6" w:rsidP="00F31EF6" w:rsidR="00F31EF6">
      <w:pPr>
        <w:tabs>
          <w:tab w:pos="720" w:val="left"/>
        </w:tabs>
        <w:jc w:val="both"/>
      </w:pPr>
      <w:r w:rsidRPr="009B3C0F">
        <w:tab/>
      </w:r>
      <w:r>
        <w:t>Financijska agencija je dopisom od 1. prosinca 2015. obavijestila ovaj sud da dužnik u Očevidniku redoslijeda osnova za plaćanje nema više evidentiranih neizvršenih osnova za plaćanje.</w:t>
      </w:r>
    </w:p>
    <w:p w:rsidRDefault="00F31EF6" w:rsidP="00F31EF6" w:rsidR="00F31EF6">
      <w:pPr>
        <w:tabs>
          <w:tab w:pos="720" w:val="left"/>
        </w:tabs>
        <w:jc w:val="both"/>
      </w:pPr>
    </w:p>
    <w:p w:rsidRDefault="00F31EF6" w:rsidP="00F31EF6" w:rsidR="00F31EF6" w:rsidRPr="009B3C0F">
      <w:pPr>
        <w:tabs>
          <w:tab w:pos="720" w:val="left"/>
        </w:tabs>
        <w:jc w:val="both"/>
      </w:pPr>
      <w:r>
        <w:tab/>
      </w:r>
      <w:r w:rsidRPr="00DA6958">
        <w:t>S obzirom da je jedna od pretpostavki za provođenje skraćenog stečajnog postupka da dužnik u Očevidniku redoslijeda osnova za plaćanje ima neizvršene osnove za plaćanje u neprekinutom razdoblju od 120 dana, a da predmetni dužnik u navedenom očevidniku više nema evidentiranih neizvršenih obveza za plaćanje, to je zahtjev za provedbu skraćenog stečajnog postupka valjalo odbaciti kao nedopušten</w:t>
      </w:r>
      <w:r>
        <w:t>.</w:t>
      </w:r>
    </w:p>
    <w:p w:rsidRDefault="00F31EF6" w:rsidP="00F31EF6" w:rsidR="00F31EF6" w:rsidRPr="009B3C0F">
      <w:pPr>
        <w:jc w:val="both"/>
      </w:pPr>
    </w:p>
    <w:p w:rsidRDefault="00F31EF6" w:rsidP="00F31EF6" w:rsidR="00F31EF6" w:rsidRPr="009B3C0F">
      <w:pPr>
        <w:jc w:val="center"/>
      </w:pPr>
      <w:r w:rsidRPr="009B3C0F">
        <w:t xml:space="preserve">U Zagrebu </w:t>
      </w:r>
      <w:r>
        <w:t>23. veljače 2016</w:t>
      </w:r>
      <w:r w:rsidRPr="009B3C0F">
        <w:t>.</w:t>
      </w:r>
    </w:p>
    <w:p w:rsidRDefault="00F31EF6" w:rsidP="00CF23FE" w:rsidR="00021DE4" w:rsidRPr="003D78D9">
      <w:pPr>
        <w:jc w:val="center"/>
      </w:pPr>
      <w:r w:rsidRPr="009B3C0F">
        <w:t xml:space="preserve">                  </w:t>
      </w:r>
      <w:r w:rsidR="00021DE4">
        <w:t xml:space="preserve">                                                               </w:t>
      </w:r>
      <w:r w:rsidR="00021DE4" w:rsidRPr="003D78D9">
        <w:t xml:space="preserve">SUDAC: </w:t>
      </w:r>
    </w:p>
    <w:p w:rsidRDefault="00021DE4" w:rsidP="00CF23FE" w:rsidR="00021DE4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21DE4" w:rsidP="00CF23FE" w:rsidR="00021DE4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021DE4" w:rsidP="00CF23FE" w:rsidR="00021DE4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021DE4" w:rsidP="00B95577" w:rsidR="00021DE4" w:rsidRPr="003D78D9"/>
    <w:p w:rsidRDefault="00F31EF6" w:rsidP="00021DE4" w:rsidR="00F31EF6" w:rsidRPr="009B3C0F">
      <w:pPr>
        <w:ind w:firstLine="720" w:left="5040"/>
        <w:jc w:val="both"/>
      </w:pPr>
    </w:p>
    <w:p w:rsidRDefault="00F31EF6" w:rsidP="00F31EF6" w:rsidR="00F31EF6">
      <w:pPr>
        <w:jc w:val="both"/>
      </w:pPr>
    </w:p>
    <w:p w:rsidRDefault="00F31EF6" w:rsidP="00F31EF6" w:rsidR="00F31EF6">
      <w:pPr>
        <w:jc w:val="both"/>
      </w:pPr>
    </w:p>
    <w:p w:rsidRDefault="00F31EF6" w:rsidP="00F31EF6" w:rsidR="00F31EF6" w:rsidRPr="009B3C0F">
      <w:pPr>
        <w:jc w:val="both"/>
      </w:pPr>
      <w:r w:rsidRPr="009B3C0F">
        <w:t>UPUTA O PRAVNOM LIJEKU:</w:t>
      </w:r>
    </w:p>
    <w:p w:rsidRDefault="00F31EF6" w:rsidP="00F31EF6" w:rsidR="00F31EF6" w:rsidRPr="009B3C0F">
      <w:pPr>
        <w:jc w:val="both"/>
      </w:pPr>
      <w:r w:rsidRPr="009B3C0F">
        <w:t>Protiv ovog rješenja, nezadovoljna stranka može uložiti žalbu Visokom trgovačkom sudu Republike Hrvatske u roku od 8 dana po primitku rješenja, a ulaže se putem ovog suda u 2 primjerka.</w:t>
      </w:r>
    </w:p>
    <w:p w:rsidRDefault="00F31EF6" w:rsidP="00F31EF6" w:rsidR="00F31EF6" w:rsidRPr="009B3C0F"/>
    <w:sectPr w:rsidSect="00302849" w:rsidR="00F31EF6" w:rsidRPr="009B3C0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7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21DE4">
      <w:t>S</w:t>
    </w:r>
    <w:r w:rsidR="00F31EF6">
      <w:t>t-1877/15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5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7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3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7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8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1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2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6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7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3"/>
  </w:num>
  <w:num w:numId="2">
    <w:abstractNumId w:val="4"/>
  </w:num>
  <w:num w:numId="3">
    <w:abstractNumId w:val="0"/>
  </w:num>
  <w:num w:numId="4">
    <w:abstractNumId w:val="27"/>
  </w:num>
  <w:num w:numId="5">
    <w:abstractNumId w:val="9"/>
  </w:num>
  <w:num w:numId="6">
    <w:abstractNumId w:val="24"/>
  </w:num>
  <w:num w:numId="7">
    <w:abstractNumId w:val="8"/>
  </w:num>
  <w:num w:numId="8">
    <w:abstractNumId w:val="22"/>
  </w:num>
  <w:num w:numId="9">
    <w:abstractNumId w:val="16"/>
  </w:num>
  <w:num w:numId="10">
    <w:abstractNumId w:val="13"/>
  </w:num>
  <w:num w:numId="11">
    <w:abstractNumId w:val="3"/>
  </w:num>
  <w:num w:numId="12">
    <w:abstractNumId w:val="20"/>
  </w:num>
  <w:num w:numId="13">
    <w:abstractNumId w:val="26"/>
  </w:num>
  <w:num w:numId="14">
    <w:abstractNumId w:val="25"/>
  </w:num>
  <w:num w:numId="15">
    <w:abstractNumId w:val="12"/>
  </w:num>
  <w:num w:numId="16">
    <w:abstractNumId w:val="21"/>
  </w:num>
  <w:num w:numId="17">
    <w:abstractNumId w:val="6"/>
  </w:num>
  <w:num w:numId="18">
    <w:abstractNumId w:val="17"/>
  </w:num>
  <w:num w:numId="19">
    <w:abstractNumId w:val="5"/>
  </w:num>
  <w:num w:numId="20">
    <w:abstractNumId w:val="11"/>
  </w:num>
  <w:num w:numId="21">
    <w:abstractNumId w:val="15"/>
  </w:num>
  <w:num w:numId="22">
    <w:abstractNumId w:val="10"/>
  </w:num>
  <w:num w:numId="23">
    <w:abstractNumId w:val="14"/>
  </w:num>
  <w:num w:numId="24">
    <w:abstractNumId w:val="19"/>
  </w:num>
  <w:num w:numId="25">
    <w:abstractNumId w:val="2"/>
  </w:num>
  <w:num w:numId="26">
    <w:abstractNumId w:val="1"/>
  </w:num>
  <w:num w:numId="27">
    <w:abstractNumId w:val="7"/>
  </w:num>
  <w:num w:numId="28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2755"/>
    <w:rsid w:val="00025C6F"/>
    <w:rsid w:val="0003321E"/>
    <w:rsid w:val="000337DB"/>
    <w:rsid w:val="00033A14"/>
    <w:rsid w:val="00041E1C"/>
    <w:rsid w:val="00045160"/>
    <w:rsid w:val="0004783D"/>
    <w:rsid w:val="00054C30"/>
    <w:rsid w:val="00054EAB"/>
    <w:rsid w:val="00055106"/>
    <w:rsid w:val="00063D1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C5B59"/>
    <w:rsid w:val="000C61BC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1669"/>
    <w:rsid w:val="001F1881"/>
    <w:rsid w:val="001F3A27"/>
    <w:rsid w:val="002079C2"/>
    <w:rsid w:val="00211058"/>
    <w:rsid w:val="002114CE"/>
    <w:rsid w:val="00213576"/>
    <w:rsid w:val="00213C2C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690A"/>
    <w:rsid w:val="002B2B1D"/>
    <w:rsid w:val="002B5264"/>
    <w:rsid w:val="002C517B"/>
    <w:rsid w:val="002C6BE2"/>
    <w:rsid w:val="002C6DE6"/>
    <w:rsid w:val="002D0230"/>
    <w:rsid w:val="002D3917"/>
    <w:rsid w:val="002D5187"/>
    <w:rsid w:val="002E0538"/>
    <w:rsid w:val="002E4E7B"/>
    <w:rsid w:val="002E4FAB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751B"/>
    <w:rsid w:val="00317CC2"/>
    <w:rsid w:val="0032629E"/>
    <w:rsid w:val="003269CF"/>
    <w:rsid w:val="00326DE8"/>
    <w:rsid w:val="003328D3"/>
    <w:rsid w:val="00334986"/>
    <w:rsid w:val="00342A54"/>
    <w:rsid w:val="003433A1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C5BF1"/>
    <w:rsid w:val="004C7380"/>
    <w:rsid w:val="004D5228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3714B"/>
    <w:rsid w:val="005509AA"/>
    <w:rsid w:val="00556F85"/>
    <w:rsid w:val="0055724D"/>
    <w:rsid w:val="005608D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708"/>
    <w:rsid w:val="005C2DE2"/>
    <w:rsid w:val="005C6015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1F62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3109"/>
    <w:rsid w:val="007B42E3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67151"/>
    <w:rsid w:val="0087219B"/>
    <w:rsid w:val="0088072B"/>
    <w:rsid w:val="00881FDA"/>
    <w:rsid w:val="008826BF"/>
    <w:rsid w:val="0088632D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D67EB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3331"/>
    <w:rsid w:val="00975C99"/>
    <w:rsid w:val="00976D98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485A"/>
    <w:rsid w:val="009D6000"/>
    <w:rsid w:val="009D7E02"/>
    <w:rsid w:val="009E531B"/>
    <w:rsid w:val="00A03709"/>
    <w:rsid w:val="00A037DB"/>
    <w:rsid w:val="00A11B07"/>
    <w:rsid w:val="00A14F87"/>
    <w:rsid w:val="00A1689E"/>
    <w:rsid w:val="00A31BF7"/>
    <w:rsid w:val="00A350FA"/>
    <w:rsid w:val="00A35FB9"/>
    <w:rsid w:val="00A45CC4"/>
    <w:rsid w:val="00A50674"/>
    <w:rsid w:val="00A5307F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64CE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822E8"/>
    <w:rsid w:val="00C823AF"/>
    <w:rsid w:val="00C85B25"/>
    <w:rsid w:val="00CA214D"/>
    <w:rsid w:val="00CA29DB"/>
    <w:rsid w:val="00CA66E6"/>
    <w:rsid w:val="00CB0004"/>
    <w:rsid w:val="00CB1505"/>
    <w:rsid w:val="00CB2677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A1A2B"/>
    <w:rsid w:val="00EA4146"/>
    <w:rsid w:val="00EA57DB"/>
    <w:rsid w:val="00EA65BA"/>
    <w:rsid w:val="00EB3D36"/>
    <w:rsid w:val="00EC2D17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5812"/>
    <w:rsid w:val="00F05E8E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23B7"/>
    <w:rsid w:val="00FA3B26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6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7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7E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6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7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7E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1877</izvorni_sadrzaj>
    <derivirana_varijabla naziv="DomainObject.Predmet.Broj_1">1877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St-1877/2015</izvorni_sadrzaj>
    <derivirana_varijabla naziv="DomainObject.Predmet.OznakaBroj_1">St-1877/2015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WAGNER BIRO d.o.o.</izvorni_sadrzaj>
    <derivirana_varijabla naziv="DomainObject.Predmet.ProtustrankaFormated_1">  WAGNER BIRO d.o.o.</derivirana_varijabla>
  </DomainObject.Predmet.ProtustrankaFormated>
  <DomainObject.Predmet.ProtustrankaFormatedOIB>
    <izvorni_sadrzaj>  WAGNER BIRO d.o.o., OIB 90926786798</izvorni_sadrzaj>
    <derivirana_varijabla naziv="DomainObject.Predmet.ProtustrankaFormatedOIB_1">  WAGNER BIRO d.o.o., OIB 90926786798</derivirana_varijabla>
  </DomainObject.Predmet.ProtustrankaFormatedOIB>
  <DomainObject.Predmet.ProtustrankaFormatedWithAdress>
    <izvorni_sadrzaj> WAGNER BIRO d.o.o., Prilaz Gjure Deželića 30, 10000 Zagreb</izvorni_sadrzaj>
    <derivirana_varijabla naziv="DomainObject.Predmet.ProtustrankaFormatedWithAdress_1"> WAGNER BIRO d.o.o., Prilaz Gjure Deželića 30, 10000 Zagreb</derivirana_varijabla>
  </DomainObject.Predmet.ProtustrankaFormatedWithAdress>
  <DomainObject.Predmet.ProtustrankaFormatedWithAdressOIB>
    <izvorni_sadrzaj> WAGNER BIRO d.o.o., OIB 90926786798, Prilaz Gjure Deželića 30, 10000 Zagreb</izvorni_sadrzaj>
    <derivirana_varijabla naziv="DomainObject.Predmet.ProtustrankaFormatedWithAdressOIB_1"> WAGNER BIRO d.o.o., OIB 90926786798, Prilaz Gjure Deželića 30, 10000 Zagreb</derivirana_varijabla>
  </DomainObject.Predmet.ProtustrankaFormatedWithAdressOIB>
  <DomainObject.Predmet.ProtustrankaWithAdress>
    <izvorni_sadrzaj>WAGNER BIRO d.o.o. Prilaz Gjure Deželića 30, 10000 Zagreb</izvorni_sadrzaj>
    <derivirana_varijabla naziv="DomainObject.Predmet.ProtustrankaWithAdress_1">WAGNER BIRO d.o.o. Prilaz Gjure Deželića 30, 10000 Zagreb</derivirana_varijabla>
  </DomainObject.Predmet.ProtustrankaWithAdress>
  <DomainObject.Predmet.ProtustrankaWithAdressOIB>
    <izvorni_sadrzaj>WAGNER BIRO d.o.o., OIB 90926786798, Prilaz Gjure Deželića 30, 10000 Zagreb</izvorni_sadrzaj>
    <derivirana_varijabla naziv="DomainObject.Predmet.ProtustrankaWithAdressOIB_1">WAGNER BIRO d.o.o., OIB 90926786798, Prilaz Gjure Deželića 30, 10000 Zagreb</derivirana_varijabla>
  </DomainObject.Predmet.ProtustrankaWithAdressOIB>
  <DomainObject.Predmet.ProtustrankaNazivFormated>
    <izvorni_sadrzaj>WAGNER BIRO d.o.o.</izvorni_sadrzaj>
    <derivirana_varijabla naziv="DomainObject.Predmet.ProtustrankaNazivFormated_1">WAGNER BIRO d.o.o.</derivirana_varijabla>
  </DomainObject.Predmet.ProtustrankaNazivFormated>
  <DomainObject.Predmet.ProtustrankaNazivFormatedOIB>
    <izvorni_sadrzaj>WAGNER BIRO d.o.o., OIB 90926786798</izvorni_sadrzaj>
    <derivirana_varijabla naziv="DomainObject.Predmet.ProtustrankaNazivFormatedOIB_1">WAGNER BIRO d.o.o., OIB 90926786798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WAGNER BIRO d.o.o.</item>
    </izvorni_sadrzaj>
    <derivirana_varijabla naziv="DomainObject.Predmet.ProtuStrankaListFormated_1">
      <item>WAGNER BIRO d.o.o.</item>
    </derivirana_varijabla>
  </DomainObject.Predmet.ProtuStrankaListFormated>
  <DomainObject.Predmet.ProtuStrankaListFormatedOIB>
    <izvorni_sadrzaj>
      <item>WAGNER BIRO d.o.o., OIB 90926786798</item>
    </izvorni_sadrzaj>
    <derivirana_varijabla naziv="DomainObject.Predmet.ProtuStrankaListFormatedOIB_1">
      <item>WAGNER BIRO d.o.o., OIB 90926786798</item>
    </derivirana_varijabla>
  </DomainObject.Predmet.ProtuStrankaListFormatedOIB>
  <DomainObject.Predmet.ProtuStrankaListFormatedWithAdress>
    <izvorni_sadrzaj>
      <item>WAGNER BIRO d.o.o., Prilaz Gjure Deželića 30, 10000 Zagreb</item>
    </izvorni_sadrzaj>
    <derivirana_varijabla naziv="DomainObject.Predmet.ProtuStrankaListFormatedWithAdress_1">
      <item>WAGNER BIRO d.o.o., Prilaz Gjure Deželića 30, 10000 Zagreb</item>
    </derivirana_varijabla>
  </DomainObject.Predmet.ProtuStrankaListFormatedWithAdress>
  <DomainObject.Predmet.ProtuStrankaListFormatedWithAdressOIB>
    <izvorni_sadrzaj>
      <item>WAGNER BIRO d.o.o., OIB 90926786798, Prilaz Gjure Deželića 30, 10000 Zagreb</item>
    </izvorni_sadrzaj>
    <derivirana_varijabla naziv="DomainObject.Predmet.ProtuStrankaListFormatedWithAdressOIB_1">
      <item>WAGNER BIRO d.o.o., OIB 90926786798, Prilaz Gjure Deželića 30, 10000 Zagreb</item>
    </derivirana_varijabla>
  </DomainObject.Predmet.ProtuStrankaListFormatedWithAdressOIB>
  <DomainObject.Predmet.ProtuStrankaListNazivFormated>
    <izvorni_sadrzaj>
      <item>WAGNER BIRO d.o.o.</item>
    </izvorni_sadrzaj>
    <derivirana_varijabla naziv="DomainObject.Predmet.ProtuStrankaListNazivFormated_1">
      <item>WAGNER BIRO d.o.o.</item>
    </derivirana_varijabla>
  </DomainObject.Predmet.ProtuStrankaListNazivFormated>
  <DomainObject.Predmet.ProtuStrankaListNazivFormatedOIB>
    <izvorni_sadrzaj>
      <item>WAGNER BIRO d.o.o., OIB 90926786798</item>
    </izvorni_sadrzaj>
    <derivirana_varijabla naziv="DomainObject.Predmet.ProtuStrankaListNazivFormatedOIB_1">
      <item>WAGNER BIRO d.o.o., OIB 90926786798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WAGNER BIRO d.o.o.</izvorni_sadrzaj>
    <derivirana_varijabla naziv="DomainObject.Predmet.ProtustrankaIDrugi_1">WAGNER 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WAGNER BIRO d.o.o., OIB 90926786798, Prilaz Gjure Deželića 30, 10000 Zagreb</izvorni_sadrzaj>
    <derivirana_varijabla naziv="DomainObject.Predmet.ProtustrankaIDrugiAdressOIB_1">WAGNER BIRO d.o.o., OIB 90926786798,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WAGNER BIRO d.o.o.</item>
    </izvorni_sadrzaj>
    <derivirana_varijabla naziv="DomainObject.Predmet.SudioniciListNaziv_1">
      <item>FINA Regionalni centar Zagreb</item>
      <item>WAGNER BIRO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WAGNER BIRO d.o.o., OIB 90926786798, Prilaz Gjure Deželića 30,10000 Zagreb</item>
    </izvorni_sadrzaj>
    <derivirana_varijabla naziv="DomainObject.Predmet.SudioniciListAdressOIB_1">
      <item>FINA Regionalni centar Zagreb, OIB 85821130368, Trg svibanjskih žrtava 1995. 1,10000 Zagreb</item>
      <item>WAGNER BIRO d.o.o., OIB 90926786798,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90926786798</item>
    </izvorni_sadrzaj>
    <derivirana_varijabla naziv="DomainObject.Predmet.SudioniciListNazivOIB_1">
      <item>, OIB 85821130368</item>
      <item>, OIB 90926786798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342</properties:Words>
  <properties:Characters>1850</properties:Characters>
  <properties:Lines>54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2016-02-17T07:31:00Z</dcterms:created>
  <dc:creator>Korisnik</dc:creator>
  <cp:lastModifiedBy>Valentina Delač</cp:lastModifiedBy>
  <cp:lastPrinted>2016-02-23T08:15:00Z</cp:lastPrinted>
  <dcterms:modified xmlns:xsi="http://www.w3.org/2001/XMLSchema-instance" xsi:type="dcterms:W3CDTF">2016-02-23T08:16:00Z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