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0f25" w14:paraId="3820f2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03E4A">
        <w:t>32</w:t>
      </w:r>
      <w:r w:rsidR="003D2D04">
        <w:t>5</w:t>
      </w:r>
      <w:r w:rsidR="00245588">
        <w:t>/16-</w:t>
      </w:r>
      <w:r w:rsidR="003D2D0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D2D04">
        <w:t>Dnevni centar za starije osobe ZARA VITA, Zadar, 7. domobranske pukovnije 1, OIB: 05069287570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05D5C">
        <w:t>04.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D2D04">
        <w:t>Dnevni centar za starije osobe ZARA VITA, Zadar, 7. domobranske pukovnije 1, OIB: 05069287570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D2D04" w:rsidP="00A70A5D" w:rsidR="00A70A5D">
      <w:pPr>
        <w:jc w:val="center"/>
      </w:pPr>
      <w:r>
        <w:t>17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D2D04" w:rsidP="00A70A5D" w:rsidR="00A70A5D">
      <w:pPr>
        <w:pStyle w:val="Odlomakpopisa"/>
        <w:ind w:left="0"/>
        <w:jc w:val="center"/>
      </w:pPr>
      <w:r>
        <w:t>17</w:t>
      </w:r>
      <w:r w:rsidR="00B26EB5">
        <w:t xml:space="preserve">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B26EB5">
        <w:t>,</w:t>
      </w:r>
      <w:r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D2D04">
        <w:t>Dnevni centar za starije osobe ZARA VITA, Zadar</w:t>
      </w:r>
      <w:r w:rsidR="00ED6162" w:rsidRPr="004E0D54">
        <w:t>, navodeći da</w:t>
      </w:r>
      <w:r w:rsidR="00245588">
        <w:t xml:space="preserve"> dužnik na dan </w:t>
      </w:r>
      <w:r w:rsidR="003D2D04">
        <w:t>1. rujna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3D2D04">
        <w:t>621</w:t>
      </w:r>
      <w:r w:rsidR="00245588">
        <w:t xml:space="preserve"> dan </w:t>
      </w:r>
      <w:r w:rsidR="00245588" w:rsidRPr="00067D16">
        <w:t xml:space="preserve">u iznosu od </w:t>
      </w:r>
      <w:r w:rsidR="003D2D04">
        <w:t>94.897,41</w:t>
      </w:r>
      <w:r w:rsidR="00245588" w:rsidRPr="00067D16">
        <w:t xml:space="preserve"> kun</w:t>
      </w:r>
      <w:r w:rsidR="003D2D04">
        <w:t>u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05D5C">
        <w:t>04.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D2D04">
        <w:t>Dnevni centar za starije osobe ZARA VITA, Zadar</w:t>
      </w:r>
      <w:r w:rsidR="003D2D04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3D2D04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LJILJANA GRGINOVIĆ iz Sukošana, Sukošan 49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0CA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3D2D04">
      <w:t>325/16-4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CA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0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0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 centar za starije osobe ZARA VITA</izvorni_sadrzaj>
    <derivirana_varijabla naziv="DomainObject.Predmet.ProtustrankaFormated_1">  Dnevni centar za starije osobe ZARA VITA</derivirana_varijabla>
  </DomainObject.Predmet.ProtustrankaFormated>
  <DomainObject.Predmet.ProtustrankaFormatedOIB>
    <izvorni_sadrzaj>  Dnevni centar za starije osobe ZARA VITA, OIB 05069287570</izvorni_sadrzaj>
    <derivirana_varijabla naziv="DomainObject.Predmet.ProtustrankaFormatedOIB_1">  Dnevni centar za starije osobe ZARA VITA, OIB 05069287570</derivirana_varijabla>
  </DomainObject.Predmet.ProtustrankaFormatedOIB>
  <DomainObject.Predmet.ProtustrankaFormatedWithAdress>
    <izvorni_sadrzaj> Dnevni centar za starije osobe ZARA VITA, 7. domobranske pukovnije 1, 23000 Zadar</izvorni_sadrzaj>
    <derivirana_varijabla naziv="DomainObject.Predmet.ProtustrankaFormatedWithAdress_1"> Dnevni centar za starije osobe ZARA VITA, 7. domobranske pukovnije 1, 23000 Zadar</derivirana_varijabla>
  </DomainObject.Predmet.ProtustrankaFormatedWithAdress>
  <DomainObject.Predmet.ProtustrankaFormatedWithAdressOIB>
    <izvorni_sadrzaj> Dnevni centar za starije osobe ZARA VITA, OIB 05069287570, 7. domobranske pukovnije 1, 23000 Zadar</izvorni_sadrzaj>
    <derivirana_varijabla naziv="DomainObject.Predmet.ProtustrankaFormatedWithAdressOIB_1"> Dnevni centar za starije osobe ZARA VITA, OIB 05069287570, 7. domobranske pukovnije 1, 23000 Zadar</derivirana_varijabla>
  </DomainObject.Predmet.ProtustrankaFormatedWithAdressOIB>
  <DomainObject.Predmet.ProtustrankaWithAdress>
    <izvorni_sadrzaj>Dnevni centar za starije osobe ZARA VITA 7. domobranske pukovnije 1, 23000 Zadar</izvorni_sadrzaj>
    <derivirana_varijabla naziv="DomainObject.Predmet.ProtustrankaWithAdress_1">Dnevni centar za starije osobe ZARA VITA 7. domobranske pukovnije 1, 23000 Zadar</derivirana_varijabla>
  </DomainObject.Predmet.ProtustrankaWithAdress>
  <DomainObject.Predmet.ProtustrankaWithAdressOIB>
    <izvorni_sadrzaj>Dnevni centar za starije osobe ZARA VITA, OIB 05069287570, 7. domobranske pukovnije 1, 23000 Zadar</izvorni_sadrzaj>
    <derivirana_varijabla naziv="DomainObject.Predmet.ProtustrankaWithAdressOIB_1">Dnevni centar za starije osobe ZARA VITA, OIB 05069287570, 7. domobranske pukovnije 1, 23000 Zadar</derivirana_varijabla>
  </DomainObject.Predmet.ProtustrankaWithAdressOIB>
  <DomainObject.Predmet.ProtustrankaNazivFormated>
    <izvorni_sadrzaj>Dnevni centar za starije osobe ZARA VITA</izvorni_sadrzaj>
    <derivirana_varijabla naziv="DomainObject.Predmet.ProtustrankaNazivFormated_1">Dnevni centar za starije osobe ZARA VITA</derivirana_varijabla>
  </DomainObject.Predmet.ProtustrankaNazivFormated>
  <DomainObject.Predmet.ProtustrankaNazivFormatedOIB>
    <izvorni_sadrzaj>Dnevni centar za starije osobe ZARA VITA, OIB 05069287570</izvorni_sadrzaj>
    <derivirana_varijabla naziv="DomainObject.Predmet.ProtustrankaNazivFormatedOIB_1">Dnevni centar za starije osobe ZARA VITA, OIB 05069287570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94897.41</izvorni_sadrzaj>
    <derivirana_varijabla naziv="DomainObject.Predmet.TrenutnaVrijednost_1">94897.41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Dnevni centar za starije osobe ZARA VITA</item>
    </izvorni_sadrzaj>
    <derivirana_varijabla naziv="DomainObject.Predmet.ProtuStrankaListFormated_1">
      <item>Dnevni centar za starije osobe ZARA VITA</item>
    </derivirana_varijabla>
  </DomainObject.Predmet.ProtuStrankaListFormated>
  <DomainObject.Predmet.ProtuStrankaListFormatedOIB>
    <izvorni_sadrzaj>
      <item>Dnevni centar za starije osobe ZARA VITA, OIB 05069287570</item>
    </izvorni_sadrzaj>
    <derivirana_varijabla naziv="DomainObject.Predmet.ProtuStrankaListFormatedOIB_1">
      <item>Dnevni centar za starije osobe ZARA VITA, OIB 05069287570</item>
    </derivirana_varijabla>
  </DomainObject.Predmet.ProtuStrankaListFormatedOIB>
  <DomainObject.Predmet.ProtuStrankaListFormatedWithAdress>
    <izvorni_sadrzaj>
      <item>Dnevni centar za starije osobe ZARA VITA, 7. domobranske pukovnije 1, 23000 Zadar</item>
    </izvorni_sadrzaj>
    <derivirana_varijabla naziv="DomainObject.Predmet.ProtuStrankaListFormatedWithAdress_1">
      <item>Dnevni centar za starije osobe ZARA VITA, 7. domobranske pukovnije 1, 23000 Zadar</item>
    </derivirana_varijabla>
  </DomainObject.Predmet.ProtuStrankaListFormatedWithAdress>
  <DomainObject.Predmet.ProtuStrankaListFormatedWithAdressOIB>
    <izvorni_sadrzaj>
      <item>Dnevni centar za starije osobe ZARA VITA, OIB 05069287570, 7. domobranske pukovnije 1, 23000 Zadar</item>
    </izvorni_sadrzaj>
    <derivirana_varijabla naziv="DomainObject.Predmet.ProtuStrankaListFormatedWithAdressOIB_1">
      <item>Dnevni centar za starije osobe ZARA VITA, OIB 05069287570, 7. domobranske pukovnije 1, 23000 Zadar</item>
    </derivirana_varijabla>
  </DomainObject.Predmet.ProtuStrankaListFormatedWithAdressOIB>
  <DomainObject.Predmet.ProtuStrankaListNazivFormated>
    <izvorni_sadrzaj>
      <item>Dnevni centar za starije osobe ZARA VITA</item>
    </izvorni_sadrzaj>
    <derivirana_varijabla naziv="DomainObject.Predmet.ProtuStrankaListNazivFormated_1">
      <item>Dnevni centar za starije osobe ZARA VITA</item>
    </derivirana_varijabla>
  </DomainObject.Predmet.ProtuStrankaListNazivFormated>
  <DomainObject.Predmet.ProtuStrankaListNazivFormatedOIB>
    <izvorni_sadrzaj>
      <item>Dnevni centar za starije osobe ZARA VITA, OIB 05069287570</item>
    </izvorni_sadrzaj>
    <derivirana_varijabla naziv="DomainObject.Predmet.ProtuStrankaListNazivFormatedOIB_1">
      <item>Dnevni centar za starije osobe ZARA VITA, OIB 05069287570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Dnevni centar za starije osobe ZARA VITA</izvorni_sadrzaj>
    <derivirana_varijabla naziv="DomainObject.Predmet.ProtustrankaIDrugi_1">Dnevni centar za starije osobe ZARA 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Dnevni centar za starije osobe ZARA VITA, OIB 05069287570, 7. domobranske pukovnije 1, 23000 Zadar</izvorni_sadrzaj>
    <derivirana_varijabla naziv="DomainObject.Predmet.ProtustrankaIDrugiAdressOIB_1">Dnevni centar za starije osobe ZARA VITA, OIB 05069287570,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Dnevni centar za starije osobe ZARA VITA</item>
    </izvorni_sadrzaj>
    <derivirana_varijabla naziv="DomainObject.Predmet.SudioniciListNaziv_1">
      <item>FINA</item>
      <item>Dnevni centar za starije osobe ZARA VITA</item>
    </derivirana_varijabla>
  </DomainObject.Predmet.SudioniciListNaziv>
  <DomainObject.Predmet.SudioniciListAdressOIB>
    <izvorni_sadrzaj>
      <item>FINA, OIB 85821130368</item>
      <item>Dnevni centar za starije osobe ZARA VITA, OIB 05069287570, 7. domobranske pukovnije 1,23000 Zadar</item>
    </izvorni_sadrzaj>
    <derivirana_varijabla naziv="DomainObject.Predmet.SudioniciListAdressOIB_1">
      <item>FINA, OIB 85821130368</item>
      <item>Dnevni centar za starije osobe ZARA VITA, OIB 05069287570,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05069287570</item>
    </izvorni_sadrzaj>
    <derivirana_varijabla naziv="DomainObject.Predmet.SudioniciListNazivOIB_1">
      <item>, OIB 85821130368</item>
      <item>, OIB 05069287570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51E86-4A92-44A5-8FCA-9FBA08A77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1946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2016-03-04T09:52:00Z</dcterms:created>
  <dc:creator>Administrator</dc:creator>
  <cp:lastModifiedBy>wsadmin</cp:lastModifiedBy>
  <cp:lastPrinted>2016-02-24T09:00:00Z</cp:lastPrinted>
  <dcterms:modified xmlns:xsi="http://www.w3.org/2001/XMLSchema-instance" xsi:type="dcterms:W3CDTF">2016-03-04T12:45:00Z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