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7be0" w14:paraId="3247be0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120463" w:rsidRPr="002F7410">
      <w:pPr>
        <w:rPr>
          <w:b/>
        </w:rPr>
      </w:pPr>
      <w:r w:rsidRPr="005F002B">
        <w:rPr>
          <w:b/>
        </w:rPr>
        <w:t xml:space="preserve">Ulica dr. Franje Tuđmana 35 </w:t>
      </w:r>
    </w:p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893572" w:rsidP="002F7410" w:rsidR="00824924">
      <w:pPr>
        <w:ind w:firstLine="360"/>
        <w:jc w:val="right"/>
        <w:rPr>
          <w:b/>
        </w:rPr>
      </w:pPr>
      <w:r>
        <w:rPr>
          <w:b/>
        </w:rPr>
        <w:t xml:space="preserve">Ante </w:t>
      </w:r>
      <w:proofErr w:type="spellStart"/>
      <w:r>
        <w:rPr>
          <w:b/>
        </w:rPr>
        <w:t>Ugrinić</w:t>
      </w:r>
      <w:proofErr w:type="spellEnd"/>
      <w:r w:rsidR="00824924" w:rsidRPr="00824924">
        <w:rPr>
          <w:b/>
        </w:rPr>
        <w:t xml:space="preserve"> </w:t>
      </w:r>
    </w:p>
    <w:p w:rsidRDefault="00893572" w:rsidP="002F7410" w:rsidR="00F40CD6" w:rsidRPr="00824924">
      <w:pPr>
        <w:ind w:firstLine="360"/>
        <w:jc w:val="right"/>
        <w:rPr>
          <w:b/>
        </w:rPr>
      </w:pPr>
      <w:r>
        <w:rPr>
          <w:b/>
        </w:rPr>
        <w:t>Put Vrela 72</w:t>
      </w:r>
    </w:p>
    <w:p w:rsidRDefault="00893572" w:rsidP="00824924" w:rsidR="002F7410">
      <w:pPr>
        <w:ind w:firstLine="360"/>
        <w:jc w:val="right"/>
      </w:pPr>
      <w:r>
        <w:rPr>
          <w:b/>
        </w:rPr>
        <w:t>Zadar</w:t>
      </w:r>
    </w:p>
    <w:p w:rsidRDefault="00824924" w:rsidP="00A75CA0" w:rsidR="00824924">
      <w:pPr>
        <w:ind w:firstLine="360"/>
        <w:jc w:val="both"/>
      </w:pPr>
    </w:p>
    <w:p w:rsidRDefault="00824924" w:rsidP="00A75CA0" w:rsidR="00824924">
      <w:pPr>
        <w:ind w:firstLine="360"/>
        <w:jc w:val="both"/>
      </w:pPr>
    </w:p>
    <w:p w:rsidRDefault="00120463" w:rsidP="00A75CA0" w:rsidR="00120463" w:rsidRPr="005F002B">
      <w:pPr>
        <w:ind w:firstLine="360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893572">
        <w:t>1083</w:t>
      </w:r>
      <w:r w:rsidR="001A7D41" w:rsidRPr="005F002B">
        <w:t>/</w:t>
      </w:r>
      <w:r w:rsidR="0053063B" w:rsidRPr="005F002B">
        <w:t>1</w:t>
      </w:r>
      <w:r w:rsidR="00FB0A5F" w:rsidRPr="005F002B">
        <w:t>6</w:t>
      </w:r>
      <w:r w:rsidR="00753F74" w:rsidRPr="005F002B">
        <w:t>-</w:t>
      </w:r>
      <w:r w:rsidR="00893572">
        <w:t xml:space="preserve">4 </w:t>
      </w:r>
      <w:r w:rsidRPr="005F002B">
        <w:t xml:space="preserve">od </w:t>
      </w:r>
      <w:r w:rsidR="00893572">
        <w:t>7. studenoga</w:t>
      </w:r>
      <w:r w:rsidR="00F40CD6">
        <w:t xml:space="preserve"> </w:t>
      </w:r>
      <w:r w:rsidR="00BE7BE4" w:rsidRPr="005F002B">
        <w:t>2016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893572">
        <w:t>SARA j.d.o.o</w:t>
      </w:r>
      <w:r w:rsidR="00020DE1">
        <w:t>.</w:t>
      </w:r>
      <w:r w:rsidR="00893572">
        <w:t>, OIB: 56602173883, Zadar, Put Vrela 72.</w:t>
      </w:r>
    </w:p>
    <w:p w:rsidRDefault="00120463" w:rsidP="00A75CA0" w:rsidR="00120463" w:rsidRPr="005F002B">
      <w:pPr>
        <w:ind w:left="360"/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>određeno je kod ovog suda za dan</w:t>
      </w:r>
      <w:r w:rsidR="00ED32D7" w:rsidRPr="005F002B">
        <w:t xml:space="preserve"> </w:t>
      </w:r>
      <w:r w:rsidR="007C4C3C">
        <w:t>24</w:t>
      </w:r>
      <w:r w:rsidR="00020DE1">
        <w:t xml:space="preserve">. studenog </w:t>
      </w:r>
      <w:r w:rsidR="00A73523">
        <w:t>2</w:t>
      </w:r>
      <w:r w:rsidR="0000236D">
        <w:t xml:space="preserve">016. u </w:t>
      </w:r>
      <w:r w:rsidR="00893572">
        <w:t>08,30</w:t>
      </w:r>
      <w:r w:rsidR="004B24FA" w:rsidRPr="005F002B">
        <w:t xml:space="preserve">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 xml:space="preserve">određeno je kod ovog suda za dan </w:t>
      </w:r>
      <w:r w:rsidR="00893572">
        <w:t>24</w:t>
      </w:r>
      <w:r w:rsidR="00020DE1">
        <w:t>. studenog</w:t>
      </w:r>
      <w:r w:rsidR="00A73523">
        <w:t xml:space="preserve"> </w:t>
      </w:r>
      <w:r w:rsidR="0093536D">
        <w:t xml:space="preserve">2016. u </w:t>
      </w:r>
      <w:r w:rsidR="00893572">
        <w:t>08,40</w:t>
      </w:r>
      <w:r w:rsidR="00A73523">
        <w:t xml:space="preserve"> </w:t>
      </w:r>
      <w:r w:rsidR="0093536D" w:rsidRPr="005F002B">
        <w:t xml:space="preserve"> 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220309">
        <w:t xml:space="preserve"> </w:t>
      </w:r>
      <w:r w:rsidR="00893572">
        <w:t>7. studenoga</w:t>
      </w:r>
      <w:r w:rsidR="00A73523">
        <w:t xml:space="preserve"> </w:t>
      </w:r>
      <w:r w:rsidR="00BE7BE4" w:rsidRPr="005F002B">
        <w:t>2016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020DE1" w:rsidP="00F80177" w:rsidR="004E23A2" w:rsidRPr="005F002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93536D">
        <w:t>S</w:t>
      </w:r>
      <w:r w:rsidR="004E23A2" w:rsidRPr="005F002B">
        <w:t>u</w:t>
      </w:r>
      <w:r w:rsidR="00D33BA4" w:rsidRPr="005F002B">
        <w:t>tkinja</w:t>
      </w:r>
    </w:p>
    <w:p w:rsidRDefault="004E23A2" w:rsidP="00F80177" w:rsidR="004E23A2" w:rsidRPr="005F002B">
      <w:pPr>
        <w:jc w:val="right"/>
      </w:pP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="00020DE1">
        <w:t xml:space="preserve">                </w:t>
      </w:r>
      <w:r w:rsidR="00D33BA4" w:rsidRPr="005F002B">
        <w:t xml:space="preserve">Ana </w:t>
      </w:r>
      <w:proofErr w:type="spellStart"/>
      <w:r w:rsidR="00D33BA4" w:rsidRPr="005F002B">
        <w:t>Markač</w:t>
      </w:r>
      <w:proofErr w:type="spellEnd"/>
    </w:p>
    <w:p w:rsidRDefault="004E23A2" w:rsidP="00F80177" w:rsidR="004E23A2" w:rsidRPr="005F002B">
      <w:pPr>
        <w:jc w:val="right"/>
      </w:pPr>
    </w:p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020DE1" w:rsidP="00F80177" w:rsidR="00120463" w:rsidRPr="005F002B">
      <w:pPr>
        <w:jc w:val="both"/>
      </w:pPr>
      <w:r>
        <w:t xml:space="preserve">  </w:t>
      </w:r>
    </w:p>
    <w:p w:rsidRDefault="00B74109" w:rsidR="00B74109">
      <w:r>
        <w:t>DNA:</w:t>
      </w:r>
    </w:p>
    <w:p w:rsidRDefault="00B74109" w:rsidR="00B74109" w:rsidRPr="005F002B">
      <w:r>
        <w:t>i putem e-oglasne ploče</w:t>
      </w:r>
    </w:p>
    <w:sectPr w:rsidSect="00A75CA0" w:rsidR="00B74109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893572">
      <w:t>1083</w:t>
    </w:r>
    <w:r w:rsidR="00ED01D6">
      <w:t>/1</w:t>
    </w:r>
    <w:r w:rsidR="00FB0A5F">
      <w:t>6</w:t>
    </w:r>
    <w:r w:rsidR="00E27D91">
      <w:t>-</w:t>
    </w:r>
    <w:r w:rsidR="00893572">
      <w:t>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4BCF09FF"/>
    <w:multiLevelType w:val="hybridMultilevel"/>
    <w:tmpl w:val="2FB0F400"/>
    <w:lvl w:tplc="AEC2DD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20DE1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0309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2F7410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12A1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C4C3C"/>
    <w:rsid w:val="007E425C"/>
    <w:rsid w:val="0080429C"/>
    <w:rsid w:val="00824924"/>
    <w:rsid w:val="0084577B"/>
    <w:rsid w:val="008547E6"/>
    <w:rsid w:val="00881FB3"/>
    <w:rsid w:val="00885AD5"/>
    <w:rsid w:val="0089281D"/>
    <w:rsid w:val="00893572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74109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0CD6"/>
    <w:rsid w:val="00F43762"/>
    <w:rsid w:val="00F76008"/>
    <w:rsid w:val="00F778FA"/>
    <w:rsid w:val="00F80177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Odlomakpopisa" w:type="paragraph">
    <w:name w:val="List Paragraph"/>
    <w:basedOn w:val="Normal"/>
    <w:uiPriority w:val="34"/>
    <w:qFormat/>
    <w:rsid w:val="00020D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1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2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2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2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2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Odlomakpopisa" w:type="paragraph">
    <w:name w:val="List Paragraph"/>
    <w:basedOn w:val="Normal"/>
    <w:uiPriority w:val="34"/>
    <w:qFormat/>
    <w:rsid w:val="00020D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1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2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2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2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2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jednostavno društvo s ograničenom odgovornošću za ugostiteljstvo i turizam</izvorni_sadrzaj>
    <derivirana_varijabla naziv="DomainObject.Predmet.ProtustrankaFormated_1">  SARA jednostavno društvo s ograničenom odgovornošću za ugostiteljstvo i turizam</derivirana_varijabla>
  </DomainObject.Predmet.ProtustrankaFormated>
  <DomainObject.Predmet.ProtustrankaFormatedOIB>
    <izvorni_sadrzaj>  SARA jednostavno društvo s ograničenom odgovornošću za ugostiteljstvo i turizam, OIB 56602173883</izvorni_sadrzaj>
    <derivirana_varijabla naziv="DomainObject.Predmet.ProtustrankaFormatedOIB_1">  SARA jednostavno društvo s ograničenom odgovornošću za ugostiteljstvo i turizam, OIB 56602173883</derivirana_varijabla>
  </DomainObject.Predmet.ProtustrankaFormatedOIB>
  <DomainObject.Predmet.ProtustrankaFormatedWithAdress>
    <izvorni_sadrzaj> SARA jednostavno društvo s ograničenom odgovornošću za ugostiteljstvo i turizam, Put Vrela 72, 23000 Zadar</izvorni_sadrzaj>
    <derivirana_varijabla naziv="DomainObject.Predmet.ProtustrankaFormatedWithAdress_1"> SARA jednostavno društvo s ograničenom odgovornošću za ugostiteljstvo i turizam, Put Vrela 72, 23000 Zadar</derivirana_varijabla>
  </DomainObject.Predmet.ProtustrankaFormatedWithAdress>
  <DomainObject.Predmet.ProtustrankaFormatedWithAdressOIB>
    <izvorni_sadrzaj> SARA jednostavno društvo s ograničenom odgovornošću za ugostiteljstvo i turizam, OIB 56602173883, Put Vrela 72, 23000 Zadar</izvorni_sadrzaj>
    <derivirana_varijabla naziv="DomainObject.Predmet.ProtustrankaFormatedWithAdressOIB_1"> SARA jednostavno društvo s ograničenom odgovornošću za ugostiteljstvo i turizam, OIB 56602173883, Put Vrela 72, 23000 Zadar</derivirana_varijabla>
  </DomainObject.Predmet.ProtustrankaFormatedWithAdressOIB>
  <DomainObject.Predmet.ProtustrankaWithAdress>
    <izvorni_sadrzaj>SARA jednostavno društvo s ograničenom odgovornošću za ugostiteljstvo i turizam Put Vrela 72, 23000 Zadar</izvorni_sadrzaj>
    <derivirana_varijabla naziv="DomainObject.Predmet.ProtustrankaWithAdress_1">SARA jednostavno društvo s ograničenom odgovornošću za ugostiteljstvo i turizam Put Vrela 72, 23000 Zadar</derivirana_varijabla>
  </DomainObject.Predmet.ProtustrankaWithAdress>
  <DomainObject.Predmet.ProtustrankaWithAdressOIB>
    <izvorni_sadrzaj>SARA jednostavno društvo s ograničenom odgovornošću za ugostiteljstvo i turizam, OIB 56602173883, Put Vrela 72, 23000 Zadar</izvorni_sadrzaj>
    <derivirana_varijabla naziv="DomainObject.Predmet.ProtustrankaWithAdressOIB_1">SARA jednostavno društvo s ograničenom odgovornošću za ugostiteljstvo i turizam, OIB 56602173883, Put Vrela 72, 23000 Zadar</derivirana_varijabla>
  </DomainObject.Predmet.ProtustrankaWithAdressOIB>
  <DomainObject.Predmet.ProtustrankaNazivFormated>
    <izvorni_sadrzaj>SARA jednostavno društvo s ograničenom odgovornošću za ugostiteljstvo i turizam</izvorni_sadrzaj>
    <derivirana_varijabla naziv="DomainObject.Predmet.ProtustrankaNazivFormated_1">SARA jednostavno društvo s ograničenom odgovornošću za ugostiteljstvo i turizam</derivirana_varijabla>
  </DomainObject.Predmet.ProtustrankaNazivFormated>
  <DomainObject.Predmet.ProtustrankaNazivFormatedOIB>
    <izvorni_sadrzaj>SARA jednostavno društvo s ograničenom odgovornošću za ugostiteljstvo i turizam, OIB 56602173883</izvorni_sadrzaj>
    <derivirana_varijabla naziv="DomainObject.Predmet.ProtustrankaNazivFormatedOIB_1">SARA jednostavno društvo s ograničenom odgovornošću za ugostiteljstvo i turizam, OIB 56602173883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SARA jednostavno društvo s ograničenom odgovornošću za ugostiteljstvo i turizam</item>
    </izvorni_sadrzaj>
    <derivirana_varijabla naziv="DomainObject.Predmet.ProtuStrankaListFormated_1">
      <item>SARA jednostavno društvo s ograničenom odgovornošću za ugostiteljstvo i turizam</item>
    </derivirana_varijabla>
  </DomainObject.Predmet.ProtuStrankaListFormated>
  <DomainObject.Predmet.ProtuStrankaListFormatedOIB>
    <izvorni_sadrzaj>
      <item>SARA jednostavno društvo s ograničenom odgovornošću za ugostiteljstvo i turizam, OIB 56602173883</item>
    </izvorni_sadrzaj>
    <derivirana_varijabla naziv="DomainObject.Predmet.ProtuStrankaListFormatedOIB_1">
      <item>SARA jednostavno društvo s ograničenom odgovornošću za ugostiteljstvo i turizam, OIB 56602173883</item>
    </derivirana_varijabla>
  </DomainObject.Predmet.ProtuStrankaListFormatedOIB>
  <DomainObject.Predmet.ProtuStrankaListFormatedWithAdress>
    <izvorni_sadrzaj>
      <item>SARA jednostavno društvo s ograničenom odgovornošću za ugostiteljstvo i turizam, Put Vrela 72, 23000 Zadar</item>
    </izvorni_sadrzaj>
    <derivirana_varijabla naziv="DomainObject.Predmet.ProtuStrankaListFormatedWithAdress_1">
      <item>SARA jednostavno društvo s ograničenom odgovornošću za ugostiteljstvo i turizam, Put Vrela 72, 23000 Zadar</item>
    </derivirana_varijabla>
  </DomainObject.Predmet.ProtuStrankaListFormatedWithAdress>
  <DomainObject.Predmet.ProtuStrankaListFormatedWithAdressOIB>
    <izvorni_sadrzaj>
      <item>SARA jednostavno društvo s ograničenom odgovornošću za ugostiteljstvo i turizam, OIB 56602173883, Put Vrela 72, 23000 Zadar</item>
    </izvorni_sadrzaj>
    <derivirana_varijabla naziv="DomainObject.Predmet.ProtuStrankaListFormatedWithAdressOIB_1">
      <item>SARA jednostavno društvo s ograničenom odgovornošću za ugostiteljstvo i turizam, OIB 56602173883, Put Vrela 72, 23000 Zadar</item>
    </derivirana_varijabla>
  </DomainObject.Predmet.ProtuStrankaListFormatedWithAdressOIB>
  <DomainObject.Predmet.ProtuStrankaListNazivFormated>
    <izvorni_sadrzaj>
      <item>SARA jednostavno društvo s ograničenom odgovornošću za ugostiteljstvo i turizam</item>
    </izvorni_sadrzaj>
    <derivirana_varijabla naziv="DomainObject.Predmet.ProtuStrankaListNazivFormated_1">
      <item>SARA jednostavno društvo s ograničenom odgovornošću za ugostiteljstvo i turizam</item>
    </derivirana_varijabla>
  </DomainObject.Predmet.ProtuStrankaListNazivFormated>
  <DomainObject.Predmet.ProtuStrankaListNazivFormatedOIB>
    <izvorni_sadrzaj>
      <item>SARA jednostavno društvo s ograničenom odgovornošću za ugostiteljstvo i turizam, OIB 56602173883</item>
    </izvorni_sadrzaj>
    <derivirana_varijabla naziv="DomainObject.Predmet.ProtuStrankaListNazivFormatedOIB_1">
      <item>SARA jednostavno društvo s ograničenom odgovornošću za ugostiteljstvo i turizam, OIB 56602173883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SARA jednostavno društvo s ograničenom odgovornošću za ugostiteljstvo i turizam</izvorni_sadrzaj>
    <derivirana_varijabla naziv="DomainObject.Predmet.ProtustrankaIDrugi_1">SARA jednostavno društvo s ograničenom odgovornošću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SARA jednostavno društvo s ograničenom odgovornošću za ugostiteljstvo i turizam, OIB 56602173883, Put Vrela 72, 23000 Zadar</izvorni_sadrzaj>
    <derivirana_varijabla naziv="DomainObject.Predmet.ProtustrankaIDrugiAdressOIB_1">SARA jednostavno društvo s ograničenom odgovornošću za ugostiteljstvo i turizam, OIB 56602173883, Put Vrela 72,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SARA jednostavno društvo s ograničenom odgovornošću za ugostiteljstvo i turizam</item>
    </izvorni_sadrzaj>
    <derivirana_varijabla naziv="DomainObject.Predmet.SudioniciListNaziv_1">
      <item>FINA</item>
      <item>SARA jednostavno društvo s ograničenom odgovornošću za ugostiteljstvo i turizam</item>
    </derivirana_varijabla>
  </DomainObject.Predmet.SudioniciListNaziv>
  <DomainObject.Predmet.SudioniciListAdressOIB>
    <izvorni_sadrzaj>
      <item>FINA, OIB 85821130368</item>
      <item>SARA jednostavno društvo s ograničenom odgovornošću za ugostiteljstvo i turizam, OIB 56602173883, Put Vrela 72,23000 Zadar</item>
    </izvorni_sadrzaj>
    <derivirana_varijabla naziv="DomainObject.Predmet.SudioniciListAdressOIB_1">
      <item>FINA, OIB 85821130368</item>
      <item>SARA jednostavno društvo s ograničenom odgovornošću za ugostiteljstvo i turizam, OIB 56602173883, Put Vrela 72,23000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56602173883</item>
    </izvorni_sadrzaj>
    <derivirana_varijabla naziv="DomainObject.Predmet.SudioniciListNazivOIB_1">
      <item>, OIB 85821130368</item>
      <item>, OIB 56602173883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C23E5-E7F6-4FE4-B7DC-059F6A4FAD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809</properties:Characters>
  <properties:Lines>40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2016-11-07T12:29:00Z</dcterms:created>
  <dc:creator>Ardena Bajlo</dc:creator>
  <cp:lastModifiedBy>Nena Mužanović</cp:lastModifiedBy>
  <cp:lastPrinted>2016-11-10T09:52:00Z</cp:lastPrinted>
  <dcterms:modified xmlns:xsi="http://www.w3.org/2001/XMLSchema-instance" xsi:type="dcterms:W3CDTF">2016-11-10T11:59:00Z</dcterms:modified>
  <cp:revision>6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