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ab6a" w14:paraId="533ab6a" w:rsidRDefault="00F41187" w:rsidP="00F41187" w:rsidR="00F41187" w:rsidRPr="00F41187">
      <w:pPr>
        <w:pBdr>
          <w:bottom w:space="1" w:sz="4" w:color="auto" w:val="single"/>
        </w:pBdr>
        <w15:collapsed w:val="false"/>
        <w:rPr>
          <w:b/>
          <w:sz w:val="24"/>
          <w:szCs w:val="24"/>
        </w:rPr>
      </w:pPr>
      <w:bookmarkStart w:name="_GoBack" w:id="0"/>
      <w:bookmarkEnd w:id="0"/>
      <w:r w:rsidRPr="00F41187">
        <w:rPr>
          <w:b/>
          <w:sz w:val="24"/>
          <w:szCs w:val="24"/>
        </w:rPr>
        <w:t>Stečajni upravitelj</w:t>
      </w:r>
    </w:p>
    <w:p w:rsidRDefault="00F41187" w:rsidP="00F41187" w:rsidR="00F41187" w:rsidRPr="00F41187">
      <w:pPr>
        <w:pBdr>
          <w:bottom w:space="1" w:sz="4" w:color="auto" w:val="single"/>
        </w:pBdr>
        <w:rPr>
          <w:b/>
          <w:sz w:val="24"/>
          <w:szCs w:val="24"/>
        </w:rPr>
      </w:pPr>
      <w:bookmarkStart w:name="_Hlk505684429" w:id="1"/>
      <w:r w:rsidRPr="00F41187">
        <w:rPr>
          <w:b/>
          <w:sz w:val="24"/>
          <w:szCs w:val="24"/>
        </w:rPr>
        <w:t>Milan Kanjer, dipl. oec.</w:t>
      </w:r>
    </w:p>
    <w:bookmarkEnd w:id="1"/>
    <w:p w:rsidRDefault="00F41187" w:rsidP="00F41187" w:rsidR="00F41187" w:rsidRPr="00F41187">
      <w:pPr>
        <w:pBdr>
          <w:bottom w:space="1" w:sz="4" w:color="auto" w:val="single"/>
        </w:pBdr>
        <w:rPr>
          <w:sz w:val="24"/>
          <w:szCs w:val="24"/>
        </w:rPr>
      </w:pPr>
      <w:r w:rsidRPr="00F41187">
        <w:rPr>
          <w:sz w:val="24"/>
          <w:szCs w:val="24"/>
        </w:rPr>
        <w:t>10000 Zagreb, II Praćanska 6a</w:t>
      </w:r>
    </w:p>
    <w:p w:rsidRDefault="00F41187" w:rsidP="00F41187" w:rsidR="00F41187" w:rsidRPr="00F41187">
      <w:pPr>
        <w:pBdr>
          <w:bottom w:space="1" w:sz="4" w:color="auto" w:val="single"/>
        </w:pBdr>
        <w:rPr>
          <w:sz w:val="24"/>
          <w:szCs w:val="24"/>
        </w:rPr>
      </w:pPr>
      <w:r w:rsidRPr="00F41187">
        <w:rPr>
          <w:sz w:val="24"/>
          <w:szCs w:val="24"/>
        </w:rPr>
        <w:t>Tel. 091/ 3823-035, Fax. 01/6050-415</w:t>
      </w:r>
    </w:p>
    <w:p w:rsidRDefault="00F41187" w:rsidP="00F41187" w:rsidR="00F41187" w:rsidRPr="00F41187">
      <w:pPr>
        <w:rPr>
          <w:b/>
          <w:sz w:val="24"/>
          <w:szCs w:val="24"/>
        </w:rPr>
      </w:pPr>
    </w:p>
    <w:p w:rsidRDefault="00265FCA" w:rsidP="00D31A7F" w:rsidR="00265FCA" w:rsidRPr="00F41187">
      <w:pPr>
        <w:rPr>
          <w:sz w:val="24"/>
          <w:szCs w:val="24"/>
        </w:rPr>
      </w:pPr>
    </w:p>
    <w:p w:rsidRDefault="00265FCA" w:rsidP="00D31A7F" w:rsidR="00265FCA" w:rsidRPr="00F41187">
      <w:pPr>
        <w:rPr>
          <w:sz w:val="24"/>
          <w:szCs w:val="24"/>
        </w:rPr>
      </w:pPr>
    </w:p>
    <w:p w:rsidRDefault="00EA2F01" w:rsidP="00D31A7F" w:rsidR="00C87713" w:rsidRPr="00F41187">
      <w:pPr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  <w:r w:rsidRPr="00F41187">
        <w:rPr>
          <w:b/>
          <w:sz w:val="24"/>
          <w:szCs w:val="24"/>
        </w:rPr>
        <w:tab/>
      </w:r>
    </w:p>
    <w:p w:rsidRDefault="00EA2F01" w:rsidP="00D31A7F" w:rsidR="00172718" w:rsidRPr="00F41187">
      <w:pPr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ab/>
      </w:r>
    </w:p>
    <w:p w:rsidRDefault="00E84C46" w:rsidP="00957C18" w:rsidR="00E84C46" w:rsidRPr="00F41187">
      <w:pPr>
        <w:ind w:firstLine="11" w:left="3544"/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>TRGOVAČKI SUD U ZAGREBU</w:t>
      </w:r>
    </w:p>
    <w:p w:rsidRDefault="00EA2F01" w:rsidP="00957C18" w:rsidR="00EA2F01" w:rsidRPr="00F41187">
      <w:pPr>
        <w:ind w:firstLine="11" w:left="3544"/>
        <w:rPr>
          <w:b/>
          <w:sz w:val="24"/>
          <w:szCs w:val="24"/>
        </w:rPr>
      </w:pPr>
    </w:p>
    <w:p w:rsidRDefault="00C87713" w:rsidP="00957C18" w:rsidR="00C87713" w:rsidRPr="00F41187">
      <w:pPr>
        <w:ind w:firstLine="11" w:left="3544"/>
        <w:rPr>
          <w:b/>
          <w:sz w:val="24"/>
          <w:szCs w:val="24"/>
          <w:u w:val="single"/>
        </w:rPr>
      </w:pPr>
      <w:r w:rsidRPr="00F41187">
        <w:rPr>
          <w:b/>
          <w:sz w:val="24"/>
          <w:szCs w:val="24"/>
          <w:u w:val="single"/>
        </w:rPr>
        <w:t>Na posl. br</w:t>
      </w:r>
      <w:r w:rsidR="009D4395" w:rsidRPr="00F41187">
        <w:rPr>
          <w:b/>
          <w:sz w:val="24"/>
          <w:szCs w:val="24"/>
          <w:u w:val="single"/>
        </w:rPr>
        <w:t xml:space="preserve">. </w:t>
      </w:r>
      <w:r w:rsidR="00081200" w:rsidRPr="00081200">
        <w:rPr>
          <w:b/>
          <w:sz w:val="24"/>
          <w:szCs w:val="24"/>
          <w:u w:val="single"/>
        </w:rPr>
        <w:t>48.St-5024/16</w:t>
      </w:r>
    </w:p>
    <w:p w:rsidRDefault="009D4395" w:rsidP="00957C18" w:rsidR="009D4395" w:rsidRPr="00F41187">
      <w:pPr>
        <w:ind w:firstLine="11" w:left="3544"/>
        <w:rPr>
          <w:b/>
          <w:sz w:val="24"/>
          <w:szCs w:val="24"/>
        </w:rPr>
      </w:pPr>
    </w:p>
    <w:p w:rsidRDefault="00F41187" w:rsidP="00957C18" w:rsidR="00F41187">
      <w:pPr>
        <w:ind w:firstLine="11" w:left="3544"/>
        <w:rPr>
          <w:b/>
          <w:sz w:val="24"/>
          <w:szCs w:val="24"/>
        </w:rPr>
      </w:pPr>
    </w:p>
    <w:p w:rsidRDefault="00081200" w:rsidP="00265FCA" w:rsidR="00F41187">
      <w:pPr>
        <w:ind w:firstLine="720" w:left="2835"/>
        <w:rPr>
          <w:b/>
          <w:sz w:val="24"/>
          <w:szCs w:val="24"/>
        </w:rPr>
      </w:pPr>
      <w:bookmarkStart w:name="_Hlk505765921" w:id="2"/>
      <w:r w:rsidRPr="00081200">
        <w:rPr>
          <w:b/>
          <w:sz w:val="24"/>
          <w:szCs w:val="24"/>
        </w:rPr>
        <w:t>BARIVAN GRADNJA j.d.o.o. u stečaju</w:t>
      </w:r>
      <w:r w:rsidR="00F41187" w:rsidRPr="00F41187">
        <w:rPr>
          <w:b/>
          <w:sz w:val="24"/>
          <w:szCs w:val="24"/>
        </w:rPr>
        <w:t xml:space="preserve"> </w:t>
      </w:r>
    </w:p>
    <w:p w:rsidRDefault="00F41187" w:rsidP="00265FCA" w:rsidR="00F41187">
      <w:pPr>
        <w:ind w:firstLine="720" w:left="2835"/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 xml:space="preserve">Zagreb, </w:t>
      </w:r>
      <w:r w:rsidR="00081200" w:rsidRPr="00081200">
        <w:rPr>
          <w:b/>
          <w:sz w:val="24"/>
          <w:szCs w:val="24"/>
        </w:rPr>
        <w:t>Pečnjakova 1</w:t>
      </w:r>
      <w:r w:rsidRPr="00F41187">
        <w:rPr>
          <w:b/>
          <w:sz w:val="24"/>
          <w:szCs w:val="24"/>
        </w:rPr>
        <w:t xml:space="preserve"> </w:t>
      </w:r>
    </w:p>
    <w:p w:rsidRDefault="00F41187" w:rsidP="00265FCA" w:rsidR="00150301" w:rsidRPr="00E312F4">
      <w:pPr>
        <w:ind w:firstLine="720" w:left="2835"/>
        <w:rPr>
          <w:b/>
          <w:sz w:val="24"/>
          <w:szCs w:val="24"/>
        </w:rPr>
      </w:pPr>
      <w:r w:rsidRPr="00F41187">
        <w:rPr>
          <w:b/>
          <w:sz w:val="24"/>
          <w:szCs w:val="24"/>
        </w:rPr>
        <w:t>OIB:</w:t>
      </w:r>
      <w:r w:rsidR="00081200" w:rsidRPr="00081200">
        <w:t xml:space="preserve"> </w:t>
      </w:r>
      <w:r w:rsidR="00081200" w:rsidRPr="00081200">
        <w:rPr>
          <w:b/>
          <w:sz w:val="24"/>
          <w:szCs w:val="24"/>
        </w:rPr>
        <w:t>86017630992</w:t>
      </w:r>
      <w:bookmarkEnd w:id="2"/>
    </w:p>
    <w:p w:rsidRDefault="00172718" w:rsidP="00342CB5" w:rsidR="00172718" w:rsidRPr="00E312F4">
      <w:pPr>
        <w:rPr>
          <w:b/>
          <w:sz w:val="24"/>
          <w:szCs w:val="24"/>
        </w:rPr>
      </w:pPr>
    </w:p>
    <w:p w:rsidRDefault="00BA1520" w:rsidP="00342CB5" w:rsidR="00BA1520">
      <w:pPr>
        <w:rPr>
          <w:b/>
          <w:sz w:val="24"/>
          <w:szCs w:val="24"/>
        </w:rPr>
      </w:pPr>
    </w:p>
    <w:p w:rsidRDefault="00265FCA" w:rsidP="00342CB5" w:rsidR="00265FCA">
      <w:pPr>
        <w:rPr>
          <w:b/>
          <w:sz w:val="24"/>
          <w:szCs w:val="24"/>
        </w:rPr>
      </w:pPr>
    </w:p>
    <w:p w:rsidRDefault="00265FCA" w:rsidP="00342CB5" w:rsidR="00265FCA" w:rsidRPr="00E312F4">
      <w:pPr>
        <w:rPr>
          <w:b/>
          <w:sz w:val="24"/>
          <w:szCs w:val="24"/>
        </w:rPr>
      </w:pPr>
    </w:p>
    <w:p w:rsidRDefault="00172718" w:rsidP="00342CB5" w:rsidR="00172718" w:rsidRPr="00E312F4">
      <w:pPr>
        <w:rPr>
          <w:b/>
          <w:sz w:val="24"/>
          <w:szCs w:val="24"/>
        </w:rPr>
      </w:pPr>
    </w:p>
    <w:p w:rsidRDefault="00E84C46" w:rsidP="00E84C46" w:rsidR="00E84C46" w:rsidRPr="00E312F4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IZVJEŠĆE</w:t>
      </w:r>
    </w:p>
    <w:p w:rsidRDefault="00E84C46" w:rsidP="00E84C46" w:rsidR="00E84C46" w:rsidRPr="00E312F4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STEČAJNOG UPRAVITELJA</w:t>
      </w:r>
      <w:r w:rsidR="00150301" w:rsidRPr="00E312F4">
        <w:rPr>
          <w:b/>
          <w:sz w:val="24"/>
          <w:szCs w:val="24"/>
        </w:rPr>
        <w:t xml:space="preserve"> O GOSPODARSKOM POLOŽAJU</w:t>
      </w:r>
    </w:p>
    <w:p w:rsidRDefault="00150301" w:rsidP="00E84C46" w:rsidR="00265FCA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STEČAJNOG DUŽNIKA</w:t>
      </w:r>
      <w:r w:rsidR="00265FCA">
        <w:rPr>
          <w:b/>
          <w:sz w:val="24"/>
          <w:szCs w:val="24"/>
        </w:rPr>
        <w:t xml:space="preserve"> ZA </w:t>
      </w:r>
    </w:p>
    <w:p w:rsidRDefault="00265FCA" w:rsidP="00E84C46" w:rsidR="00150301" w:rsidRPr="00E312F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IZVJEŠTAJNO ROČIŠTE </w:t>
      </w:r>
    </w:p>
    <w:p w:rsidRDefault="00E84C46" w:rsidP="00E84C46" w:rsidR="00E84C46" w:rsidRPr="00E312F4">
      <w:pPr>
        <w:jc w:val="center"/>
        <w:rPr>
          <w:sz w:val="24"/>
          <w:szCs w:val="24"/>
        </w:rPr>
      </w:pPr>
    </w:p>
    <w:p w:rsidRDefault="006D4B30" w:rsidP="00E84C46" w:rsidR="006D4B30" w:rsidRPr="00E312F4">
      <w:pPr>
        <w:jc w:val="center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C87C59" w:rsidP="003E33CB" w:rsidR="00265FCA" w:rsidRPr="00C87C59">
      <w:pPr>
        <w:jc w:val="both"/>
        <w:rPr>
          <w:sz w:val="24"/>
          <w:szCs w:val="24"/>
        </w:rPr>
      </w:pPr>
      <w:r w:rsidRPr="00C87C59">
        <w:rPr>
          <w:sz w:val="24"/>
          <w:szCs w:val="24"/>
        </w:rPr>
        <w:t>U prilogu:</w:t>
      </w:r>
    </w:p>
    <w:p w:rsidRDefault="00C87C59" w:rsidP="003E33CB" w:rsidR="00C87C59" w:rsidRPr="00C87C59">
      <w:pPr>
        <w:jc w:val="both"/>
        <w:rPr>
          <w:sz w:val="24"/>
          <w:szCs w:val="24"/>
        </w:rPr>
      </w:pPr>
      <w:r w:rsidRPr="00C87C59">
        <w:rPr>
          <w:sz w:val="24"/>
          <w:szCs w:val="24"/>
        </w:rPr>
        <w:t>- popis predmeta stečajne mase (čl. 221. SZ-a);</w:t>
      </w:r>
    </w:p>
    <w:p w:rsidRDefault="00C87C59" w:rsidP="00C87C59" w:rsidR="00C87C59" w:rsidRPr="00C87C59">
      <w:pPr>
        <w:rPr>
          <w:sz w:val="24"/>
          <w:szCs w:val="24"/>
        </w:rPr>
      </w:pPr>
      <w:r w:rsidRPr="00C87C59">
        <w:rPr>
          <w:sz w:val="24"/>
          <w:szCs w:val="24"/>
        </w:rPr>
        <w:t>- popis vjerovnika (čl. 222. SZ-a);</w:t>
      </w:r>
    </w:p>
    <w:p w:rsidRDefault="00C87C59" w:rsidP="00C87C59" w:rsidR="00C87C59" w:rsidRPr="00C87C59">
      <w:pPr>
        <w:rPr>
          <w:sz w:val="24"/>
          <w:szCs w:val="24"/>
        </w:rPr>
      </w:pPr>
      <w:r w:rsidRPr="00C87C59">
        <w:rPr>
          <w:sz w:val="24"/>
          <w:szCs w:val="24"/>
        </w:rPr>
        <w:t xml:space="preserve">- </w:t>
      </w:r>
      <w:r>
        <w:rPr>
          <w:sz w:val="24"/>
          <w:szCs w:val="24"/>
        </w:rPr>
        <w:t>pregled</w:t>
      </w:r>
      <w:r w:rsidRPr="00C87C59">
        <w:rPr>
          <w:sz w:val="24"/>
          <w:szCs w:val="24"/>
        </w:rPr>
        <w:t xml:space="preserve"> imovine i obveza (čl. 223 SZ-a)</w:t>
      </w:r>
      <w:r>
        <w:rPr>
          <w:sz w:val="24"/>
          <w:szCs w:val="24"/>
        </w:rPr>
        <w:t>.</w:t>
      </w:r>
    </w:p>
    <w:p w:rsidRDefault="00C87C59" w:rsidP="003E33CB" w:rsidR="00C87C59" w:rsidRPr="00C87C59">
      <w:pPr>
        <w:jc w:val="both"/>
        <w:rPr>
          <w:sz w:val="24"/>
          <w:szCs w:val="24"/>
        </w:rPr>
      </w:pPr>
    </w:p>
    <w:p w:rsidRDefault="00265FCA" w:rsidP="003E33CB" w:rsidR="00265FCA" w:rsidRPr="00C87C59">
      <w:pPr>
        <w:jc w:val="both"/>
        <w:rPr>
          <w:sz w:val="24"/>
          <w:szCs w:val="24"/>
        </w:rPr>
      </w:pPr>
    </w:p>
    <w:p w:rsidRDefault="00265FCA" w:rsidP="003E33CB" w:rsidR="00265FCA">
      <w:pPr>
        <w:jc w:val="both"/>
        <w:rPr>
          <w:sz w:val="24"/>
          <w:szCs w:val="24"/>
        </w:rPr>
      </w:pPr>
    </w:p>
    <w:p w:rsidRDefault="00265FCA" w:rsidP="00265FCA" w:rsidR="00265FCA" w:rsidRPr="00265FCA">
      <w:pPr>
        <w:jc w:val="both"/>
        <w:rPr>
          <w:sz w:val="24"/>
          <w:szCs w:val="24"/>
        </w:rPr>
      </w:pPr>
      <w:r w:rsidRPr="00265FCA">
        <w:rPr>
          <w:sz w:val="24"/>
          <w:szCs w:val="24"/>
        </w:rPr>
        <w:t>stečajni upravitelj</w:t>
      </w:r>
    </w:p>
    <w:p w:rsidRDefault="00F41187" w:rsidP="00265FCA" w:rsidR="00265FCA">
      <w:pPr>
        <w:jc w:val="both"/>
        <w:rPr>
          <w:sz w:val="24"/>
          <w:szCs w:val="24"/>
        </w:rPr>
      </w:pPr>
      <w:r w:rsidRPr="00F41187">
        <w:rPr>
          <w:sz w:val="24"/>
          <w:szCs w:val="24"/>
        </w:rPr>
        <w:t>Milan Kanjer, dipl. oec.</w:t>
      </w:r>
    </w:p>
    <w:p w:rsidRDefault="00F41187" w:rsidP="00265FCA" w:rsidR="00F41187" w:rsidRPr="00265FCA">
      <w:pPr>
        <w:jc w:val="both"/>
        <w:rPr>
          <w:sz w:val="24"/>
          <w:szCs w:val="24"/>
        </w:rPr>
      </w:pPr>
    </w:p>
    <w:p w:rsidRDefault="00265FCA" w:rsidP="00265FCA" w:rsidR="00265FCA" w:rsidRPr="00265FCA">
      <w:pPr>
        <w:jc w:val="both"/>
        <w:rPr>
          <w:sz w:val="24"/>
          <w:szCs w:val="24"/>
        </w:rPr>
      </w:pPr>
    </w:p>
    <w:p w:rsidRDefault="00186648" w:rsidP="00265FCA" w:rsidR="00265FCA">
      <w:pPr>
        <w:jc w:val="center"/>
        <w:rPr>
          <w:sz w:val="24"/>
          <w:szCs w:val="24"/>
        </w:rPr>
      </w:pPr>
      <w:r w:rsidRPr="002906E4">
        <w:rPr>
          <w:sz w:val="24"/>
          <w:szCs w:val="24"/>
        </w:rPr>
        <w:t xml:space="preserve">U Zagrebu, </w:t>
      </w:r>
      <w:r w:rsidR="002906E4">
        <w:rPr>
          <w:sz w:val="24"/>
          <w:szCs w:val="24"/>
        </w:rPr>
        <w:t>19</w:t>
      </w:r>
      <w:r w:rsidR="00265FCA" w:rsidRPr="002906E4">
        <w:rPr>
          <w:sz w:val="24"/>
          <w:szCs w:val="24"/>
        </w:rPr>
        <w:t xml:space="preserve">. </w:t>
      </w:r>
      <w:r w:rsidR="002906E4">
        <w:rPr>
          <w:sz w:val="24"/>
          <w:szCs w:val="24"/>
        </w:rPr>
        <w:t xml:space="preserve">veljače </w:t>
      </w:r>
      <w:r w:rsidR="00265FCA" w:rsidRPr="002906E4">
        <w:rPr>
          <w:sz w:val="24"/>
          <w:szCs w:val="24"/>
        </w:rPr>
        <w:t>201</w:t>
      </w:r>
      <w:r w:rsidR="002906E4">
        <w:rPr>
          <w:sz w:val="24"/>
          <w:szCs w:val="24"/>
        </w:rPr>
        <w:t>8</w:t>
      </w:r>
      <w:r w:rsidR="00265FCA" w:rsidRPr="002906E4">
        <w:rPr>
          <w:sz w:val="24"/>
          <w:szCs w:val="24"/>
        </w:rPr>
        <w:t>. god.</w:t>
      </w:r>
    </w:p>
    <w:p w:rsidRDefault="00265FCA" w:rsidP="003E33CB" w:rsidR="00265FCA">
      <w:pPr>
        <w:jc w:val="both"/>
        <w:rPr>
          <w:sz w:val="24"/>
          <w:szCs w:val="24"/>
        </w:rPr>
      </w:pPr>
    </w:p>
    <w:p w:rsidRDefault="002B24EB" w:rsidP="00AC0FBE" w:rsidR="00265FCA" w:rsidRPr="002B24EB">
      <w:pPr>
        <w:numPr>
          <w:ilvl w:val="0"/>
          <w:numId w:val="23"/>
        </w:numPr>
        <w:ind w:left="284"/>
        <w:jc w:val="both"/>
        <w:rPr>
          <w:b/>
          <w:sz w:val="24"/>
          <w:szCs w:val="24"/>
        </w:rPr>
      </w:pPr>
      <w:r w:rsidRPr="002B24EB">
        <w:rPr>
          <w:b/>
          <w:sz w:val="24"/>
          <w:szCs w:val="24"/>
        </w:rPr>
        <w:t>OSNOVNI PODACI O STEČAJNOM DUŽNIKU</w:t>
      </w:r>
    </w:p>
    <w:p w:rsidRDefault="00265FCA" w:rsidP="00265FCA" w:rsidR="00265FCA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b/>
          <w:sz w:val="24"/>
          <w:szCs w:val="24"/>
        </w:rPr>
      </w:pPr>
      <w:r w:rsidRPr="002B24EB">
        <w:rPr>
          <w:b/>
          <w:sz w:val="24"/>
          <w:szCs w:val="24"/>
        </w:rPr>
        <w:t xml:space="preserve">STANJE UPISA - IZVADAK IZ SUDSKOG  REGISTRA </w:t>
      </w: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        </w:t>
      </w:r>
      <w:r w:rsidRPr="002B24EB">
        <w:rPr>
          <w:sz w:val="24"/>
          <w:szCs w:val="24"/>
        </w:rPr>
        <w:tab/>
        <w:t>Trgovačkog suda u Zagrebu</w:t>
      </w:r>
      <w:r w:rsidRPr="002B24EB">
        <w:rPr>
          <w:sz w:val="24"/>
          <w:szCs w:val="24"/>
        </w:rPr>
        <w:tab/>
      </w:r>
    </w:p>
    <w:p w:rsidRDefault="002B24EB" w:rsidP="002B24EB" w:rsidR="002B24EB" w:rsidRPr="002B24EB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Tvrtka</w:t>
      </w:r>
    </w:p>
    <w:p w:rsidRDefault="00081200" w:rsidP="002B24EB" w:rsidR="00F41187">
      <w:pPr>
        <w:jc w:val="both"/>
        <w:rPr>
          <w:sz w:val="24"/>
          <w:szCs w:val="24"/>
        </w:rPr>
      </w:pPr>
      <w:bookmarkStart w:name="_Hlk505764689" w:id="3"/>
      <w:r w:rsidRPr="00081200">
        <w:rPr>
          <w:sz w:val="24"/>
          <w:szCs w:val="24"/>
        </w:rPr>
        <w:t>BARIVAN GRADNJA j.d.o.o. za gradnju, trgovinu i usluge</w:t>
      </w:r>
      <w:bookmarkEnd w:id="3"/>
      <w:r w:rsidRPr="00081200">
        <w:rPr>
          <w:sz w:val="24"/>
          <w:szCs w:val="24"/>
        </w:rPr>
        <w:t xml:space="preserve"> u stečaju</w:t>
      </w: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lastRenderedPageBreak/>
        <w:t xml:space="preserve">MBS: </w:t>
      </w:r>
      <w:r w:rsidR="00081200" w:rsidRPr="00081200">
        <w:rPr>
          <w:sz w:val="24"/>
          <w:szCs w:val="24"/>
        </w:rPr>
        <w:t>080840786</w:t>
      </w:r>
    </w:p>
    <w:p w:rsidRDefault="002B24EB" w:rsidP="002B24EB" w:rsid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OIB: </w:t>
      </w:r>
      <w:r w:rsidR="00081200" w:rsidRPr="00081200">
        <w:rPr>
          <w:sz w:val="24"/>
          <w:szCs w:val="24"/>
        </w:rPr>
        <w:t>86017630992</w:t>
      </w:r>
    </w:p>
    <w:p w:rsidRDefault="00F41187" w:rsidP="002B24EB" w:rsidR="00F41187" w:rsidRPr="002B24EB">
      <w:pPr>
        <w:jc w:val="both"/>
        <w:rPr>
          <w:sz w:val="24"/>
          <w:szCs w:val="24"/>
        </w:rPr>
      </w:pPr>
    </w:p>
    <w:p w:rsidRDefault="002B24EB" w:rsidP="002B24EB" w:rsid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ab/>
        <w:t xml:space="preserve">Uvidom u izvadak iz sudskog registara utvrđeno je da je trgovačko društvo </w:t>
      </w:r>
      <w:r w:rsidR="00081200" w:rsidRPr="00081200">
        <w:rPr>
          <w:sz w:val="24"/>
          <w:szCs w:val="24"/>
        </w:rPr>
        <w:t>BARIVAN GRADNJA j.d.o.o. za gradnju, trgovinu i usluge</w:t>
      </w:r>
      <w:r w:rsidR="007D710E">
        <w:rPr>
          <w:sz w:val="24"/>
          <w:szCs w:val="24"/>
        </w:rPr>
        <w:t xml:space="preserve">, osnovano </w:t>
      </w:r>
      <w:r w:rsidR="00081200">
        <w:rPr>
          <w:sz w:val="24"/>
          <w:szCs w:val="24"/>
        </w:rPr>
        <w:t>2013</w:t>
      </w:r>
      <w:r w:rsidRPr="002B24EB">
        <w:rPr>
          <w:sz w:val="24"/>
          <w:szCs w:val="24"/>
        </w:rPr>
        <w:t xml:space="preserve">. godine u </w:t>
      </w:r>
      <w:r w:rsidR="007D710E">
        <w:rPr>
          <w:sz w:val="24"/>
          <w:szCs w:val="24"/>
        </w:rPr>
        <w:t>Zagrebu</w:t>
      </w:r>
      <w:r w:rsidRPr="002B24EB">
        <w:rPr>
          <w:sz w:val="24"/>
          <w:szCs w:val="24"/>
        </w:rPr>
        <w:t xml:space="preserve">. </w:t>
      </w:r>
    </w:p>
    <w:p w:rsidRDefault="00B079DA" w:rsidP="002B24EB" w:rsidR="00B079DA">
      <w:pPr>
        <w:jc w:val="both"/>
        <w:rPr>
          <w:sz w:val="24"/>
          <w:szCs w:val="24"/>
        </w:rPr>
      </w:pPr>
    </w:p>
    <w:p w:rsidRDefault="00B079DA" w:rsidP="002B24EB" w:rsid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 xml:space="preserve">Djelatnost: </w:t>
      </w:r>
      <w:r w:rsidR="00081200" w:rsidRPr="00081200">
        <w:rPr>
          <w:sz w:val="24"/>
          <w:szCs w:val="24"/>
        </w:rPr>
        <w:t>41.20 Gradnja stambenih i nestambenih zgrada (NKD 2007)</w:t>
      </w:r>
      <w:r w:rsidRPr="00B079DA">
        <w:rPr>
          <w:sz w:val="24"/>
          <w:szCs w:val="24"/>
        </w:rPr>
        <w:t xml:space="preserve"> </w:t>
      </w:r>
    </w:p>
    <w:p w:rsidRDefault="00B079DA" w:rsidP="002B24EB" w:rsidR="00B079DA">
      <w:pPr>
        <w:jc w:val="both"/>
        <w:rPr>
          <w:sz w:val="24"/>
          <w:szCs w:val="24"/>
        </w:rPr>
      </w:pPr>
    </w:p>
    <w:p w:rsidRDefault="00B079DA" w:rsidP="002B24EB" w:rsid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 xml:space="preserve">Adresa: </w:t>
      </w:r>
      <w:r w:rsidR="009D4395" w:rsidRPr="009D4395">
        <w:rPr>
          <w:sz w:val="24"/>
          <w:szCs w:val="24"/>
        </w:rPr>
        <w:t xml:space="preserve">10000 Zagreb, </w:t>
      </w:r>
      <w:r w:rsidR="00081200" w:rsidRPr="00081200">
        <w:rPr>
          <w:sz w:val="24"/>
          <w:szCs w:val="24"/>
        </w:rPr>
        <w:t>Pećnjakova 1</w:t>
      </w:r>
    </w:p>
    <w:p w:rsidRDefault="00B079DA" w:rsidP="002B24EB" w:rsidR="00B079DA" w:rsidRPr="002B24EB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Predmet poslovanja:</w:t>
      </w:r>
    </w:p>
    <w:p w:rsidRDefault="00081200" w:rsidP="00081200" w:rsidR="00081200" w:rsidRPr="00081200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*Projektiranje, građenje, uporaba i uklanjanje građevina </w:t>
      </w:r>
    </w:p>
    <w:p w:rsidRDefault="00081200" w:rsidP="00081200" w:rsidR="00081200" w:rsidRPr="00081200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*Nadzor nad gradnjom </w:t>
      </w:r>
    </w:p>
    <w:p w:rsidRDefault="00081200" w:rsidP="00081200" w:rsidR="00081200" w:rsidRPr="00081200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*Poslovanje nekretninama </w:t>
      </w:r>
    </w:p>
    <w:p w:rsidRDefault="00081200" w:rsidP="00081200" w:rsidR="00081200" w:rsidRPr="00081200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*Kupnja i prodaja robe </w:t>
      </w:r>
    </w:p>
    <w:p w:rsidRDefault="00081200" w:rsidP="00081200" w:rsidR="00081200" w:rsidRPr="00081200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*Obavljanje trgovačkog posredovanja na domaćem i inozemnom tržištu </w:t>
      </w:r>
    </w:p>
    <w:p w:rsidRDefault="00081200" w:rsidP="00081200" w:rsidR="00081200" w:rsidRPr="00081200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*Djelatnosti javnoga cestovnog prijevoza putnika i tereta u domaćem i međunarodnom prometu </w:t>
      </w:r>
    </w:p>
    <w:p w:rsidRDefault="00081200" w:rsidP="00081200" w:rsidR="00081200" w:rsidRPr="00081200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*Pripremanje hrane i pružanje usluge prehrane </w:t>
      </w:r>
    </w:p>
    <w:p w:rsidRDefault="00081200" w:rsidP="00081200" w:rsidR="00081200" w:rsidRPr="00081200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*Pružanje usluga smještaja </w:t>
      </w:r>
    </w:p>
    <w:p w:rsidRDefault="00081200" w:rsidP="00081200" w:rsidR="00081200" w:rsidRPr="00081200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*Istraživanje tržišta i ispitivanje javnog mnijenja </w:t>
      </w:r>
    </w:p>
    <w:p w:rsidRDefault="00081200" w:rsidP="00081200" w:rsidR="00081200" w:rsidRPr="00081200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*promidžba (reklama i propaganda) </w:t>
      </w:r>
    </w:p>
    <w:p w:rsidRDefault="00081200" w:rsidP="00081200" w:rsidR="00081200" w:rsidRPr="00081200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*Turističke usluge u ostalim oblicima turističke ponude </w:t>
      </w:r>
    </w:p>
    <w:p w:rsidRDefault="00081200" w:rsidP="00081200" w:rsidR="00081200" w:rsidRPr="00081200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*Ostale turističke usluge </w:t>
      </w:r>
    </w:p>
    <w:p w:rsidRDefault="00081200" w:rsidP="00081200" w:rsidR="00081200" w:rsidRPr="00081200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*Turističke usluge koje uključuju športsko-rekreativne ili pustolovne aktivnosti </w:t>
      </w:r>
    </w:p>
    <w:p w:rsidRDefault="00081200" w:rsidP="00081200" w:rsidR="00081200" w:rsidRPr="00081200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*Iznajmljivanje strojeva i opreme, bez rukovatelja i predmeta za osobnu uporabu i kućanstvo </w:t>
      </w:r>
    </w:p>
    <w:p w:rsidRDefault="00081200" w:rsidP="00081200" w:rsidR="00F41187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>*Zastupanje inozemnih tvrtki</w:t>
      </w:r>
    </w:p>
    <w:p w:rsidRDefault="00081200" w:rsidP="00081200" w:rsidR="00081200" w:rsidRPr="002B24EB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Osobe ovlaštene za zastupanje društva </w:t>
      </w:r>
      <w:r>
        <w:rPr>
          <w:sz w:val="24"/>
          <w:szCs w:val="24"/>
        </w:rPr>
        <w:t>do dana otvaranja stečajnog postupka</w:t>
      </w:r>
    </w:p>
    <w:p w:rsidRDefault="007D710E" w:rsidP="007D710E" w:rsidR="007D710E">
      <w:pPr>
        <w:jc w:val="both"/>
        <w:rPr>
          <w:sz w:val="24"/>
          <w:szCs w:val="24"/>
        </w:rPr>
      </w:pPr>
    </w:p>
    <w:p w:rsidRDefault="00081200" w:rsidP="00081200" w:rsidR="00081200" w:rsidRPr="00081200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ZORA BARIŠIĆ, OIB: 43348730342 </w:t>
      </w:r>
    </w:p>
    <w:p w:rsidRDefault="00081200" w:rsidP="00081200" w:rsidR="00F41187">
      <w:pPr>
        <w:jc w:val="both"/>
        <w:rPr>
          <w:sz w:val="24"/>
          <w:szCs w:val="24"/>
        </w:rPr>
      </w:pPr>
      <w:r w:rsidRPr="00081200">
        <w:rPr>
          <w:sz w:val="24"/>
          <w:szCs w:val="24"/>
        </w:rPr>
        <w:t xml:space="preserve">Petrinja, UNSKA 15 </w:t>
      </w:r>
    </w:p>
    <w:p w:rsidRDefault="002B24EB" w:rsidP="00F41187" w:rsid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- zastupa pojedinačno i samostalno</w:t>
      </w:r>
    </w:p>
    <w:p w:rsidRDefault="007D710E" w:rsidP="002B24EB" w:rsidR="007D710E">
      <w:pPr>
        <w:jc w:val="both"/>
        <w:rPr>
          <w:sz w:val="24"/>
          <w:szCs w:val="24"/>
        </w:rPr>
      </w:pPr>
    </w:p>
    <w:p w:rsidRDefault="007D710E" w:rsidP="002B24EB" w:rsidR="002B24EB">
      <w:pPr>
        <w:jc w:val="both"/>
        <w:rPr>
          <w:sz w:val="24"/>
          <w:szCs w:val="24"/>
        </w:rPr>
      </w:pPr>
      <w:r>
        <w:rPr>
          <w:sz w:val="24"/>
          <w:szCs w:val="24"/>
        </w:rPr>
        <w:t>Temeljni kapital društ</w:t>
      </w:r>
      <w:r w:rsidR="009D4395">
        <w:rPr>
          <w:sz w:val="24"/>
          <w:szCs w:val="24"/>
        </w:rPr>
        <w:t xml:space="preserve">va je </w:t>
      </w:r>
      <w:r w:rsidR="00081200">
        <w:rPr>
          <w:sz w:val="24"/>
          <w:szCs w:val="24"/>
        </w:rPr>
        <w:t>1</w:t>
      </w:r>
      <w:r w:rsidR="002B24EB" w:rsidRPr="002B24EB">
        <w:rPr>
          <w:sz w:val="24"/>
          <w:szCs w:val="24"/>
        </w:rPr>
        <w:t>0,00 kuna.</w:t>
      </w:r>
    </w:p>
    <w:p w:rsidRDefault="002B24EB" w:rsidP="00265FCA" w:rsidR="002B24EB">
      <w:pPr>
        <w:jc w:val="both"/>
        <w:rPr>
          <w:sz w:val="24"/>
          <w:szCs w:val="24"/>
        </w:rPr>
      </w:pPr>
    </w:p>
    <w:p w:rsidRDefault="002B24EB" w:rsidP="002B24EB" w:rsidR="002B24EB" w:rsidRPr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Predloženi dužnik je svoje financijsko poslovanje obavljao preko žiro računa broj:</w:t>
      </w:r>
    </w:p>
    <w:p w:rsidRDefault="002B24EB" w:rsidP="002B24EB" w:rsidR="009D4395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•</w:t>
      </w:r>
      <w:r w:rsidRPr="002B24EB">
        <w:rPr>
          <w:sz w:val="24"/>
          <w:szCs w:val="24"/>
        </w:rPr>
        <w:tab/>
      </w:r>
      <w:bookmarkStart w:name="_Hlk505765995" w:id="4"/>
      <w:r w:rsidR="00081200" w:rsidRPr="00081200">
        <w:rPr>
          <w:sz w:val="24"/>
          <w:szCs w:val="24"/>
        </w:rPr>
        <w:t xml:space="preserve">HR8224840081106453623 </w:t>
      </w:r>
      <w:r w:rsidRPr="002B24EB">
        <w:rPr>
          <w:sz w:val="24"/>
          <w:szCs w:val="24"/>
        </w:rPr>
        <w:t xml:space="preserve">kod </w:t>
      </w:r>
      <w:r w:rsidR="00081200">
        <w:rPr>
          <w:sz w:val="24"/>
          <w:szCs w:val="24"/>
        </w:rPr>
        <w:t>RAIFFEISEN</w:t>
      </w:r>
      <w:r w:rsidR="009D4395" w:rsidRPr="009D4395">
        <w:rPr>
          <w:sz w:val="24"/>
          <w:szCs w:val="24"/>
        </w:rPr>
        <w:t xml:space="preserve">BANK </w:t>
      </w:r>
      <w:r w:rsidR="00DA3241">
        <w:rPr>
          <w:sz w:val="24"/>
          <w:szCs w:val="24"/>
        </w:rPr>
        <w:t xml:space="preserve">AUSTRIA </w:t>
      </w:r>
      <w:r w:rsidR="009D4395" w:rsidRPr="009D4395">
        <w:rPr>
          <w:sz w:val="24"/>
          <w:szCs w:val="24"/>
        </w:rPr>
        <w:t xml:space="preserve">d.d. </w:t>
      </w:r>
      <w:r w:rsidR="00DA3241">
        <w:rPr>
          <w:sz w:val="24"/>
          <w:szCs w:val="24"/>
        </w:rPr>
        <w:t>Zagreb</w:t>
      </w:r>
      <w:bookmarkEnd w:id="4"/>
    </w:p>
    <w:p w:rsidRDefault="002B24EB" w:rsidR="002B24EB">
      <w:pPr>
        <w:jc w:val="both"/>
        <w:rPr>
          <w:sz w:val="24"/>
          <w:szCs w:val="24"/>
        </w:rPr>
      </w:pPr>
    </w:p>
    <w:p w:rsidRDefault="009D4395" w:rsidP="002B24EB" w:rsidR="002B24EB" w:rsidRPr="002B24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trenutku pisanja izvještaja u društvu </w:t>
      </w:r>
      <w:r w:rsidR="00F41187">
        <w:rPr>
          <w:sz w:val="24"/>
          <w:szCs w:val="24"/>
        </w:rPr>
        <w:t>nema prijavljenih</w:t>
      </w:r>
      <w:r>
        <w:rPr>
          <w:sz w:val="24"/>
          <w:szCs w:val="24"/>
        </w:rPr>
        <w:t xml:space="preserve"> radnika</w:t>
      </w:r>
      <w:r w:rsidR="002B24EB" w:rsidRPr="002B24EB">
        <w:rPr>
          <w:sz w:val="24"/>
          <w:szCs w:val="24"/>
        </w:rPr>
        <w:t xml:space="preserve">. </w:t>
      </w:r>
    </w:p>
    <w:p w:rsidRDefault="00EA2F01" w:rsidR="00AC0FBE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</w:p>
    <w:p w:rsidRDefault="00AC0FBE" w:rsidP="00AC0FBE" w:rsidR="00172718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C0FBE">
        <w:rPr>
          <w:b/>
          <w:sz w:val="24"/>
          <w:szCs w:val="24"/>
        </w:rPr>
        <w:t xml:space="preserve">IZVJEŠĆE O GOSPODARSKOM POLOŽAJU STEČAJNOG DUŽNIKA </w:t>
      </w:r>
      <w:r w:rsidR="00EA2F01" w:rsidRPr="00AC0FBE">
        <w:rPr>
          <w:b/>
          <w:sz w:val="24"/>
          <w:szCs w:val="24"/>
        </w:rPr>
        <w:tab/>
      </w:r>
    </w:p>
    <w:p w:rsidRDefault="00AC0FBE" w:rsidP="00AC0FBE" w:rsidR="00AC0FBE">
      <w:pPr>
        <w:jc w:val="both"/>
        <w:rPr>
          <w:b/>
          <w:sz w:val="24"/>
          <w:szCs w:val="24"/>
        </w:rPr>
      </w:pPr>
    </w:p>
    <w:p w:rsidRDefault="00DA3241" w:rsidP="00B079DA" w:rsidR="00B079DA">
      <w:pPr>
        <w:jc w:val="both"/>
        <w:rPr>
          <w:sz w:val="24"/>
          <w:szCs w:val="24"/>
        </w:rPr>
      </w:pPr>
      <w:r w:rsidRPr="00DA3241">
        <w:rPr>
          <w:sz w:val="24"/>
          <w:szCs w:val="24"/>
        </w:rPr>
        <w:t>BARIVAN GRADNJA j.d.o.o. za gradnju, trgovinu i usluge, osnovano 2013. godine u Zagrebu</w:t>
      </w:r>
      <w:r w:rsidR="00B079DA" w:rsidRPr="00B079DA">
        <w:rPr>
          <w:sz w:val="24"/>
          <w:szCs w:val="24"/>
        </w:rPr>
        <w:t xml:space="preserve">. </w:t>
      </w:r>
    </w:p>
    <w:p w:rsidRDefault="00DA3241" w:rsidP="00B079DA" w:rsidR="00B079D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Društvo u prvoj godini poslovanja </w:t>
      </w:r>
      <w:r w:rsidR="00B079DA" w:rsidRPr="00B079DA">
        <w:rPr>
          <w:sz w:val="24"/>
          <w:szCs w:val="24"/>
        </w:rPr>
        <w:t>posl</w:t>
      </w:r>
      <w:r>
        <w:rPr>
          <w:sz w:val="24"/>
          <w:szCs w:val="24"/>
        </w:rPr>
        <w:t>uje</w:t>
      </w:r>
      <w:r w:rsidR="00B079DA" w:rsidRPr="00B079DA">
        <w:rPr>
          <w:sz w:val="24"/>
          <w:szCs w:val="24"/>
        </w:rPr>
        <w:t xml:space="preserve"> stabilno </w:t>
      </w:r>
      <w:r>
        <w:rPr>
          <w:sz w:val="24"/>
          <w:szCs w:val="24"/>
        </w:rPr>
        <w:t>i podmiruje obveze</w:t>
      </w:r>
      <w:r w:rsidR="00B079DA" w:rsidRPr="00B079DA">
        <w:rPr>
          <w:sz w:val="24"/>
          <w:szCs w:val="24"/>
        </w:rPr>
        <w:t>.</w:t>
      </w:r>
    </w:p>
    <w:p w:rsidRDefault="00F0657A" w:rsidP="00B079DA" w:rsidR="00F0657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Društvo uglavnom </w:t>
      </w:r>
      <w:r w:rsidR="006C3A3E">
        <w:rPr>
          <w:sz w:val="24"/>
          <w:szCs w:val="24"/>
        </w:rPr>
        <w:t xml:space="preserve">grube građevinske </w:t>
      </w:r>
      <w:r>
        <w:rPr>
          <w:sz w:val="24"/>
          <w:szCs w:val="24"/>
        </w:rPr>
        <w:t>radove izvodi kao kooperant većih građevinskih društava</w:t>
      </w:r>
      <w:r w:rsidRPr="001E3BD4">
        <w:rPr>
          <w:sz w:val="24"/>
          <w:szCs w:val="24"/>
        </w:rPr>
        <w:t>.</w:t>
      </w:r>
    </w:p>
    <w:p w:rsidRDefault="006C3A3E" w:rsidP="00B079DA" w:rsidR="006C3A3E" w:rsidRPr="00B079DA">
      <w:pPr>
        <w:jc w:val="both"/>
        <w:rPr>
          <w:sz w:val="24"/>
          <w:szCs w:val="24"/>
        </w:rPr>
      </w:pPr>
      <w:r>
        <w:rPr>
          <w:sz w:val="24"/>
          <w:szCs w:val="24"/>
        </w:rPr>
        <w:t>U toku 2014. godine društvu je ukradena veća količina oplate, tako da ne</w:t>
      </w:r>
      <w:r w:rsidR="00E63D7F">
        <w:rPr>
          <w:sz w:val="24"/>
          <w:szCs w:val="24"/>
        </w:rPr>
        <w:t xml:space="preserve"> </w:t>
      </w:r>
      <w:r>
        <w:rPr>
          <w:sz w:val="24"/>
          <w:szCs w:val="24"/>
        </w:rPr>
        <w:t>može nastaviti obavljati glavnu djelatnost.</w:t>
      </w:r>
    </w:p>
    <w:p w:rsidRDefault="00B079DA" w:rsidP="00B079DA" w:rsid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 xml:space="preserve">Tijekom </w:t>
      </w:r>
      <w:r w:rsidR="00DA3241">
        <w:rPr>
          <w:sz w:val="24"/>
          <w:szCs w:val="24"/>
        </w:rPr>
        <w:t>201</w:t>
      </w:r>
      <w:r w:rsidR="006C3A3E">
        <w:rPr>
          <w:sz w:val="24"/>
          <w:szCs w:val="24"/>
        </w:rPr>
        <w:t>4</w:t>
      </w:r>
      <w:r w:rsidRPr="00B079DA">
        <w:rPr>
          <w:sz w:val="24"/>
          <w:szCs w:val="24"/>
        </w:rPr>
        <w:t xml:space="preserve">. </w:t>
      </w:r>
      <w:r w:rsidR="00F0657A">
        <w:rPr>
          <w:sz w:val="24"/>
          <w:szCs w:val="24"/>
        </w:rPr>
        <w:t xml:space="preserve">i </w:t>
      </w:r>
      <w:r w:rsidR="00452C41">
        <w:rPr>
          <w:sz w:val="24"/>
          <w:szCs w:val="24"/>
        </w:rPr>
        <w:t>201</w:t>
      </w:r>
      <w:r w:rsidR="006C3A3E">
        <w:rPr>
          <w:sz w:val="24"/>
          <w:szCs w:val="24"/>
        </w:rPr>
        <w:t>5</w:t>
      </w:r>
      <w:r w:rsidR="00F0657A">
        <w:rPr>
          <w:sz w:val="24"/>
          <w:szCs w:val="24"/>
        </w:rPr>
        <w:t xml:space="preserve">. </w:t>
      </w:r>
      <w:r w:rsidRPr="00B079DA">
        <w:rPr>
          <w:sz w:val="24"/>
          <w:szCs w:val="24"/>
        </w:rPr>
        <w:t xml:space="preserve">godine, došlo je do naglog pada </w:t>
      </w:r>
      <w:r w:rsidR="00452C41">
        <w:rPr>
          <w:sz w:val="24"/>
          <w:szCs w:val="24"/>
        </w:rPr>
        <w:t>prometa</w:t>
      </w:r>
      <w:r w:rsidR="006C3A3E">
        <w:rPr>
          <w:sz w:val="24"/>
          <w:szCs w:val="24"/>
        </w:rPr>
        <w:t xml:space="preserve"> zbog </w:t>
      </w:r>
      <w:r w:rsidR="00E63D7F">
        <w:rPr>
          <w:sz w:val="24"/>
          <w:szCs w:val="24"/>
        </w:rPr>
        <w:t>nemogućnosti</w:t>
      </w:r>
      <w:r w:rsidR="006C3A3E">
        <w:rPr>
          <w:sz w:val="24"/>
          <w:szCs w:val="24"/>
        </w:rPr>
        <w:t xml:space="preserve"> obavljanja osnovne djelatnosti</w:t>
      </w:r>
      <w:r w:rsidR="00452C41">
        <w:rPr>
          <w:sz w:val="24"/>
          <w:szCs w:val="24"/>
        </w:rPr>
        <w:t>,</w:t>
      </w:r>
      <w:r w:rsidRPr="00B079DA">
        <w:rPr>
          <w:sz w:val="24"/>
          <w:szCs w:val="24"/>
        </w:rPr>
        <w:t xml:space="preserve"> te otkazivanja već ugovorenih radova i projekata</w:t>
      </w:r>
      <w:r w:rsidR="00452C41">
        <w:rPr>
          <w:sz w:val="24"/>
          <w:szCs w:val="24"/>
        </w:rPr>
        <w:t>, uz istovremenu nemogućnost naplate potraživanja.</w:t>
      </w:r>
    </w:p>
    <w:p w:rsidRDefault="00015CC1" w:rsidP="00B079DA" w:rsidR="00015CC1" w:rsidRPr="00B079DA">
      <w:pPr>
        <w:jc w:val="both"/>
        <w:rPr>
          <w:sz w:val="24"/>
          <w:szCs w:val="24"/>
        </w:rPr>
      </w:pPr>
    </w:p>
    <w:p w:rsidRDefault="00B079DA" w:rsidP="00B079DA" w:rsid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>Zbog smanjenja obima poslovanja i nelikvidnosti društva, došlo je do otpušt</w:t>
      </w:r>
      <w:r w:rsidR="00185A81">
        <w:rPr>
          <w:sz w:val="24"/>
          <w:szCs w:val="24"/>
        </w:rPr>
        <w:t>anja zaposlenih djelatnika, te prestanka poslovanja društva.</w:t>
      </w:r>
    </w:p>
    <w:p w:rsidRDefault="00B079DA" w:rsidP="00B079DA" w:rsidR="00B079DA">
      <w:pPr>
        <w:jc w:val="both"/>
        <w:rPr>
          <w:sz w:val="24"/>
          <w:szCs w:val="24"/>
        </w:rPr>
      </w:pPr>
    </w:p>
    <w:p w:rsidRDefault="00B079DA" w:rsidP="00B079DA" w:rsidR="00B079DA" w:rsidRPr="00B079DA">
      <w:pPr>
        <w:jc w:val="both"/>
        <w:rPr>
          <w:sz w:val="24"/>
          <w:szCs w:val="24"/>
        </w:rPr>
      </w:pPr>
      <w:r w:rsidRPr="00B079DA">
        <w:rPr>
          <w:sz w:val="24"/>
          <w:szCs w:val="24"/>
        </w:rPr>
        <w:t>Posljednja Financijska izvješća predana su za 201</w:t>
      </w:r>
      <w:r w:rsidR="00DA3241">
        <w:rPr>
          <w:sz w:val="24"/>
          <w:szCs w:val="24"/>
        </w:rPr>
        <w:t>3</w:t>
      </w:r>
      <w:r w:rsidRPr="00B079DA">
        <w:rPr>
          <w:sz w:val="24"/>
          <w:szCs w:val="24"/>
        </w:rPr>
        <w:t>. godinu.</w:t>
      </w:r>
    </w:p>
    <w:p w:rsidRDefault="00DA3241" w:rsidP="00AC0FBE" w:rsidR="00DA3241">
      <w:pPr>
        <w:jc w:val="both"/>
        <w:rPr>
          <w:sz w:val="24"/>
          <w:szCs w:val="24"/>
        </w:rPr>
      </w:pPr>
    </w:p>
    <w:p w:rsidRDefault="00AC0FBE" w:rsidP="00AC0FBE" w:rsidR="00AC0FBE" w:rsidRPr="00AC0FBE">
      <w:pPr>
        <w:jc w:val="both"/>
        <w:rPr>
          <w:b/>
          <w:sz w:val="24"/>
          <w:szCs w:val="24"/>
        </w:rPr>
      </w:pPr>
    </w:p>
    <w:p w:rsidRDefault="002B24EB" w:rsidP="002B24EB" w:rsidR="009A307F" w:rsidRPr="00AE00E9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12779A">
        <w:rPr>
          <w:b/>
          <w:sz w:val="24"/>
          <w:szCs w:val="24"/>
        </w:rPr>
        <w:t>PRIJEDLOG ZA OTVARANJE STEČAJNOG</w:t>
      </w:r>
      <w:r w:rsidRPr="00AE00E9">
        <w:rPr>
          <w:b/>
          <w:sz w:val="24"/>
          <w:szCs w:val="24"/>
        </w:rPr>
        <w:t xml:space="preserve"> POSTUPKA</w:t>
      </w:r>
    </w:p>
    <w:p w:rsidRDefault="00187D7E" w:rsidP="009A307F" w:rsidR="00187D7E" w:rsidRPr="00E312F4">
      <w:pPr>
        <w:jc w:val="both"/>
        <w:rPr>
          <w:b/>
          <w:sz w:val="24"/>
          <w:szCs w:val="24"/>
        </w:rPr>
      </w:pPr>
    </w:p>
    <w:p w:rsidRDefault="00DC292B" w:rsidP="002B24EB" w:rsidR="002B24EB" w:rsidRPr="002B24EB">
      <w:pPr>
        <w:jc w:val="both"/>
        <w:rPr>
          <w:sz w:val="24"/>
          <w:szCs w:val="24"/>
        </w:rPr>
      </w:pPr>
      <w:r w:rsidRPr="00DC292B">
        <w:rPr>
          <w:sz w:val="24"/>
          <w:szCs w:val="24"/>
        </w:rPr>
        <w:t xml:space="preserve">Financijska agencija podnijela je, </w:t>
      </w:r>
      <w:r w:rsidR="008D0B96" w:rsidRPr="008D0B96">
        <w:rPr>
          <w:sz w:val="24"/>
          <w:szCs w:val="24"/>
        </w:rPr>
        <w:t xml:space="preserve">prijedlog za otvaranje stečajnog postupka nad navedenim dužnikom </w:t>
      </w:r>
      <w:r w:rsidR="00F93273" w:rsidRPr="00F93273">
        <w:rPr>
          <w:sz w:val="24"/>
          <w:szCs w:val="24"/>
        </w:rPr>
        <w:t>temeljem odredbe čl. 444. stavak 2. Stečajnog zakona (NN 71/15, dalje SZ)</w:t>
      </w:r>
      <w:r w:rsidR="002B24EB" w:rsidRPr="002B24EB">
        <w:rPr>
          <w:sz w:val="24"/>
          <w:szCs w:val="24"/>
        </w:rPr>
        <w:t>.</w:t>
      </w:r>
    </w:p>
    <w:p w:rsidRDefault="002B24EB" w:rsidP="002B24EB" w:rsidR="002B24EB" w:rsidRPr="002B24EB">
      <w:pPr>
        <w:jc w:val="both"/>
        <w:rPr>
          <w:sz w:val="24"/>
          <w:szCs w:val="24"/>
        </w:rPr>
      </w:pPr>
    </w:p>
    <w:p w:rsidRDefault="002B24EB" w:rsidP="00DC292B" w:rsidR="008D0B96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Uz prijedlog za pokretanje stečajnog postupka </w:t>
      </w:r>
      <w:r w:rsidR="00DC292B" w:rsidRPr="00DC292B">
        <w:rPr>
          <w:sz w:val="24"/>
          <w:szCs w:val="24"/>
        </w:rPr>
        <w:t xml:space="preserve">podnositelj zahtjeva naveo je da je </w:t>
      </w:r>
      <w:r w:rsidR="008D0B96" w:rsidRPr="008D0B96">
        <w:rPr>
          <w:sz w:val="24"/>
          <w:szCs w:val="24"/>
        </w:rPr>
        <w:t xml:space="preserve">dužnikov račun blokiran </w:t>
      </w:r>
      <w:r w:rsidR="001D33B2">
        <w:rPr>
          <w:sz w:val="24"/>
          <w:szCs w:val="24"/>
        </w:rPr>
        <w:t xml:space="preserve">na dan 01. rujna 2015. godine </w:t>
      </w:r>
      <w:r w:rsidR="00F93273">
        <w:rPr>
          <w:sz w:val="24"/>
          <w:szCs w:val="24"/>
        </w:rPr>
        <w:t xml:space="preserve">u </w:t>
      </w:r>
      <w:r w:rsidR="001D33B2">
        <w:rPr>
          <w:sz w:val="24"/>
          <w:szCs w:val="24"/>
        </w:rPr>
        <w:t xml:space="preserve">neprekidnom </w:t>
      </w:r>
      <w:r w:rsidR="00F93273">
        <w:rPr>
          <w:sz w:val="24"/>
          <w:szCs w:val="24"/>
        </w:rPr>
        <w:t xml:space="preserve">periodu od </w:t>
      </w:r>
      <w:r w:rsidR="001D33B2">
        <w:rPr>
          <w:sz w:val="24"/>
          <w:szCs w:val="24"/>
        </w:rPr>
        <w:t>470</w:t>
      </w:r>
      <w:r w:rsidR="00F93273">
        <w:rPr>
          <w:sz w:val="24"/>
          <w:szCs w:val="24"/>
        </w:rPr>
        <w:t xml:space="preserve"> dana</w:t>
      </w:r>
      <w:r w:rsidR="008D0B96">
        <w:rPr>
          <w:sz w:val="24"/>
          <w:szCs w:val="24"/>
        </w:rPr>
        <w:t>.</w:t>
      </w:r>
    </w:p>
    <w:p w:rsidRDefault="008D0B96" w:rsidP="00DC292B" w:rsidR="008D0B96">
      <w:pPr>
        <w:jc w:val="both"/>
        <w:rPr>
          <w:sz w:val="24"/>
          <w:szCs w:val="24"/>
        </w:rPr>
      </w:pPr>
    </w:p>
    <w:p w:rsidRDefault="002B24EB" w:rsidP="009A307F" w:rsidR="002B24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rješenjem pod poslovnim brojem </w:t>
      </w:r>
      <w:r w:rsidR="00F93273" w:rsidRPr="00F93273">
        <w:rPr>
          <w:sz w:val="24"/>
          <w:szCs w:val="24"/>
        </w:rPr>
        <w:t>St-</w:t>
      </w:r>
      <w:r w:rsidR="001D33B2">
        <w:rPr>
          <w:sz w:val="24"/>
          <w:szCs w:val="24"/>
        </w:rPr>
        <w:t>5024</w:t>
      </w:r>
      <w:r w:rsidR="00F93273" w:rsidRPr="00F93273">
        <w:rPr>
          <w:sz w:val="24"/>
          <w:szCs w:val="24"/>
        </w:rPr>
        <w:t xml:space="preserve">/16  </w:t>
      </w:r>
      <w:r w:rsidRPr="002B24EB">
        <w:rPr>
          <w:sz w:val="24"/>
          <w:szCs w:val="24"/>
        </w:rPr>
        <w:t xml:space="preserve">od </w:t>
      </w:r>
      <w:r w:rsidR="001D33B2">
        <w:rPr>
          <w:sz w:val="24"/>
          <w:szCs w:val="24"/>
        </w:rPr>
        <w:t>20</w:t>
      </w:r>
      <w:r w:rsidR="00F93273" w:rsidRPr="00F93273">
        <w:rPr>
          <w:sz w:val="24"/>
          <w:szCs w:val="24"/>
        </w:rPr>
        <w:t xml:space="preserve">. </w:t>
      </w:r>
      <w:r w:rsidR="001D33B2">
        <w:rPr>
          <w:sz w:val="24"/>
          <w:szCs w:val="24"/>
        </w:rPr>
        <w:t>travnja</w:t>
      </w:r>
      <w:r w:rsidR="00F93273" w:rsidRPr="00F93273">
        <w:rPr>
          <w:sz w:val="24"/>
          <w:szCs w:val="24"/>
        </w:rPr>
        <w:t xml:space="preserve"> 201</w:t>
      </w:r>
      <w:r w:rsidR="001D33B2">
        <w:rPr>
          <w:sz w:val="24"/>
          <w:szCs w:val="24"/>
        </w:rPr>
        <w:t>7</w:t>
      </w:r>
      <w:r w:rsidR="00F93273" w:rsidRPr="00F93273">
        <w:rPr>
          <w:sz w:val="24"/>
          <w:szCs w:val="24"/>
        </w:rPr>
        <w:t>., godine</w:t>
      </w:r>
      <w:r w:rsidR="00C15B32">
        <w:rPr>
          <w:sz w:val="24"/>
          <w:szCs w:val="24"/>
        </w:rPr>
        <w:t xml:space="preserve"> pokreće</w:t>
      </w:r>
      <w:r w:rsidR="002253DA">
        <w:rPr>
          <w:sz w:val="24"/>
          <w:szCs w:val="24"/>
        </w:rPr>
        <w:t xml:space="preserve"> prethodni postupak nad dužnikom.</w:t>
      </w:r>
    </w:p>
    <w:p w:rsidRDefault="008D0B96" w:rsidP="009A307F" w:rsidR="008D0B96">
      <w:pPr>
        <w:jc w:val="both"/>
        <w:rPr>
          <w:sz w:val="24"/>
          <w:szCs w:val="24"/>
        </w:rPr>
      </w:pPr>
    </w:p>
    <w:p w:rsidRDefault="002253DA" w:rsidP="001D33B2" w:rsidR="008D0B96">
      <w:pPr>
        <w:jc w:val="both"/>
        <w:rPr>
          <w:sz w:val="24"/>
          <w:szCs w:val="24"/>
        </w:rPr>
      </w:pPr>
      <w:r w:rsidRPr="002253DA">
        <w:rPr>
          <w:sz w:val="24"/>
          <w:szCs w:val="24"/>
        </w:rPr>
        <w:t>Rješenjem  Trgovačkog suda u Zagrebu br</w:t>
      </w:r>
      <w:r w:rsidR="00015CC1" w:rsidRPr="00015CC1">
        <w:t xml:space="preserve"> </w:t>
      </w:r>
      <w:r w:rsidR="001D33B2" w:rsidRPr="001D33B2">
        <w:rPr>
          <w:sz w:val="24"/>
          <w:szCs w:val="24"/>
        </w:rPr>
        <w:t xml:space="preserve">St-5024/16 </w:t>
      </w:r>
      <w:r w:rsidRPr="002253DA">
        <w:rPr>
          <w:sz w:val="24"/>
          <w:szCs w:val="24"/>
        </w:rPr>
        <w:t xml:space="preserve">od </w:t>
      </w:r>
      <w:r w:rsidR="001D33B2">
        <w:rPr>
          <w:sz w:val="24"/>
          <w:szCs w:val="24"/>
        </w:rPr>
        <w:t>21</w:t>
      </w:r>
      <w:r w:rsidR="00015CC1" w:rsidRPr="00015CC1">
        <w:rPr>
          <w:sz w:val="24"/>
          <w:szCs w:val="24"/>
        </w:rPr>
        <w:t xml:space="preserve">. </w:t>
      </w:r>
      <w:r w:rsidR="001D33B2">
        <w:rPr>
          <w:sz w:val="24"/>
          <w:szCs w:val="24"/>
        </w:rPr>
        <w:t xml:space="preserve">prosinca </w:t>
      </w:r>
      <w:r w:rsidR="00015CC1" w:rsidRPr="00015CC1">
        <w:rPr>
          <w:sz w:val="24"/>
          <w:szCs w:val="24"/>
        </w:rPr>
        <w:t>201</w:t>
      </w:r>
      <w:r w:rsidR="001D33B2">
        <w:rPr>
          <w:sz w:val="24"/>
          <w:szCs w:val="24"/>
        </w:rPr>
        <w:t>7</w:t>
      </w:r>
      <w:r w:rsidR="008D0B96" w:rsidRPr="008D0B96">
        <w:rPr>
          <w:sz w:val="24"/>
          <w:szCs w:val="24"/>
        </w:rPr>
        <w:t xml:space="preserve">. godine </w:t>
      </w:r>
      <w:r w:rsidRPr="002253DA">
        <w:rPr>
          <w:sz w:val="24"/>
          <w:szCs w:val="24"/>
        </w:rPr>
        <w:t xml:space="preserve">pokrenut je stečajni postupak nad </w:t>
      </w:r>
      <w:r w:rsidR="001D33B2" w:rsidRPr="001D33B2">
        <w:rPr>
          <w:sz w:val="24"/>
          <w:szCs w:val="24"/>
        </w:rPr>
        <w:t>BARIVAN GRADNJA j.d.o.o. u stečaju</w:t>
      </w:r>
      <w:r w:rsidR="001D33B2">
        <w:rPr>
          <w:sz w:val="24"/>
          <w:szCs w:val="24"/>
        </w:rPr>
        <w:t xml:space="preserve">, </w:t>
      </w:r>
      <w:r w:rsidR="001D33B2" w:rsidRPr="001D33B2">
        <w:rPr>
          <w:sz w:val="24"/>
          <w:szCs w:val="24"/>
        </w:rPr>
        <w:t>Zagreb, Pečnjakova 1</w:t>
      </w:r>
      <w:r w:rsidR="001D33B2">
        <w:rPr>
          <w:sz w:val="24"/>
          <w:szCs w:val="24"/>
        </w:rPr>
        <w:t xml:space="preserve">, </w:t>
      </w:r>
      <w:r w:rsidR="001D33B2" w:rsidRPr="001D33B2">
        <w:rPr>
          <w:sz w:val="24"/>
          <w:szCs w:val="24"/>
        </w:rPr>
        <w:t>OIB: 86017630992</w:t>
      </w:r>
      <w:r w:rsidR="008D0B96">
        <w:rPr>
          <w:sz w:val="24"/>
          <w:szCs w:val="24"/>
        </w:rPr>
        <w:t>.</w:t>
      </w:r>
    </w:p>
    <w:p w:rsidRDefault="008D0B96" w:rsidP="009A307F" w:rsidR="008D0B96">
      <w:pPr>
        <w:jc w:val="both"/>
        <w:rPr>
          <w:sz w:val="24"/>
          <w:szCs w:val="24"/>
        </w:rPr>
      </w:pPr>
    </w:p>
    <w:p w:rsidRDefault="002253DA" w:rsidP="002253DA" w:rsidR="002253DA" w:rsidRPr="002253DA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2253DA">
        <w:rPr>
          <w:b/>
          <w:sz w:val="24"/>
          <w:szCs w:val="24"/>
        </w:rPr>
        <w:t>TIJEK STEČAJNOG POSTUPKA</w:t>
      </w:r>
    </w:p>
    <w:p w:rsidRDefault="002253DA" w:rsidP="009A307F" w:rsidR="002253DA">
      <w:pPr>
        <w:jc w:val="both"/>
        <w:rPr>
          <w:sz w:val="24"/>
          <w:szCs w:val="24"/>
        </w:rPr>
      </w:pPr>
    </w:p>
    <w:p w:rsidRDefault="009A307F" w:rsidP="009A307F" w:rsidR="009A307F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 xml:space="preserve">U razdoblju od </w:t>
      </w:r>
      <w:r w:rsidR="008D0B96">
        <w:rPr>
          <w:sz w:val="24"/>
          <w:szCs w:val="24"/>
        </w:rPr>
        <w:t>stupanja na dužnost stečajnog upravitelja</w:t>
      </w:r>
      <w:r w:rsidRPr="00E312F4">
        <w:rPr>
          <w:sz w:val="24"/>
          <w:szCs w:val="24"/>
        </w:rPr>
        <w:t xml:space="preserve"> do održavanja ovog ročišta,  obavio sam sljedeće radnje:</w:t>
      </w:r>
    </w:p>
    <w:p w:rsidRDefault="002253DA" w:rsidP="009A307F" w:rsidR="002253DA" w:rsidRPr="00E312F4">
      <w:pPr>
        <w:jc w:val="both"/>
        <w:rPr>
          <w:sz w:val="24"/>
          <w:szCs w:val="24"/>
        </w:rPr>
      </w:pPr>
    </w:p>
    <w:p w:rsidRDefault="009A307F" w:rsidP="009A307F" w:rsidR="009A307F" w:rsidRPr="00E312F4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>1. Izrađen je novi pečat stečajnog dužnika. Od bivših ovlaštenih osoba stečajnog dužnika preuzet je stari pečat</w:t>
      </w:r>
      <w:r w:rsidR="00BD2278">
        <w:rPr>
          <w:sz w:val="24"/>
          <w:szCs w:val="24"/>
        </w:rPr>
        <w:t>,</w:t>
      </w:r>
      <w:r w:rsidRPr="00E312F4">
        <w:rPr>
          <w:sz w:val="24"/>
          <w:szCs w:val="24"/>
        </w:rPr>
        <w:t xml:space="preserve"> te </w:t>
      </w:r>
      <w:r w:rsidR="00BD2278">
        <w:rPr>
          <w:sz w:val="24"/>
          <w:szCs w:val="24"/>
        </w:rPr>
        <w:t xml:space="preserve">je </w:t>
      </w:r>
      <w:r w:rsidRPr="00E312F4">
        <w:rPr>
          <w:sz w:val="24"/>
          <w:szCs w:val="24"/>
        </w:rPr>
        <w:t>isti arhiviran</w:t>
      </w:r>
      <w:r w:rsidR="00414550" w:rsidRPr="00E312F4">
        <w:rPr>
          <w:sz w:val="24"/>
          <w:szCs w:val="24"/>
        </w:rPr>
        <w:t>.</w:t>
      </w:r>
    </w:p>
    <w:p w:rsidRDefault="009A307F" w:rsidP="009A307F" w:rsidR="009A307F" w:rsidRPr="00E312F4">
      <w:pPr>
        <w:jc w:val="both"/>
        <w:rPr>
          <w:sz w:val="24"/>
          <w:szCs w:val="24"/>
        </w:rPr>
      </w:pPr>
    </w:p>
    <w:p w:rsidRDefault="00C9036F" w:rsidP="00C9036F" w:rsidR="00C9036F" w:rsidRPr="00C9036F">
      <w:pPr>
        <w:jc w:val="both"/>
        <w:rPr>
          <w:sz w:val="24"/>
          <w:szCs w:val="24"/>
        </w:rPr>
      </w:pPr>
      <w:r w:rsidRPr="00C9036F">
        <w:rPr>
          <w:sz w:val="24"/>
          <w:szCs w:val="24"/>
        </w:rPr>
        <w:t>2. Pri Državnom zavodu za statistiku izvršena je registracija promjene tvrtke društva stečajnog dužnika.</w:t>
      </w:r>
    </w:p>
    <w:p w:rsidRDefault="00C9036F" w:rsidP="00C9036F" w:rsidR="00C9036F" w:rsidRPr="00C9036F">
      <w:pPr>
        <w:jc w:val="both"/>
        <w:rPr>
          <w:sz w:val="24"/>
          <w:szCs w:val="24"/>
        </w:rPr>
      </w:pPr>
    </w:p>
    <w:p w:rsidRDefault="00C9036F" w:rsidP="00C9036F" w:rsidR="00C9036F">
      <w:pPr>
        <w:jc w:val="both"/>
        <w:rPr>
          <w:sz w:val="24"/>
          <w:szCs w:val="24"/>
        </w:rPr>
      </w:pPr>
      <w:r w:rsidRPr="00C9036F">
        <w:rPr>
          <w:sz w:val="24"/>
          <w:szCs w:val="24"/>
        </w:rPr>
        <w:t>3. Zatvoren je poslovni račun stečajnog dužnika</w:t>
      </w:r>
      <w:r w:rsidR="00AD7411">
        <w:rPr>
          <w:sz w:val="24"/>
          <w:szCs w:val="24"/>
        </w:rPr>
        <w:t xml:space="preserve"> (sukladno čl. 218. SZ)</w:t>
      </w:r>
      <w:r w:rsidRPr="00C9036F">
        <w:rPr>
          <w:sz w:val="24"/>
          <w:szCs w:val="24"/>
        </w:rPr>
        <w:t xml:space="preserve"> kod</w:t>
      </w:r>
      <w:r>
        <w:rPr>
          <w:sz w:val="24"/>
          <w:szCs w:val="24"/>
        </w:rPr>
        <w:t>:</w:t>
      </w:r>
    </w:p>
    <w:p w:rsidRDefault="001D33B2" w:rsidP="00C9036F" w:rsidR="00C9036F">
      <w:pPr>
        <w:jc w:val="both"/>
        <w:rPr>
          <w:sz w:val="24"/>
          <w:szCs w:val="24"/>
        </w:rPr>
      </w:pPr>
      <w:r w:rsidRPr="001D33B2">
        <w:rPr>
          <w:sz w:val="24"/>
          <w:szCs w:val="24"/>
        </w:rPr>
        <w:t>HR8224840081106453623 kod RAIFFEISENBANK AUSTRIA d.d. Zagreb</w:t>
      </w:r>
    </w:p>
    <w:p w:rsidRDefault="00E63D7F" w:rsidP="00E63D7F" w:rsidR="00E63D7F" w:rsidRPr="00DE661F">
      <w:pPr>
        <w:jc w:val="both"/>
        <w:rPr>
          <w:sz w:val="24"/>
          <w:szCs w:val="24"/>
        </w:rPr>
      </w:pPr>
      <w:r w:rsidRPr="00C9036F">
        <w:rPr>
          <w:sz w:val="24"/>
          <w:szCs w:val="24"/>
        </w:rPr>
        <w:t xml:space="preserve">4. Otvoren je novi žiro račun stečajnog dužnika kod </w:t>
      </w:r>
      <w:r w:rsidRPr="00DE661F">
        <w:rPr>
          <w:sz w:val="24"/>
          <w:szCs w:val="24"/>
        </w:rPr>
        <w:t>PODRAVSKA BANKA d.d. Koprivnica</w:t>
      </w:r>
      <w:r w:rsidRPr="009D7540">
        <w:rPr>
          <w:sz w:val="24"/>
          <w:szCs w:val="24"/>
        </w:rPr>
        <w:t xml:space="preserve">, broj žiro-računa IBAN: </w:t>
      </w:r>
      <w:r w:rsidRPr="00DE661F">
        <w:rPr>
          <w:sz w:val="24"/>
          <w:szCs w:val="24"/>
        </w:rPr>
        <w:t>HR</w:t>
      </w:r>
      <w:r>
        <w:rPr>
          <w:sz w:val="24"/>
          <w:szCs w:val="24"/>
        </w:rPr>
        <w:t>5823860021119020423.</w:t>
      </w:r>
    </w:p>
    <w:p w:rsidRDefault="001D33B2" w:rsidP="00C9036F" w:rsidR="001D33B2" w:rsidRPr="00C9036F">
      <w:pPr>
        <w:jc w:val="both"/>
        <w:rPr>
          <w:sz w:val="24"/>
          <w:szCs w:val="24"/>
        </w:rPr>
      </w:pPr>
    </w:p>
    <w:p w:rsidRDefault="00E63D7F" w:rsidP="00C9036F" w:rsidR="00C9036F" w:rsidRP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9036F" w:rsidRPr="00C9036F">
        <w:rPr>
          <w:sz w:val="24"/>
          <w:szCs w:val="24"/>
        </w:rPr>
        <w:t>. Poduzete su sve zakonom predviđene radnje iz područja računovodstva.</w:t>
      </w:r>
    </w:p>
    <w:p w:rsidRDefault="00C9036F" w:rsidP="00C9036F" w:rsidR="00C9036F" w:rsidRPr="00C9036F">
      <w:pPr>
        <w:jc w:val="both"/>
        <w:rPr>
          <w:sz w:val="24"/>
          <w:szCs w:val="24"/>
        </w:rPr>
      </w:pPr>
    </w:p>
    <w:p w:rsidRDefault="00E63D7F" w:rsidP="00C9036F" w:rsid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C9036F" w:rsidRPr="00C9036F">
        <w:rPr>
          <w:sz w:val="24"/>
          <w:szCs w:val="24"/>
        </w:rPr>
        <w:t xml:space="preserve">. Sačinjen je </w:t>
      </w:r>
      <w:r w:rsidR="00AD7411" w:rsidRPr="00AD7411">
        <w:rPr>
          <w:sz w:val="24"/>
          <w:szCs w:val="24"/>
        </w:rPr>
        <w:t>Popis predmeta stečajne mase</w:t>
      </w:r>
      <w:r w:rsidR="00C9036F" w:rsidRPr="00C9036F">
        <w:rPr>
          <w:sz w:val="24"/>
          <w:szCs w:val="24"/>
        </w:rPr>
        <w:t xml:space="preserve"> </w:t>
      </w:r>
      <w:r w:rsidR="00AD7411">
        <w:rPr>
          <w:sz w:val="24"/>
          <w:szCs w:val="24"/>
        </w:rPr>
        <w:t>(sukladno čl. 221. SZ)</w:t>
      </w:r>
      <w:r w:rsidR="00C9036F" w:rsidRPr="00C9036F">
        <w:rPr>
          <w:sz w:val="24"/>
          <w:szCs w:val="24"/>
        </w:rPr>
        <w:t>.</w:t>
      </w:r>
    </w:p>
    <w:p w:rsidRDefault="00AD7411" w:rsidP="00C9036F" w:rsidR="00AD7411">
      <w:pPr>
        <w:jc w:val="both"/>
        <w:rPr>
          <w:sz w:val="24"/>
          <w:szCs w:val="24"/>
        </w:rPr>
      </w:pPr>
    </w:p>
    <w:p w:rsidRDefault="00E63D7F" w:rsidP="00C9036F" w:rsidR="00AD7411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AD7411">
        <w:rPr>
          <w:sz w:val="24"/>
          <w:szCs w:val="24"/>
        </w:rPr>
        <w:t xml:space="preserve">. </w:t>
      </w:r>
      <w:r w:rsidR="00AD7411" w:rsidRPr="00AD7411">
        <w:rPr>
          <w:sz w:val="24"/>
          <w:szCs w:val="24"/>
        </w:rPr>
        <w:t>Sačinjen je Popis vjerovnika (sukladno čl. 22</w:t>
      </w:r>
      <w:r w:rsidR="00AD7411">
        <w:rPr>
          <w:sz w:val="24"/>
          <w:szCs w:val="24"/>
        </w:rPr>
        <w:t>2</w:t>
      </w:r>
      <w:r w:rsidR="00AD7411" w:rsidRPr="00AD7411">
        <w:rPr>
          <w:sz w:val="24"/>
          <w:szCs w:val="24"/>
        </w:rPr>
        <w:t>. SZ).</w:t>
      </w:r>
    </w:p>
    <w:p w:rsidRDefault="00AD7411" w:rsidP="00C9036F" w:rsidR="00AD7411">
      <w:pPr>
        <w:jc w:val="both"/>
        <w:rPr>
          <w:sz w:val="24"/>
          <w:szCs w:val="24"/>
        </w:rPr>
      </w:pPr>
    </w:p>
    <w:p w:rsidRDefault="00E63D7F" w:rsidP="00C9036F" w:rsidR="00AD7411" w:rsidRP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AD7411" w:rsidRPr="00AD7411">
        <w:rPr>
          <w:sz w:val="24"/>
          <w:szCs w:val="24"/>
        </w:rPr>
        <w:t xml:space="preserve">. Sačinjen je Pregled imovine i obveza </w:t>
      </w:r>
      <w:r w:rsidR="00AD7411">
        <w:rPr>
          <w:sz w:val="24"/>
          <w:szCs w:val="24"/>
        </w:rPr>
        <w:t>(sukladno čl. 223</w:t>
      </w:r>
      <w:r w:rsidR="00AD7411" w:rsidRPr="00AD7411">
        <w:rPr>
          <w:sz w:val="24"/>
          <w:szCs w:val="24"/>
        </w:rPr>
        <w:t>. SZ).</w:t>
      </w:r>
    </w:p>
    <w:p w:rsidRDefault="00C9036F" w:rsidP="00C9036F" w:rsidR="00C9036F" w:rsidRPr="00C9036F">
      <w:pPr>
        <w:jc w:val="both"/>
        <w:rPr>
          <w:sz w:val="24"/>
          <w:szCs w:val="24"/>
        </w:rPr>
      </w:pPr>
    </w:p>
    <w:p w:rsidRDefault="00E63D7F" w:rsidP="00C9036F" w:rsidR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C9036F" w:rsidRPr="00C9036F">
        <w:rPr>
          <w:sz w:val="24"/>
          <w:szCs w:val="24"/>
        </w:rPr>
        <w:t>. Izvršene su i sve druge potrebne radnje u tijeku stečajnog postupka.</w:t>
      </w:r>
    </w:p>
    <w:p w:rsidRDefault="00EE36B8" w:rsidP="00C9036F" w:rsidR="00EE36B8">
      <w:pPr>
        <w:jc w:val="both"/>
        <w:rPr>
          <w:sz w:val="24"/>
          <w:szCs w:val="24"/>
        </w:rPr>
      </w:pPr>
    </w:p>
    <w:p w:rsidRDefault="00C9036F" w:rsidP="00C9036F" w:rsidR="00C9036F">
      <w:pPr>
        <w:jc w:val="both"/>
        <w:rPr>
          <w:sz w:val="24"/>
          <w:szCs w:val="24"/>
        </w:rPr>
      </w:pPr>
    </w:p>
    <w:p w:rsidRDefault="00AD7411" w:rsidP="00AD7411" w:rsidR="00133E31" w:rsidRPr="00E312F4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AD7411">
        <w:rPr>
          <w:b/>
          <w:sz w:val="24"/>
          <w:szCs w:val="24"/>
        </w:rPr>
        <w:t>IMOVINA DRUŠTVA</w:t>
      </w:r>
    </w:p>
    <w:p w:rsidRDefault="00133E31" w:rsidP="00133E31" w:rsidR="00133E31">
      <w:pPr>
        <w:jc w:val="both"/>
        <w:rPr>
          <w:b/>
          <w:sz w:val="24"/>
          <w:szCs w:val="24"/>
        </w:rPr>
      </w:pPr>
    </w:p>
    <w:p w:rsidRDefault="007B650A" w:rsidP="008D0B96" w:rsidR="007B650A">
      <w:pPr>
        <w:ind w:first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3.1. NEKRETNINE</w:t>
      </w:r>
    </w:p>
    <w:p w:rsidRDefault="007B650A" w:rsidP="00133E31" w:rsidR="007B650A">
      <w:pPr>
        <w:jc w:val="both"/>
        <w:rPr>
          <w:b/>
          <w:sz w:val="24"/>
          <w:szCs w:val="24"/>
        </w:rPr>
      </w:pPr>
    </w:p>
    <w:p w:rsidRDefault="008D0B96" w:rsidP="007B650A" w:rsidR="007B650A">
      <w:pPr>
        <w:jc w:val="both"/>
        <w:rPr>
          <w:sz w:val="24"/>
          <w:szCs w:val="24"/>
        </w:rPr>
      </w:pPr>
      <w:r>
        <w:rPr>
          <w:sz w:val="24"/>
          <w:szCs w:val="24"/>
        </w:rPr>
        <w:t>Nema</w:t>
      </w:r>
    </w:p>
    <w:p w:rsidRDefault="008D0B96" w:rsidP="007B650A" w:rsidR="008D0B96" w:rsidRPr="007B650A">
      <w:pPr>
        <w:jc w:val="both"/>
        <w:rPr>
          <w:sz w:val="24"/>
          <w:szCs w:val="24"/>
        </w:rPr>
      </w:pPr>
    </w:p>
    <w:p w:rsidRDefault="00A85F82" w:rsidP="00A85F82" w:rsidR="00A85F82" w:rsidRPr="00A85F8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85F82">
        <w:rPr>
          <w:b/>
          <w:sz w:val="24"/>
          <w:szCs w:val="24"/>
        </w:rPr>
        <w:t>POKRETNINE</w:t>
      </w:r>
      <w:r w:rsidR="007B650A" w:rsidRPr="00A85F82">
        <w:rPr>
          <w:b/>
          <w:sz w:val="24"/>
          <w:szCs w:val="24"/>
        </w:rPr>
        <w:t xml:space="preserve"> </w:t>
      </w:r>
    </w:p>
    <w:p w:rsidRDefault="00A85F82" w:rsidP="007B650A" w:rsidR="00A85F82">
      <w:pPr>
        <w:jc w:val="both"/>
        <w:rPr>
          <w:sz w:val="24"/>
          <w:szCs w:val="24"/>
        </w:rPr>
      </w:pPr>
    </w:p>
    <w:p w:rsidRDefault="007B650A" w:rsidP="007B650A" w:rsidR="007B650A">
      <w:pPr>
        <w:jc w:val="both"/>
        <w:rPr>
          <w:sz w:val="24"/>
          <w:szCs w:val="24"/>
        </w:rPr>
      </w:pPr>
      <w:r w:rsidRPr="007B650A">
        <w:rPr>
          <w:sz w:val="24"/>
          <w:szCs w:val="24"/>
        </w:rPr>
        <w:t xml:space="preserve">Prema </w:t>
      </w:r>
      <w:r w:rsidR="002679C0">
        <w:rPr>
          <w:sz w:val="24"/>
          <w:szCs w:val="24"/>
        </w:rPr>
        <w:t>podacima</w:t>
      </w:r>
      <w:r w:rsidRPr="007B650A">
        <w:rPr>
          <w:sz w:val="24"/>
          <w:szCs w:val="24"/>
        </w:rPr>
        <w:t xml:space="preserve"> </w:t>
      </w:r>
      <w:r w:rsidR="00015CC1">
        <w:rPr>
          <w:sz w:val="24"/>
          <w:szCs w:val="24"/>
        </w:rPr>
        <w:t xml:space="preserve">iz službene evidencije Ministarstva unutarnjih poslova </w:t>
      </w:r>
      <w:r w:rsidRPr="007B650A">
        <w:rPr>
          <w:sz w:val="24"/>
          <w:szCs w:val="24"/>
        </w:rPr>
        <w:t xml:space="preserve">predloženi dužnik </w:t>
      </w:r>
      <w:r w:rsidR="00015CC1">
        <w:rPr>
          <w:sz w:val="24"/>
          <w:szCs w:val="24"/>
        </w:rPr>
        <w:t>ima slijedeća</w:t>
      </w:r>
      <w:r w:rsidRPr="007B650A">
        <w:rPr>
          <w:sz w:val="24"/>
          <w:szCs w:val="24"/>
        </w:rPr>
        <w:t xml:space="preserve"> evidentiran</w:t>
      </w:r>
      <w:r w:rsidR="00015CC1">
        <w:rPr>
          <w:sz w:val="24"/>
          <w:szCs w:val="24"/>
        </w:rPr>
        <w:t>a</w:t>
      </w:r>
      <w:r w:rsidRPr="007B650A">
        <w:rPr>
          <w:sz w:val="24"/>
          <w:szCs w:val="24"/>
        </w:rPr>
        <w:t xml:space="preserve"> vozila</w:t>
      </w:r>
      <w:r w:rsidR="00015CC1">
        <w:rPr>
          <w:sz w:val="24"/>
          <w:szCs w:val="24"/>
        </w:rPr>
        <w:t>:</w:t>
      </w:r>
    </w:p>
    <w:p w:rsidRDefault="00015CC1" w:rsidP="007B650A" w:rsidR="00015CC1">
      <w:pPr>
        <w:jc w:val="both"/>
        <w:rPr>
          <w:sz w:val="24"/>
          <w:szCs w:val="24"/>
        </w:rPr>
      </w:pPr>
    </w:p>
    <w:p w:rsidRDefault="00E63D7F" w:rsidP="00E63D7F" w:rsidR="00E63D7F">
      <w:pPr>
        <w:jc w:val="both"/>
        <w:rPr>
          <w:sz w:val="24"/>
          <w:szCs w:val="24"/>
        </w:rPr>
      </w:pPr>
      <w:r w:rsidRPr="00E63D7F">
        <w:rPr>
          <w:sz w:val="24"/>
          <w:szCs w:val="24"/>
        </w:rPr>
        <w:t>NI, marka VOLKSWAGEN 2.8 TDI, godina proizvodnje 2004, broj šasije WV1ZZZ2DZ4HO24786, reg. oznaka ZG7014EN</w:t>
      </w:r>
      <w:r w:rsidR="00F12FAF">
        <w:rPr>
          <w:sz w:val="24"/>
          <w:szCs w:val="24"/>
        </w:rPr>
        <w:t>.</w:t>
      </w:r>
    </w:p>
    <w:p w:rsidRDefault="00E63D7F" w:rsidP="00E63D7F" w:rsidR="00E63D7F" w:rsidRPr="00E63D7F">
      <w:pPr>
        <w:jc w:val="both"/>
        <w:rPr>
          <w:sz w:val="24"/>
          <w:szCs w:val="24"/>
        </w:rPr>
      </w:pPr>
      <w:r w:rsidRPr="00E63D7F">
        <w:rPr>
          <w:sz w:val="24"/>
          <w:szCs w:val="24"/>
        </w:rPr>
        <w:t>Na navedenoj pokretnini upisano je založno pravo u korist Republika Hrvatska, Ministarstvo financija, Porezna uprava, OIB:18683136487.</w:t>
      </w:r>
      <w:r w:rsidRPr="00E63D7F">
        <w:rPr>
          <w:sz w:val="24"/>
          <w:szCs w:val="24"/>
        </w:rPr>
        <w:tab/>
      </w:r>
      <w:r w:rsidRPr="00E63D7F">
        <w:rPr>
          <w:sz w:val="24"/>
          <w:szCs w:val="24"/>
        </w:rPr>
        <w:tab/>
      </w:r>
    </w:p>
    <w:p w:rsidRDefault="00693FED" w:rsidP="00E63D7F" w:rsidR="00E63D7F">
      <w:pPr>
        <w:jc w:val="both"/>
        <w:rPr>
          <w:sz w:val="24"/>
          <w:szCs w:val="24"/>
        </w:rPr>
      </w:pPr>
      <w:r>
        <w:rPr>
          <w:sz w:val="24"/>
          <w:szCs w:val="24"/>
        </w:rPr>
        <w:t>Prema knjigovodstvenoj evidenciji vrijednost vozila je 32.000,00 kn.</w:t>
      </w:r>
    </w:p>
    <w:p w:rsidRDefault="00E63D7F" w:rsidP="00E63D7F" w:rsidR="00E63D7F">
      <w:pPr>
        <w:jc w:val="both"/>
        <w:rPr>
          <w:sz w:val="24"/>
          <w:szCs w:val="24"/>
        </w:rPr>
      </w:pPr>
      <w:r>
        <w:rPr>
          <w:sz w:val="24"/>
          <w:szCs w:val="24"/>
        </w:rPr>
        <w:t>Predmetno vozilo je pronađeno i iznajmljeno društvu TRANSENA d.o.o. na period od 6 mjeseci i zakupninu u iznosu od 500,00 kn mjesečno.</w:t>
      </w:r>
    </w:p>
    <w:p w:rsidRDefault="00E63D7F" w:rsidP="00E63D7F" w:rsidR="00E63D7F">
      <w:pPr>
        <w:jc w:val="both"/>
        <w:rPr>
          <w:sz w:val="24"/>
          <w:szCs w:val="24"/>
        </w:rPr>
      </w:pPr>
    </w:p>
    <w:p w:rsidRDefault="00E63D7F" w:rsidP="00E63D7F" w:rsidR="00E63D7F" w:rsidRPr="00E63D7F">
      <w:pPr>
        <w:jc w:val="both"/>
        <w:rPr>
          <w:sz w:val="24"/>
          <w:szCs w:val="24"/>
        </w:rPr>
      </w:pPr>
      <w:r w:rsidRPr="00E63D7F">
        <w:rPr>
          <w:sz w:val="24"/>
          <w:szCs w:val="24"/>
        </w:rPr>
        <w:t>NI, marka MERCEDES C-102352 , godina proizvodnje 1993, broj šasije WDB6014121P292647, reg. oznaka ZG1004DZ</w:t>
      </w:r>
      <w:r w:rsidR="00F12FAF">
        <w:rPr>
          <w:sz w:val="24"/>
          <w:szCs w:val="24"/>
        </w:rPr>
        <w:t>.</w:t>
      </w:r>
      <w:r w:rsidRPr="00E63D7F">
        <w:rPr>
          <w:sz w:val="24"/>
          <w:szCs w:val="24"/>
        </w:rPr>
        <w:t xml:space="preserve">         </w:t>
      </w:r>
      <w:r w:rsidRPr="00E63D7F">
        <w:rPr>
          <w:sz w:val="24"/>
          <w:szCs w:val="24"/>
        </w:rPr>
        <w:tab/>
      </w:r>
      <w:r w:rsidRPr="00E63D7F">
        <w:rPr>
          <w:sz w:val="24"/>
          <w:szCs w:val="24"/>
        </w:rPr>
        <w:tab/>
      </w:r>
    </w:p>
    <w:p w:rsidRDefault="00E63D7F" w:rsidP="00E63D7F" w:rsidR="00E63D7F" w:rsidRPr="00E63D7F">
      <w:pPr>
        <w:jc w:val="both"/>
        <w:rPr>
          <w:sz w:val="24"/>
          <w:szCs w:val="24"/>
        </w:rPr>
      </w:pPr>
      <w:r w:rsidRPr="00E63D7F">
        <w:rPr>
          <w:sz w:val="24"/>
          <w:szCs w:val="24"/>
        </w:rPr>
        <w:t>Na navedenoj pokretnini upisano je založno pravo u korist Republika Hrvatska, Ministarstvo financija, Porezna uprava, OIB:18683136487.</w:t>
      </w:r>
      <w:r w:rsidRPr="00E63D7F">
        <w:rPr>
          <w:sz w:val="24"/>
          <w:szCs w:val="24"/>
        </w:rPr>
        <w:tab/>
      </w:r>
      <w:r w:rsidRPr="00E63D7F">
        <w:rPr>
          <w:sz w:val="24"/>
          <w:szCs w:val="24"/>
        </w:rPr>
        <w:tab/>
      </w:r>
    </w:p>
    <w:p w:rsidRDefault="00E63D7F" w:rsidP="00E63D7F" w:rsidR="001D33B2">
      <w:pPr>
        <w:jc w:val="both"/>
        <w:rPr>
          <w:sz w:val="24"/>
          <w:szCs w:val="24"/>
        </w:rPr>
      </w:pPr>
      <w:r w:rsidRPr="00E63D7F">
        <w:rPr>
          <w:sz w:val="24"/>
          <w:szCs w:val="24"/>
        </w:rPr>
        <w:tab/>
      </w:r>
      <w:r w:rsidRPr="00E63D7F">
        <w:rPr>
          <w:sz w:val="24"/>
          <w:szCs w:val="24"/>
        </w:rPr>
        <w:tab/>
      </w:r>
    </w:p>
    <w:p w:rsidRDefault="00E63D7F" w:rsidP="00E63D7F" w:rsidR="00E63D7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Predmetno vozilo nije pronađeno i prema izjavi bivšeg direktora društva </w:t>
      </w:r>
      <w:r w:rsidR="00693FED">
        <w:rPr>
          <w:sz w:val="24"/>
          <w:szCs w:val="24"/>
        </w:rPr>
        <w:t>isto je ostavljeno kraj ceste zbog kvare, te naknadno uklonjeno od strane komunalnog redara.</w:t>
      </w:r>
    </w:p>
    <w:p w:rsidRDefault="00E63D7F" w:rsidP="00E63D7F" w:rsidR="00E63D7F">
      <w:pPr>
        <w:jc w:val="both"/>
        <w:rPr>
          <w:sz w:val="24"/>
          <w:szCs w:val="24"/>
        </w:rPr>
      </w:pPr>
    </w:p>
    <w:p w:rsidRDefault="00A85F82" w:rsidP="00A85F82" w:rsidR="00A85F82" w:rsidRPr="00A85F8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85F82">
        <w:rPr>
          <w:b/>
          <w:sz w:val="24"/>
          <w:szCs w:val="24"/>
        </w:rPr>
        <w:t>POTRAŽIVANJA</w:t>
      </w:r>
    </w:p>
    <w:p w:rsidRDefault="00A85F82" w:rsidP="007B650A" w:rsidR="00A85F82">
      <w:pPr>
        <w:jc w:val="both"/>
        <w:rPr>
          <w:sz w:val="24"/>
          <w:szCs w:val="24"/>
        </w:rPr>
      </w:pPr>
    </w:p>
    <w:p w:rsidRDefault="006C3A3E" w:rsidP="007B650A" w:rsidR="008D0B96">
      <w:pPr>
        <w:jc w:val="both"/>
        <w:rPr>
          <w:sz w:val="24"/>
          <w:szCs w:val="24"/>
        </w:rPr>
      </w:pPr>
      <w:r>
        <w:rPr>
          <w:sz w:val="24"/>
          <w:szCs w:val="24"/>
        </w:rPr>
        <w:t>Prema dobivenoj bruto bilanci na dan 29.01.2018. godine</w:t>
      </w:r>
      <w:r w:rsidR="002679C0">
        <w:rPr>
          <w:sz w:val="24"/>
          <w:szCs w:val="24"/>
        </w:rPr>
        <w:t xml:space="preserve">,  potraživanja </w:t>
      </w:r>
      <w:r>
        <w:rPr>
          <w:sz w:val="24"/>
          <w:szCs w:val="24"/>
        </w:rPr>
        <w:t xml:space="preserve">koje je društvo imalo </w:t>
      </w:r>
      <w:r w:rsidR="007B650A" w:rsidRPr="007B650A">
        <w:rPr>
          <w:sz w:val="24"/>
          <w:szCs w:val="24"/>
        </w:rPr>
        <w:t>su u zastari i nenaplativa</w:t>
      </w:r>
      <w:r w:rsidR="001D33B2">
        <w:rPr>
          <w:sz w:val="24"/>
          <w:szCs w:val="24"/>
        </w:rPr>
        <w:t>, te isk</w:t>
      </w:r>
      <w:r w:rsidR="00E63D7F">
        <w:rPr>
          <w:sz w:val="24"/>
          <w:szCs w:val="24"/>
        </w:rPr>
        <w:t>n</w:t>
      </w:r>
      <w:r w:rsidR="001D33B2">
        <w:rPr>
          <w:sz w:val="24"/>
          <w:szCs w:val="24"/>
        </w:rPr>
        <w:t>jižena iz poslovnih knjiga društva.</w:t>
      </w:r>
    </w:p>
    <w:p w:rsidRDefault="001D33B2" w:rsidP="007B650A" w:rsidR="001D33B2">
      <w:pPr>
        <w:jc w:val="both"/>
        <w:rPr>
          <w:sz w:val="24"/>
          <w:szCs w:val="24"/>
        </w:rPr>
      </w:pPr>
    </w:p>
    <w:p w:rsidRDefault="00975554" w:rsidP="00975554" w:rsidR="00975554">
      <w:pPr>
        <w:jc w:val="both"/>
        <w:rPr>
          <w:b/>
          <w:sz w:val="24"/>
          <w:szCs w:val="24"/>
        </w:rPr>
      </w:pPr>
    </w:p>
    <w:p w:rsidRDefault="00A85F82" w:rsidP="00A85F82" w:rsidR="00A85F8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85F82">
        <w:rPr>
          <w:b/>
          <w:sz w:val="24"/>
          <w:szCs w:val="24"/>
        </w:rPr>
        <w:t>AKTIVNI SUDSKI PREDMETI</w:t>
      </w:r>
    </w:p>
    <w:p w:rsidRDefault="00A85F82" w:rsidP="00A85F82" w:rsidR="00A85F82">
      <w:pPr>
        <w:ind w:left="720"/>
        <w:jc w:val="both"/>
        <w:rPr>
          <w:b/>
          <w:sz w:val="24"/>
          <w:szCs w:val="24"/>
        </w:rPr>
      </w:pPr>
    </w:p>
    <w:p w:rsidRDefault="001D33B2" w:rsidP="00A85F82" w:rsidR="00A85F82">
      <w:pPr>
        <w:jc w:val="both"/>
        <w:rPr>
          <w:sz w:val="24"/>
          <w:szCs w:val="24"/>
        </w:rPr>
      </w:pPr>
      <w:r>
        <w:rPr>
          <w:sz w:val="24"/>
          <w:szCs w:val="24"/>
        </w:rPr>
        <w:t>Nema</w:t>
      </w:r>
    </w:p>
    <w:p w:rsidRDefault="00BD29F2" w:rsidP="00BD29F2" w:rsidR="00BD29F2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BD29F2">
        <w:rPr>
          <w:b/>
          <w:sz w:val="24"/>
          <w:szCs w:val="24"/>
        </w:rPr>
        <w:t>OBVEZE STEČAJNE MASE</w:t>
      </w:r>
    </w:p>
    <w:p w:rsidRDefault="00BD29F2" w:rsidP="00BD29F2" w:rsidR="00BD29F2">
      <w:pPr>
        <w:ind w:left="720"/>
        <w:jc w:val="both"/>
        <w:rPr>
          <w:b/>
          <w:sz w:val="24"/>
          <w:szCs w:val="24"/>
        </w:rPr>
      </w:pPr>
    </w:p>
    <w:p w:rsidRDefault="00BD29F2" w:rsidP="00BD29F2" w:rsidR="00BD29F2">
      <w:pPr>
        <w:ind w:lef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4.1. VJEROVNICI STEČAJNOG DUŽNIKA</w:t>
      </w:r>
    </w:p>
    <w:p w:rsidRDefault="00BD29F2" w:rsidP="00BD29F2" w:rsidR="00BD29F2">
      <w:pPr>
        <w:ind w:left="284"/>
        <w:jc w:val="both"/>
        <w:rPr>
          <w:b/>
          <w:sz w:val="24"/>
          <w:szCs w:val="24"/>
        </w:rPr>
      </w:pPr>
    </w:p>
    <w:p w:rsidRDefault="00BD29F2" w:rsidP="00BD29F2" w:rsidR="00A85F82">
      <w:pPr>
        <w:jc w:val="both"/>
        <w:rPr>
          <w:sz w:val="24"/>
          <w:szCs w:val="24"/>
        </w:rPr>
      </w:pPr>
      <w:r w:rsidRPr="00C13E37">
        <w:rPr>
          <w:sz w:val="24"/>
          <w:szCs w:val="24"/>
        </w:rPr>
        <w:t xml:space="preserve">Stečajni upravitelj je </w:t>
      </w:r>
      <w:r w:rsidR="00716CF6" w:rsidRPr="00C13E37">
        <w:rPr>
          <w:sz w:val="24"/>
          <w:szCs w:val="24"/>
        </w:rPr>
        <w:t>z</w:t>
      </w:r>
      <w:r w:rsidRPr="00C13E37">
        <w:rPr>
          <w:sz w:val="24"/>
          <w:szCs w:val="24"/>
        </w:rPr>
        <w:t xml:space="preserve">aprimio </w:t>
      </w:r>
      <w:r w:rsidR="00693FED">
        <w:rPr>
          <w:sz w:val="24"/>
          <w:szCs w:val="24"/>
        </w:rPr>
        <w:t>četiri</w:t>
      </w:r>
      <w:r w:rsidRPr="00C13E37">
        <w:rPr>
          <w:sz w:val="24"/>
          <w:szCs w:val="24"/>
        </w:rPr>
        <w:t xml:space="preserve"> (</w:t>
      </w:r>
      <w:r w:rsidR="00693FED">
        <w:rPr>
          <w:sz w:val="24"/>
          <w:szCs w:val="24"/>
        </w:rPr>
        <w:t>4</w:t>
      </w:r>
      <w:r w:rsidRPr="00C13E37">
        <w:rPr>
          <w:sz w:val="24"/>
          <w:szCs w:val="24"/>
        </w:rPr>
        <w:t>) tražbin</w:t>
      </w:r>
      <w:r w:rsidR="00693FED">
        <w:rPr>
          <w:sz w:val="24"/>
          <w:szCs w:val="24"/>
        </w:rPr>
        <w:t>e</w:t>
      </w:r>
      <w:r w:rsidRPr="00C13E37">
        <w:rPr>
          <w:sz w:val="24"/>
          <w:szCs w:val="24"/>
        </w:rPr>
        <w:t xml:space="preserve"> vjerovnika stečajnog dužnika.</w:t>
      </w:r>
    </w:p>
    <w:p w:rsidRDefault="00BD29F2" w:rsidP="000B279B" w:rsidR="00BD29F2" w:rsidRPr="000B279B">
      <w:pPr>
        <w:jc w:val="both"/>
        <w:rPr>
          <w:rFonts w:eastAsia="Calibri"/>
          <w:sz w:val="24"/>
          <w:szCs w:val="24"/>
        </w:rPr>
      </w:pPr>
      <w:r w:rsidRPr="00BD29F2">
        <w:rPr>
          <w:rFonts w:eastAsia="Calibri"/>
          <w:sz w:val="24"/>
          <w:szCs w:val="24"/>
        </w:rPr>
        <w:t xml:space="preserve">Ukupan iznos prijavljenih tražbina: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103"/>
        <w:gridCol w:w="2107"/>
        <w:gridCol w:w="1822"/>
        <w:gridCol w:w="2490"/>
      </w:tblGrid>
      <w:tr w:rsidTr="00C13E37" w:rsidR="00C13E37" w:rsidRPr="00693FED">
        <w:trPr>
          <w:trHeight w:val="324"/>
        </w:trPr>
        <w:tc>
          <w:tcPr>
            <w:tcW w:type="pct" w:w="12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rPr>
                <w:color w:val="000000"/>
                <w:sz w:val="24"/>
                <w:szCs w:val="24"/>
                <w:lang w:eastAsia="hr-HR"/>
              </w:rPr>
            </w:pPr>
            <w:r w:rsidRPr="00C13E37">
              <w:rPr>
                <w:color w:val="000000"/>
                <w:sz w:val="24"/>
                <w:szCs w:val="24"/>
                <w:lang w:eastAsia="hr-HR"/>
              </w:rPr>
              <w:lastRenderedPageBreak/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693FE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693FE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693FE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 xml:space="preserve">Osporeno </w:t>
            </w:r>
          </w:p>
        </w:tc>
      </w:tr>
      <w:tr w:rsidTr="00C13E37" w:rsidR="00C13E37" w:rsidRPr="00693FED">
        <w:trPr>
          <w:trHeight w:val="329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693FE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93FED" w:rsidP="00C13E37" w:rsidR="00C13E37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113.242,54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93FED" w:rsidP="00C13E37" w:rsidR="00C13E37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113.242,54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C13E37" w:rsidR="00C13E37" w:rsidRPr="00693FED">
        <w:trPr>
          <w:trHeight w:val="263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693FE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93FED" w:rsidP="00693FED" w:rsidR="00C13E37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214.565,53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93FED" w:rsidP="00693FED" w:rsidR="00C13E37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214.565,53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E36B8" w:rsidP="00C13E37" w:rsidR="00C13E37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C13E37" w:rsidR="00C13E37" w:rsidRPr="00C13E37">
        <w:trPr>
          <w:trHeight w:val="324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693FE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93FED" w:rsidP="00693FED" w:rsidR="00C13E37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327.808,07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93FED" w:rsidP="00693FED" w:rsidR="00C13E37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327.808,07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E36B8" w:rsidP="00C13E37" w:rsidR="00C13E37" w:rsidRPr="00C13E37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</w:tbl>
    <w:p w:rsidRDefault="00CD3C63" w:rsidP="00BD29F2" w:rsidR="00CD3C63">
      <w:pPr>
        <w:jc w:val="both"/>
        <w:rPr>
          <w:sz w:val="24"/>
          <w:szCs w:val="24"/>
        </w:rPr>
      </w:pPr>
    </w:p>
    <w:p w:rsidRDefault="006C0B3A" w:rsidP="00BD29F2" w:rsidR="00BD29F2" w:rsidRPr="006C0B3A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6C0B3A">
        <w:rPr>
          <w:b/>
          <w:sz w:val="24"/>
          <w:szCs w:val="24"/>
        </w:rPr>
        <w:t xml:space="preserve">PREDRAČUN TROŠKOVA ZA NAREDNO </w:t>
      </w:r>
      <w:r>
        <w:rPr>
          <w:b/>
          <w:sz w:val="24"/>
          <w:szCs w:val="24"/>
        </w:rPr>
        <w:t>ŠESTOMJESEČNO</w:t>
      </w:r>
      <w:r w:rsidRPr="006C0B3A">
        <w:rPr>
          <w:b/>
          <w:sz w:val="24"/>
          <w:szCs w:val="24"/>
        </w:rPr>
        <w:t xml:space="preserve"> RAZDOBLJE</w:t>
      </w:r>
    </w:p>
    <w:p w:rsidRDefault="00BD29F2" w:rsidP="00BD29F2" w:rsidR="00BD29F2">
      <w:pPr>
        <w:jc w:val="both"/>
        <w:rPr>
          <w:sz w:val="24"/>
          <w:szCs w:val="24"/>
        </w:rPr>
      </w:pPr>
    </w:p>
    <w:p w:rsidRDefault="000B279B" w:rsidP="00BD29F2" w:rsidR="000B279B">
      <w:pPr>
        <w:jc w:val="both"/>
        <w:rPr>
          <w:sz w:val="24"/>
          <w:szCs w:val="24"/>
        </w:rPr>
      </w:pPr>
      <w:r>
        <w:rPr>
          <w:sz w:val="24"/>
          <w:szCs w:val="24"/>
        </w:rPr>
        <w:t>U skladu sa čl.25. SZ stečajni upravitelj donosi predračun troškova stečajnog postupka za naredno šestomjesečno razdoblje.</w:t>
      </w:r>
    </w:p>
    <w:p w:rsidRDefault="00EE36B8" w:rsidP="00BD29F2" w:rsidR="00EE36B8">
      <w:pPr>
        <w:jc w:val="both"/>
        <w:rPr>
          <w:sz w:val="24"/>
          <w:szCs w:val="24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16"/>
        <w:gridCol w:w="6142"/>
        <w:gridCol w:w="1796"/>
      </w:tblGrid>
      <w:tr w:rsidTr="00963E4F" w:rsidR="00CD3C63" w:rsidRPr="00CD3C63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Iznos u kn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600,00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420,00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Najam ureda stečajnog upravitelja 625,00 kn/mj bruto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6.000,00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Knjigovodstvene usluge 875,00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6.000,00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Telefon 200,00 kn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sz w:val="24"/>
                <w:szCs w:val="24"/>
              </w:rPr>
            </w:pPr>
            <w:r w:rsidRPr="000B279B">
              <w:rPr>
                <w:sz w:val="24"/>
                <w:szCs w:val="24"/>
              </w:rPr>
              <w:t>1.200,00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  <w:rPr>
                <w:b/>
                <w:sz w:val="24"/>
                <w:szCs w:val="24"/>
              </w:rPr>
            </w:pPr>
            <w:r w:rsidRPr="000B279B">
              <w:rPr>
                <w:b/>
                <w:sz w:val="24"/>
                <w:szCs w:val="24"/>
              </w:rPr>
              <w:t>14.220,00</w:t>
            </w:r>
          </w:p>
        </w:tc>
      </w:tr>
    </w:tbl>
    <w:p w:rsidRDefault="00C13E37" w:rsidP="00975554" w:rsidR="00C13E37">
      <w:pPr>
        <w:jc w:val="both"/>
        <w:rPr>
          <w:sz w:val="24"/>
          <w:szCs w:val="24"/>
          <w:lang w:val="pl-PL"/>
        </w:rPr>
      </w:pPr>
    </w:p>
    <w:p w:rsidRDefault="000B279B" w:rsidP="00975554" w:rsidR="000B279B">
      <w:pPr>
        <w:jc w:val="both"/>
        <w:rPr>
          <w:sz w:val="24"/>
          <w:szCs w:val="24"/>
          <w:lang w:val="pl-PL"/>
        </w:rPr>
      </w:pPr>
    </w:p>
    <w:p w:rsidRDefault="005B49EE" w:rsidP="005B49EE" w:rsidR="005B49EE" w:rsidRPr="005B49EE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5B49EE">
        <w:rPr>
          <w:b/>
          <w:sz w:val="24"/>
          <w:szCs w:val="24"/>
          <w:lang w:val="pl-PL"/>
        </w:rPr>
        <w:t>ODNOS IMOVINE I OBVEZA STEČAJNOG DUŽNIKA</w:t>
      </w:r>
    </w:p>
    <w:p w:rsidRDefault="006C0B3A" w:rsidP="00975554" w:rsidR="006C0B3A">
      <w:pPr>
        <w:jc w:val="both"/>
        <w:rPr>
          <w:b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940"/>
        <w:gridCol w:w="1582"/>
      </w:tblGrid>
      <w:tr w:rsidTr="000B279B" w:rsidR="007715F0" w:rsidRPr="00693FED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 xml:space="preserve">IMOVINA STEČAJNOG DUŽNIKA na dan </w:t>
            </w:r>
            <w:r w:rsidR="00AF620E">
              <w:rPr>
                <w:color w:val="000000"/>
                <w:sz w:val="24"/>
                <w:szCs w:val="24"/>
                <w:lang w:eastAsia="hr-HR"/>
              </w:rPr>
              <w:t>19</w:t>
            </w:r>
            <w:r w:rsidR="00EE36B8" w:rsidRPr="00693FED">
              <w:rPr>
                <w:color w:val="000000"/>
                <w:sz w:val="24"/>
                <w:szCs w:val="24"/>
                <w:lang w:eastAsia="hr-HR"/>
              </w:rPr>
              <w:t>.</w:t>
            </w:r>
            <w:r w:rsidR="00AF620E">
              <w:rPr>
                <w:color w:val="000000"/>
                <w:sz w:val="24"/>
                <w:szCs w:val="24"/>
                <w:lang w:eastAsia="hr-HR"/>
              </w:rPr>
              <w:t>0</w:t>
            </w:r>
            <w:r w:rsidR="00EE36B8" w:rsidRPr="00693FED">
              <w:rPr>
                <w:color w:val="000000"/>
                <w:sz w:val="24"/>
                <w:szCs w:val="24"/>
                <w:lang w:eastAsia="hr-HR"/>
              </w:rPr>
              <w:t>2</w:t>
            </w:r>
            <w:r w:rsidRPr="00693FED">
              <w:rPr>
                <w:color w:val="000000"/>
                <w:sz w:val="24"/>
                <w:szCs w:val="24"/>
                <w:lang w:eastAsia="hr-HR"/>
              </w:rPr>
              <w:t>.201</w:t>
            </w:r>
            <w:r w:rsidR="00AF620E">
              <w:rPr>
                <w:color w:val="000000"/>
                <w:sz w:val="24"/>
                <w:szCs w:val="24"/>
                <w:lang w:eastAsia="hr-HR"/>
              </w:rPr>
              <w:t>8</w:t>
            </w:r>
            <w:r w:rsidRPr="00693FED">
              <w:rPr>
                <w:color w:val="000000"/>
                <w:sz w:val="24"/>
                <w:szCs w:val="24"/>
                <w:lang w:eastAsia="hr-HR"/>
              </w:rPr>
              <w:t>. godine</w:t>
            </w:r>
          </w:p>
        </w:tc>
        <w:tc>
          <w:tcPr>
            <w:tcW w:type="pct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u kunama</w:t>
            </w:r>
          </w:p>
        </w:tc>
      </w:tr>
      <w:tr w:rsidTr="000B279B" w:rsidR="007715F0" w:rsidRPr="00693FED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1. Nekretnine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36B8" w:rsidP="007715F0" w:rsidR="007715F0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0B279B" w:rsidR="007715F0" w:rsidRPr="00693FED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2. Pokretnine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3FED" w:rsidP="007715F0" w:rsidR="007715F0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32.000</w:t>
            </w:r>
            <w:r w:rsidR="007715F0" w:rsidRPr="00693FED">
              <w:rPr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0B279B" w:rsidR="007715F0" w:rsidRPr="00693FED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3. Potraživanja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13E37" w:rsidP="007715F0" w:rsidR="007715F0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0B279B" w:rsidR="007715F0" w:rsidRPr="00693FED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UKUPNO IMOVINA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3FED" w:rsidP="007715F0" w:rsidR="007715F0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32.00</w:t>
            </w:r>
            <w:r w:rsidR="00C13E37" w:rsidRPr="00693FED">
              <w:rPr>
                <w:color w:val="000000"/>
                <w:sz w:val="24"/>
                <w:szCs w:val="24"/>
                <w:lang w:eastAsia="hr-HR"/>
              </w:rPr>
              <w:t>0</w:t>
            </w:r>
            <w:r w:rsidR="007715F0" w:rsidRPr="00693FED">
              <w:rPr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0B279B" w:rsidR="007715F0" w:rsidRPr="00693FED">
        <w:trPr>
          <w:trHeight w:val="125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0B279B" w:rsidR="007715F0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OBVEZE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715F0" w:rsidP="007715F0" w:rsidR="007715F0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u kunama</w:t>
            </w:r>
          </w:p>
        </w:tc>
      </w:tr>
      <w:tr w:rsidTr="000B279B" w:rsidR="007715F0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715F0" w:rsidP="007715F0" w:rsidR="007715F0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1. Dospjeli nepodmireni troškovi od otvaranja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13E37" w:rsidP="007715F0" w:rsidR="007715F0" w:rsidRPr="00693FE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0</w:t>
            </w:r>
            <w:r w:rsidR="007715F0" w:rsidRPr="00693FED">
              <w:rPr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175118" w:rsidR="00EE36B8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36B8" w:rsidP="00EE36B8" w:rsidR="00EE36B8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2. Predračun troškova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E36B8" w:rsidP="00693FED" w:rsidR="00EE36B8" w:rsidRPr="00693FED">
            <w:pPr>
              <w:jc w:val="right"/>
              <w:rPr>
                <w:sz w:val="24"/>
                <w:szCs w:val="24"/>
              </w:rPr>
            </w:pPr>
            <w:r w:rsidRPr="00693FED">
              <w:rPr>
                <w:sz w:val="24"/>
                <w:szCs w:val="24"/>
              </w:rPr>
              <w:t>14.220,00</w:t>
            </w:r>
          </w:p>
        </w:tc>
      </w:tr>
      <w:tr w:rsidTr="00175118" w:rsidR="00693FED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3FED" w:rsidP="00693FED" w:rsidR="00693FED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3. Priznato 1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3FED" w:rsidP="00693FED" w:rsidR="00693FED" w:rsidRPr="00693FED">
            <w:pPr>
              <w:jc w:val="right"/>
              <w:rPr>
                <w:sz w:val="24"/>
                <w:szCs w:val="24"/>
              </w:rPr>
            </w:pPr>
            <w:r w:rsidRPr="00693FED">
              <w:rPr>
                <w:sz w:val="24"/>
                <w:szCs w:val="24"/>
              </w:rPr>
              <w:t>113.242,54</w:t>
            </w:r>
          </w:p>
        </w:tc>
      </w:tr>
      <w:tr w:rsidTr="00175118" w:rsidR="00693FED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3FED" w:rsidP="00693FED" w:rsidR="00693FED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4. Priznato 2.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3FED" w:rsidP="00693FED" w:rsidR="00693FED" w:rsidRPr="00693FED">
            <w:pPr>
              <w:jc w:val="right"/>
              <w:rPr>
                <w:sz w:val="24"/>
                <w:szCs w:val="24"/>
              </w:rPr>
            </w:pPr>
            <w:r w:rsidRPr="00693FED">
              <w:rPr>
                <w:sz w:val="24"/>
                <w:szCs w:val="24"/>
              </w:rPr>
              <w:t>214.565,53</w:t>
            </w:r>
          </w:p>
        </w:tc>
      </w:tr>
      <w:tr w:rsidTr="00175118" w:rsidR="00EE36B8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E36B8" w:rsidP="00EE36B8" w:rsidR="00EE36B8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5. Neprijavljene tražbine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E36B8" w:rsidP="00EE36B8" w:rsidR="00EE36B8" w:rsidRPr="00693FED">
            <w:pPr>
              <w:jc w:val="right"/>
              <w:rPr>
                <w:sz w:val="24"/>
                <w:szCs w:val="24"/>
              </w:rPr>
            </w:pPr>
            <w:r w:rsidRPr="00693FED">
              <w:rPr>
                <w:sz w:val="24"/>
                <w:szCs w:val="24"/>
              </w:rPr>
              <w:t>0</w:t>
            </w:r>
          </w:p>
        </w:tc>
      </w:tr>
      <w:tr w:rsidTr="00175118" w:rsidR="00EE36B8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36B8" w:rsidP="00EE36B8" w:rsidR="00EE36B8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UKUPNO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3FED" w:rsidP="00EE36B8" w:rsidR="00EE36B8" w:rsidRPr="00693FED">
            <w:pPr>
              <w:jc w:val="right"/>
              <w:rPr>
                <w:sz w:val="24"/>
                <w:szCs w:val="24"/>
              </w:rPr>
            </w:pPr>
            <w:r w:rsidRPr="00693FED">
              <w:rPr>
                <w:sz w:val="24"/>
                <w:szCs w:val="24"/>
              </w:rPr>
              <w:t>342.028,07</w:t>
            </w:r>
          </w:p>
        </w:tc>
      </w:tr>
      <w:tr w:rsidTr="00175118" w:rsidR="00EE36B8" w:rsidRPr="00693FED">
        <w:trPr>
          <w:trHeight w:val="174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E36B8" w:rsidP="00EE36B8" w:rsidR="00EE36B8" w:rsidRPr="00693FE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EE36B8" w:rsidP="00EE36B8" w:rsidR="00EE36B8" w:rsidRPr="00693FED">
            <w:pPr>
              <w:jc w:val="right"/>
              <w:rPr>
                <w:sz w:val="24"/>
                <w:szCs w:val="24"/>
              </w:rPr>
            </w:pPr>
          </w:p>
        </w:tc>
      </w:tr>
      <w:tr w:rsidTr="00175118" w:rsidR="00EE36B8" w:rsidRPr="00693FED">
        <w:trPr>
          <w:trHeight w:val="5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36B8" w:rsidP="00EE36B8" w:rsidR="00EE36B8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NEPODMIRENI DIO OBVEZA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E36B8" w:rsidP="00EE36B8" w:rsidR="00EE36B8" w:rsidRPr="00693FED">
            <w:pPr>
              <w:jc w:val="right"/>
              <w:rPr>
                <w:sz w:val="24"/>
                <w:szCs w:val="24"/>
              </w:rPr>
            </w:pPr>
          </w:p>
        </w:tc>
      </w:tr>
      <w:tr w:rsidTr="00175118" w:rsidR="00EE36B8" w:rsidRPr="00693FED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36B8" w:rsidP="00EE36B8" w:rsidR="00EE36B8" w:rsidRPr="00693FED">
            <w:pPr>
              <w:rPr>
                <w:color w:val="000000"/>
                <w:sz w:val="24"/>
                <w:szCs w:val="24"/>
                <w:lang w:eastAsia="hr-HR"/>
              </w:rPr>
            </w:pPr>
            <w:r w:rsidRPr="00693FED">
              <w:rPr>
                <w:color w:val="000000"/>
                <w:sz w:val="24"/>
                <w:szCs w:val="24"/>
                <w:lang w:eastAsia="hr-HR"/>
              </w:rPr>
              <w:t>UKUPNA IMOVINA - UKUPNE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3FED" w:rsidP="00EE36B8" w:rsidR="00EE36B8" w:rsidRPr="00693FED">
            <w:pPr>
              <w:jc w:val="right"/>
              <w:rPr>
                <w:sz w:val="24"/>
                <w:szCs w:val="24"/>
              </w:rPr>
            </w:pPr>
            <w:r w:rsidRPr="00693FED">
              <w:rPr>
                <w:sz w:val="24"/>
                <w:szCs w:val="24"/>
              </w:rPr>
              <w:t>-310.028,07</w:t>
            </w:r>
          </w:p>
        </w:tc>
      </w:tr>
    </w:tbl>
    <w:p w:rsidRDefault="00EE36B8" w:rsidP="00975554" w:rsidR="00EE36B8">
      <w:pPr>
        <w:jc w:val="center"/>
        <w:rPr>
          <w:sz w:val="24"/>
          <w:szCs w:val="24"/>
        </w:rPr>
      </w:pPr>
    </w:p>
    <w:p w:rsidRDefault="00EE36B8" w:rsidP="00975554" w:rsidR="00EE36B8">
      <w:pPr>
        <w:jc w:val="center"/>
        <w:rPr>
          <w:sz w:val="24"/>
          <w:szCs w:val="24"/>
        </w:rPr>
      </w:pPr>
    </w:p>
    <w:p w:rsidRDefault="00975554" w:rsidP="00975554" w:rsidR="00975554" w:rsidRPr="00E312F4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ZAKLJUČAK</w:t>
      </w:r>
    </w:p>
    <w:p w:rsidRDefault="00291525" w:rsidP="00975554" w:rsidR="00291525">
      <w:pPr>
        <w:jc w:val="both"/>
        <w:rPr>
          <w:sz w:val="24"/>
          <w:szCs w:val="24"/>
        </w:rPr>
      </w:pPr>
    </w:p>
    <w:p w:rsidRDefault="000B279B" w:rsidP="00975554" w:rsidR="000B279B" w:rsidRPr="00E312F4">
      <w:pPr>
        <w:jc w:val="both"/>
        <w:rPr>
          <w:sz w:val="24"/>
          <w:szCs w:val="24"/>
        </w:rPr>
      </w:pPr>
    </w:p>
    <w:p w:rsidRDefault="005A00E9" w:rsidP="005A00E9" w:rsidR="005A00E9" w:rsidRPr="00957C18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 xml:space="preserve">Društvo </w:t>
      </w:r>
      <w:r w:rsidR="00EE36B8">
        <w:rPr>
          <w:sz w:val="24"/>
          <w:szCs w:val="24"/>
        </w:rPr>
        <w:t>ne</w:t>
      </w:r>
      <w:r w:rsidRPr="00957C18">
        <w:rPr>
          <w:sz w:val="24"/>
          <w:szCs w:val="24"/>
        </w:rPr>
        <w:t>ma imovinu, a sve sukladno navedenom u ovom Izvješću.</w:t>
      </w:r>
    </w:p>
    <w:p w:rsidRDefault="005A00E9" w:rsidP="005A00E9" w:rsidR="005A00E9" w:rsidRPr="00957C18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>Društvo nema uvjeta za nastavak poslovanja.</w:t>
      </w:r>
    </w:p>
    <w:p w:rsidRDefault="005A00E9" w:rsidP="005A00E9" w:rsidR="005A00E9" w:rsidRPr="00957C18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lastRenderedPageBreak/>
        <w:t xml:space="preserve">Mišljenja sam kako </w:t>
      </w:r>
      <w:r w:rsidR="00EE36B8">
        <w:rPr>
          <w:sz w:val="24"/>
          <w:szCs w:val="24"/>
        </w:rPr>
        <w:t xml:space="preserve">ne </w:t>
      </w:r>
      <w:r w:rsidRPr="00957C18">
        <w:rPr>
          <w:sz w:val="24"/>
          <w:szCs w:val="24"/>
        </w:rPr>
        <w:t>postoji mogućnost namirenja stečajnih vjerovnika, kao i troškova stečajnog postupka.</w:t>
      </w:r>
    </w:p>
    <w:p w:rsidRDefault="005A00E9" w:rsidP="005A00E9" w:rsidR="005A00E9" w:rsidRPr="00957C18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>Smatram kako nema potrebe za osnivanjem odbora vjerovnika.</w:t>
      </w:r>
    </w:p>
    <w:p w:rsidRDefault="005A00E9" w:rsidP="005A00E9" w:rsidR="005A00E9" w:rsidRPr="00957C18">
      <w:pPr>
        <w:jc w:val="both"/>
        <w:rPr>
          <w:sz w:val="24"/>
          <w:szCs w:val="24"/>
        </w:rPr>
      </w:pPr>
    </w:p>
    <w:p w:rsidRDefault="005A00E9" w:rsidP="005A00E9" w:rsidR="005A00E9" w:rsidRPr="00871B03">
      <w:pPr>
        <w:jc w:val="both"/>
        <w:rPr>
          <w:b/>
          <w:sz w:val="24"/>
          <w:szCs w:val="24"/>
          <w:u w:val="single"/>
        </w:rPr>
      </w:pPr>
      <w:r w:rsidRPr="00871B03">
        <w:rPr>
          <w:b/>
          <w:sz w:val="24"/>
          <w:szCs w:val="24"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Default="005A00E9" w:rsidP="005A00E9" w:rsidR="005A00E9" w:rsidRPr="00871B03">
      <w:pPr>
        <w:jc w:val="both"/>
        <w:rPr>
          <w:sz w:val="24"/>
          <w:szCs w:val="24"/>
          <w:u w:val="single"/>
        </w:rPr>
      </w:pPr>
    </w:p>
    <w:p w:rsidRDefault="00871B03" w:rsidP="00871B03" w:rsidR="00871B03" w:rsidRPr="00871B03">
      <w:pPr>
        <w:numPr>
          <w:ilvl w:val="0"/>
          <w:numId w:val="5"/>
        </w:numPr>
        <w:tabs>
          <w:tab w:pos="720" w:val="clear"/>
        </w:tabs>
        <w:jc w:val="both"/>
        <w:rPr>
          <w:b/>
          <w:sz w:val="24"/>
          <w:szCs w:val="24"/>
        </w:rPr>
      </w:pPr>
      <w:r w:rsidRPr="00871B03">
        <w:rPr>
          <w:b/>
          <w:sz w:val="24"/>
          <w:szCs w:val="24"/>
        </w:rPr>
        <w:t>da se prihvati Izvješće stečajnog upravitelja o gospodarskom položaju stečajnog dužnika, te da se odobre sve do sada poduzete radnje stečajnog upravitelja.</w:t>
      </w:r>
    </w:p>
    <w:p w:rsidRDefault="00871B03" w:rsidP="00871B03" w:rsidR="00871B03" w:rsidRPr="00871B03">
      <w:pPr>
        <w:ind w:hanging="360" w:left="720"/>
        <w:jc w:val="both"/>
        <w:rPr>
          <w:b/>
          <w:sz w:val="24"/>
          <w:szCs w:val="24"/>
        </w:rPr>
      </w:pPr>
    </w:p>
    <w:p w:rsidRDefault="00871B03" w:rsidP="00871B03" w:rsidR="00871B03" w:rsidRPr="00871B03">
      <w:pPr>
        <w:numPr>
          <w:ilvl w:val="0"/>
          <w:numId w:val="5"/>
        </w:numPr>
        <w:tabs>
          <w:tab w:pos="720" w:val="clear"/>
        </w:tabs>
        <w:jc w:val="both"/>
        <w:rPr>
          <w:b/>
          <w:sz w:val="24"/>
          <w:szCs w:val="24"/>
        </w:rPr>
      </w:pPr>
      <w:r w:rsidRPr="00871B03">
        <w:rPr>
          <w:b/>
          <w:sz w:val="24"/>
          <w:szCs w:val="24"/>
        </w:rPr>
        <w:t>da se obustavi poslovanja stečajnog dužnika.</w:t>
      </w:r>
    </w:p>
    <w:p w:rsidRDefault="00871B03" w:rsidP="00871B03" w:rsidR="00871B03" w:rsidRPr="00871B03">
      <w:pPr>
        <w:ind w:hanging="360" w:left="720"/>
        <w:jc w:val="both"/>
        <w:rPr>
          <w:b/>
          <w:sz w:val="24"/>
          <w:szCs w:val="24"/>
        </w:rPr>
      </w:pPr>
    </w:p>
    <w:p w:rsidRDefault="00EE36B8" w:rsidP="00EE36B8" w:rsidR="00EE36B8" w:rsidRPr="00160CE3">
      <w:pPr>
        <w:ind w:left="720"/>
        <w:jc w:val="both"/>
        <w:rPr>
          <w:b/>
          <w:sz w:val="24"/>
          <w:szCs w:val="24"/>
        </w:rPr>
      </w:pPr>
    </w:p>
    <w:p w:rsidRDefault="005A00E9" w:rsidP="005A00E9" w:rsidR="005A00E9" w:rsidRPr="00957C18">
      <w:pPr>
        <w:ind w:left="720"/>
        <w:jc w:val="both"/>
        <w:rPr>
          <w:b/>
          <w:sz w:val="24"/>
          <w:szCs w:val="24"/>
        </w:rPr>
      </w:pPr>
    </w:p>
    <w:p w:rsidRDefault="00D627E2" w:rsidP="00D31A7F" w:rsidR="00D627E2">
      <w:pPr>
        <w:jc w:val="both"/>
        <w:rPr>
          <w:b/>
          <w:sz w:val="24"/>
          <w:szCs w:val="24"/>
        </w:rPr>
      </w:pPr>
    </w:p>
    <w:p w:rsidRDefault="00CD3C63" w:rsidP="00D31A7F" w:rsidR="00CD3C63" w:rsidRPr="00E312F4">
      <w:pPr>
        <w:jc w:val="both"/>
        <w:rPr>
          <w:b/>
          <w:sz w:val="24"/>
          <w:szCs w:val="24"/>
        </w:rPr>
      </w:pPr>
    </w:p>
    <w:p w:rsidRDefault="00871B03" w:rsidP="00D31A7F" w:rsidR="00D31A7F" w:rsidRPr="00E312F4">
      <w:pPr>
        <w:jc w:val="right"/>
        <w:rPr>
          <w:sz w:val="24"/>
          <w:szCs w:val="24"/>
        </w:rPr>
      </w:pPr>
      <w:r>
        <w:rPr>
          <w:sz w:val="24"/>
          <w:szCs w:val="24"/>
        </w:rPr>
        <w:t>Milan Kanjer</w:t>
      </w:r>
      <w:r w:rsidR="00D31A7F" w:rsidRPr="00E312F4">
        <w:rPr>
          <w:sz w:val="24"/>
          <w:szCs w:val="24"/>
        </w:rPr>
        <w:t>, dipl</w:t>
      </w:r>
      <w:r w:rsidR="00EC6727" w:rsidRPr="00E312F4">
        <w:rPr>
          <w:sz w:val="24"/>
          <w:szCs w:val="24"/>
        </w:rPr>
        <w:t xml:space="preserve">. </w:t>
      </w:r>
      <w:r w:rsidR="00D31A7F" w:rsidRPr="00E312F4">
        <w:rPr>
          <w:sz w:val="24"/>
          <w:szCs w:val="24"/>
        </w:rPr>
        <w:t xml:space="preserve"> oec</w:t>
      </w:r>
    </w:p>
    <w:p w:rsidRDefault="008F2DF8" w:rsidP="00EC5192" w:rsidR="00D31A7F">
      <w:pPr>
        <w:jc w:val="right"/>
        <w:rPr>
          <w:sz w:val="24"/>
          <w:szCs w:val="24"/>
        </w:rPr>
      </w:pPr>
      <w:r w:rsidRPr="00E312F4">
        <w:rPr>
          <w:sz w:val="24"/>
          <w:szCs w:val="24"/>
        </w:rPr>
        <w:t>S</w:t>
      </w:r>
      <w:r w:rsidR="00D31A7F" w:rsidRPr="00E312F4">
        <w:rPr>
          <w:sz w:val="24"/>
          <w:szCs w:val="24"/>
        </w:rPr>
        <w:t>tečajni upravitelj</w:t>
      </w:r>
    </w:p>
    <w:p w:rsidRDefault="00AA19E1" w:rsidP="00EC5192" w:rsidR="00AA19E1">
      <w:pPr>
        <w:jc w:val="right"/>
        <w:rPr>
          <w:sz w:val="24"/>
          <w:szCs w:val="24"/>
        </w:rPr>
      </w:pPr>
    </w:p>
    <w:p w:rsidRDefault="00AA19E1" w:rsidP="00AA19E1" w:rsidR="00AA19E1" w:rsidRPr="00160E12">
      <w:pPr>
        <w:rPr>
          <w:b/>
        </w:rPr>
      </w:pPr>
      <w:bookmarkStart w:name="OLE_LINK3" w:id="5"/>
      <w:r w:rsidRPr="00160E12">
        <w:rPr>
          <w:b/>
        </w:rPr>
        <w:t xml:space="preserve">BARIVAN GRADNJA j.d.o.o. u stečaju </w:t>
      </w:r>
    </w:p>
    <w:p w:rsidRDefault="00AA19E1" w:rsidP="00AA19E1" w:rsidR="00AA19E1" w:rsidRPr="00160E12">
      <w:pPr>
        <w:rPr>
          <w:b/>
        </w:rPr>
      </w:pPr>
      <w:r w:rsidRPr="00160E12">
        <w:rPr>
          <w:b/>
        </w:rPr>
        <w:t xml:space="preserve">Zagreb, Pečnjakova 1 </w:t>
      </w:r>
    </w:p>
    <w:p w:rsidRDefault="00AA19E1" w:rsidP="00AA19E1" w:rsidR="00AA19E1" w:rsidRPr="00005C7A">
      <w:pPr>
        <w:rPr>
          <w:b/>
        </w:rPr>
      </w:pPr>
      <w:r w:rsidRPr="00160E12">
        <w:rPr>
          <w:b/>
        </w:rPr>
        <w:t>OIB: 86017630992</w:t>
      </w:r>
      <w:r w:rsidRPr="00EE4D81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>Trgovački sud u Zagrebu</w:t>
      </w:r>
    </w:p>
    <w:p w:rsidRDefault="00AA19E1" w:rsidP="00AA19E1" w:rsidR="00AA19E1"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>
        <w:tab/>
      </w:r>
      <w:r w:rsidRPr="00B0073C">
        <w:t xml:space="preserve">Na posl. br. </w:t>
      </w:r>
      <w:r w:rsidRPr="00160E12">
        <w:t>48.St-5024/16</w:t>
      </w:r>
    </w:p>
    <w:p w:rsidRDefault="00AA19E1" w:rsidP="00AA19E1" w:rsidR="00AA19E1"/>
    <w:p w:rsidRDefault="00AA19E1" w:rsidP="00AA19E1" w:rsidR="00AA19E1"/>
    <w:p w:rsidRDefault="00AA19E1" w:rsidP="00AA19E1" w:rsidR="00AA19E1" w:rsidRPr="00005C7A"/>
    <w:p w:rsidRDefault="00AA19E1" w:rsidP="00AA19E1" w:rsidR="00AA19E1" w:rsidRPr="00005C7A">
      <w:pPr>
        <w:jc w:val="center"/>
        <w:rPr>
          <w:b/>
        </w:rPr>
      </w:pPr>
      <w:r w:rsidRPr="00005C7A">
        <w:rPr>
          <w:b/>
        </w:rPr>
        <w:t xml:space="preserve">POPIS </w:t>
      </w:r>
      <w:r>
        <w:rPr>
          <w:b/>
        </w:rPr>
        <w:t>PREDMETA STEČAJNE MASE</w:t>
      </w:r>
    </w:p>
    <w:p w:rsidRDefault="00AA19E1" w:rsidP="00AA19E1" w:rsidR="00AA19E1">
      <w:pPr>
        <w:jc w:val="center"/>
      </w:pPr>
      <w:r w:rsidRPr="00005C7A">
        <w:t xml:space="preserve">(čl. </w:t>
      </w:r>
      <w:r>
        <w:t>221</w:t>
      </w:r>
      <w:r w:rsidRPr="00005C7A">
        <w:t>. SZ-a)</w:t>
      </w:r>
    </w:p>
    <w:p w:rsidRDefault="00AA19E1" w:rsidP="00AA19E1" w:rsidR="00AA19E1" w:rsidRPr="00005C7A">
      <w:pPr>
        <w:jc w:val="center"/>
      </w:pPr>
    </w:p>
    <w:p w:rsidRDefault="00AA19E1" w:rsidP="00AA19E1" w:rsidR="00AA19E1" w:rsidRPr="00C25628">
      <w:pPr>
        <w:rPr>
          <w:b/>
        </w:rPr>
      </w:pPr>
      <w:r w:rsidRPr="00C25628">
        <w:rPr>
          <w:b/>
        </w:rPr>
        <w:t>A/</w:t>
      </w:r>
      <w:r w:rsidRPr="00C25628">
        <w:rPr>
          <w:b/>
        </w:rPr>
        <w:tab/>
        <w:t>NEKRETNINE</w:t>
      </w:r>
    </w:p>
    <w:p w:rsidRDefault="00AA19E1" w:rsidP="00AA19E1" w:rsidR="00AA19E1" w:rsidRPr="009E534A">
      <w:pPr>
        <w:ind w:left="702"/>
        <w:jc w:val="both"/>
      </w:pPr>
      <w:r>
        <w:t>Nema</w:t>
      </w:r>
    </w:p>
    <w:p w:rsidRDefault="00AA19E1" w:rsidP="00AA19E1" w:rsidR="00AA19E1" w:rsidRPr="009E534A">
      <w:pPr>
        <w:ind w:left="426"/>
        <w:jc w:val="both"/>
      </w:pPr>
    </w:p>
    <w:p w:rsidRDefault="00AA19E1" w:rsidP="00AA19E1" w:rsidR="00AA19E1"/>
    <w:p w:rsidRDefault="00AA19E1" w:rsidP="00AA19E1" w:rsidR="00AA19E1" w:rsidRPr="00C25628">
      <w:pPr>
        <w:rPr>
          <w:b/>
        </w:rPr>
      </w:pPr>
      <w:r w:rsidRPr="00C25628">
        <w:rPr>
          <w:b/>
        </w:rPr>
        <w:t>B/</w:t>
      </w:r>
      <w:r w:rsidRPr="00C25628">
        <w:rPr>
          <w:b/>
        </w:rPr>
        <w:tab/>
        <w:t>POKRETNINE</w:t>
      </w:r>
    </w:p>
    <w:p w:rsidRDefault="00AA19E1" w:rsidP="00AA19E1" w:rsidR="00AA19E1"/>
    <w:p w:rsidRDefault="00AA19E1" w:rsidP="00AA19E1" w:rsidR="00AA19E1">
      <w:pPr>
        <w:jc w:val="both"/>
      </w:pPr>
      <w:r w:rsidRPr="00E63D7F">
        <w:t>NI, marka VOLKSWAGEN 2.8 TDI, godina proizvodnje 2004, broj šasije WV1ZZZ2DZ4HO24786, reg. oznaka ZG7014EN</w:t>
      </w:r>
    </w:p>
    <w:p w:rsidRDefault="00AA19E1" w:rsidP="00AA19E1" w:rsidR="00AA19E1" w:rsidRPr="00E63D7F">
      <w:pPr>
        <w:jc w:val="both"/>
      </w:pPr>
      <w:r w:rsidRPr="00E63D7F">
        <w:t>Na navedenoj pokretnini upisano je založno pravo u korist Republika Hrvatska, Ministarstvo financija, Porezna uprava, OIB:18683136487.</w:t>
      </w:r>
      <w:r w:rsidRPr="00E63D7F">
        <w:tab/>
      </w:r>
      <w:r w:rsidRPr="00E63D7F">
        <w:tab/>
      </w:r>
    </w:p>
    <w:p w:rsidRDefault="00AA19E1" w:rsidP="00AA19E1" w:rsidR="00AA19E1">
      <w:pPr>
        <w:jc w:val="both"/>
      </w:pPr>
    </w:p>
    <w:p w:rsidRDefault="00AA19E1" w:rsidP="00AA19E1" w:rsidR="00AA19E1" w:rsidRPr="00E63D7F">
      <w:pPr>
        <w:jc w:val="both"/>
      </w:pPr>
      <w:r w:rsidRPr="00E63D7F">
        <w:t xml:space="preserve">NI, marka MERCEDES C-102352 , godina proizvodnje 1993, broj šasije WDB6014121P292647, reg. oznaka ZG1004DZ         </w:t>
      </w:r>
      <w:r w:rsidRPr="00E63D7F">
        <w:tab/>
      </w:r>
      <w:r w:rsidRPr="00E63D7F">
        <w:tab/>
      </w:r>
    </w:p>
    <w:p w:rsidRDefault="00AA19E1" w:rsidP="00AA19E1" w:rsidR="00AA19E1" w:rsidRPr="00E63D7F">
      <w:pPr>
        <w:jc w:val="both"/>
      </w:pPr>
      <w:r w:rsidRPr="00E63D7F">
        <w:t>Na navedenoj pokretnini upisano je založno pravo u korist Republika Hrvatska, Ministarstvo financija, Porezna uprava, OIB:18683136487.</w:t>
      </w:r>
      <w:r w:rsidRPr="00E63D7F">
        <w:tab/>
      </w:r>
      <w:r w:rsidRPr="00E63D7F">
        <w:tab/>
      </w:r>
    </w:p>
    <w:p w:rsidRDefault="00AA19E1" w:rsidP="00AA19E1" w:rsidR="00AA19E1"/>
    <w:p w:rsidRDefault="00AA19E1" w:rsidP="00AA19E1" w:rsidR="00AA19E1"/>
    <w:p w:rsidRDefault="00AA19E1" w:rsidP="00AA19E1" w:rsidR="00AA19E1"/>
    <w:p w:rsidRDefault="00AA19E1" w:rsidP="00AA19E1" w:rsidR="00AA19E1">
      <w:pPr>
        <w:pStyle w:val="Uvuenotijeloteksta"/>
      </w:pPr>
    </w:p>
    <w:p w:rsidRDefault="00AA19E1" w:rsidP="00AA19E1" w:rsidR="00AA19E1" w:rsidRPr="006263F9">
      <w:pPr>
        <w:pStyle w:val="Uvuenotijeloteksta"/>
      </w:pPr>
    </w:p>
    <w:p w:rsidRDefault="00AA19E1" w:rsidP="00AA19E1" w:rsidR="00AA19E1" w:rsidRPr="006263F9">
      <w:pPr>
        <w:ind w:firstLine="708" w:left="4956"/>
      </w:pPr>
      <w:r w:rsidRPr="006263F9">
        <w:t>Stečajni upravitelj</w:t>
      </w:r>
    </w:p>
    <w:p w:rsidRDefault="00AA19E1" w:rsidP="00AA19E1" w:rsidR="00AA19E1" w:rsidRPr="006263F9">
      <w:pPr>
        <w:ind w:firstLine="708" w:left="4956"/>
      </w:pPr>
      <w:r>
        <w:t>Milan Kanjer</w:t>
      </w:r>
      <w:r w:rsidRPr="006263F9">
        <w:t>, dipl.  oec.</w:t>
      </w:r>
    </w:p>
    <w:p w:rsidRDefault="00AA19E1" w:rsidP="00AA19E1" w:rsidR="00AA19E1"/>
    <w:p w:rsidRDefault="00AA19E1" w:rsidP="00AA19E1" w:rsidR="00AA19E1"/>
    <w:bookmarkEnd w:id="5"/>
    <w:p w:rsidRDefault="00AA19E1" w:rsidP="00AA19E1" w:rsidR="00AA19E1" w:rsidRPr="00160E12">
      <w:pPr>
        <w:rPr>
          <w:b/>
        </w:rPr>
      </w:pPr>
      <w:r w:rsidRPr="00160E12">
        <w:rPr>
          <w:b/>
        </w:rPr>
        <w:t xml:space="preserve">BARIVAN GRADNJA j.d.o.o. u stečaju </w:t>
      </w:r>
    </w:p>
    <w:p w:rsidRDefault="00AA19E1" w:rsidP="00AA19E1" w:rsidR="00AA19E1" w:rsidRPr="00160E12">
      <w:pPr>
        <w:rPr>
          <w:b/>
        </w:rPr>
      </w:pPr>
      <w:r w:rsidRPr="00160E12">
        <w:rPr>
          <w:b/>
        </w:rPr>
        <w:t xml:space="preserve">Zagreb, Pečnjakova 1 </w:t>
      </w:r>
    </w:p>
    <w:p w:rsidRDefault="00AA19E1" w:rsidP="00AA19E1" w:rsidR="00AA19E1" w:rsidRPr="00005C7A">
      <w:pPr>
        <w:rPr>
          <w:b/>
        </w:rPr>
      </w:pPr>
      <w:r w:rsidRPr="00160E12">
        <w:rPr>
          <w:b/>
        </w:rPr>
        <w:t>OIB: 86017630992</w:t>
      </w:r>
      <w:r w:rsidRPr="00EE4D81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>Trgovački sud u Zagrebu</w:t>
      </w:r>
    </w:p>
    <w:p w:rsidRDefault="00AA19E1" w:rsidP="00AA19E1" w:rsidR="00AA19E1"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>
        <w:tab/>
      </w:r>
      <w:r w:rsidRPr="00B0073C">
        <w:t xml:space="preserve">Na posl. br. </w:t>
      </w:r>
      <w:r w:rsidRPr="00160E12">
        <w:t>48.St-5024/16</w:t>
      </w:r>
    </w:p>
    <w:p w:rsidRDefault="00AA19E1" w:rsidP="00AA19E1" w:rsidR="00AA19E1"/>
    <w:p w:rsidRDefault="00AA19E1" w:rsidP="00AA19E1" w:rsidR="00AA19E1"/>
    <w:p w:rsidRDefault="00AA19E1" w:rsidP="00AA19E1" w:rsidR="00AA19E1" w:rsidRPr="00005C7A"/>
    <w:p w:rsidRDefault="00AA19E1" w:rsidP="00AA19E1" w:rsidR="00AA19E1" w:rsidRPr="00005C7A">
      <w:pPr>
        <w:jc w:val="center"/>
        <w:rPr>
          <w:b/>
        </w:rPr>
      </w:pPr>
      <w:r w:rsidRPr="00005C7A">
        <w:rPr>
          <w:b/>
        </w:rPr>
        <w:t>POPIS VJEROVNIKA</w:t>
      </w:r>
    </w:p>
    <w:p w:rsidRDefault="00AA19E1" w:rsidP="00AA19E1" w:rsidR="00AA19E1" w:rsidRPr="00005C7A">
      <w:pPr>
        <w:jc w:val="center"/>
      </w:pPr>
      <w:r w:rsidRPr="00005C7A">
        <w:t xml:space="preserve">(čl. </w:t>
      </w:r>
      <w:r>
        <w:t>222</w:t>
      </w:r>
      <w:r w:rsidRPr="00005C7A">
        <w:t>. SZ-a)</w:t>
      </w:r>
    </w:p>
    <w:p w:rsidRDefault="00AA19E1" w:rsidP="00AA19E1" w:rsidR="00AA19E1"/>
    <w:p w:rsidRDefault="00AA19E1" w:rsidP="00AA19E1" w:rsidR="00AA19E1"/>
    <w:p w:rsidRDefault="00AA19E1" w:rsidP="00AA19E1" w:rsidR="00AA19E1"/>
    <w:p w:rsidRDefault="00AA19E1" w:rsidP="00AA19E1" w:rsidR="00AA19E1">
      <w:pPr>
        <w:rPr>
          <w:b/>
        </w:rPr>
      </w:pPr>
      <w:r w:rsidRPr="00B0073C">
        <w:rPr>
          <w:b/>
        </w:rPr>
        <w:t xml:space="preserve">A/ </w:t>
      </w:r>
      <w:r w:rsidRPr="00B0073C">
        <w:rPr>
          <w:b/>
        </w:rPr>
        <w:tab/>
        <w:t>VJEROVNICI S PRAVOM ODVOJENOG NAMIRENJA</w:t>
      </w:r>
    </w:p>
    <w:p w:rsidRDefault="00AA19E1" w:rsidP="00AA19E1" w:rsidR="00AA19E1" w:rsidRPr="004B1D9F">
      <w:pPr>
        <w:rPr>
          <w:b/>
        </w:rPr>
      </w:pPr>
      <w:r>
        <w:tab/>
      </w:r>
      <w:r>
        <w:tab/>
      </w:r>
    </w:p>
    <w:p w:rsidRDefault="00AA19E1" w:rsidP="00AA19E1" w:rsidR="00AA19E1">
      <w:pPr>
        <w:numPr>
          <w:ilvl w:val="0"/>
          <w:numId w:val="33"/>
        </w:numPr>
        <w:ind w:hanging="851" w:left="851"/>
      </w:pPr>
      <w:r>
        <w:t>RH, MINISTARSVO FINANCIJA, POREZNA UPRAVA</w:t>
      </w:r>
      <w:r>
        <w:tab/>
      </w:r>
    </w:p>
    <w:p w:rsidRDefault="00AA19E1" w:rsidP="00AA19E1" w:rsidR="00AA19E1">
      <w:r>
        <w:t>Zagreb, Savska cesta 41, OIB:18683136487</w:t>
      </w:r>
    </w:p>
    <w:p w:rsidRDefault="00AA19E1" w:rsidP="00AA19E1" w:rsidR="00AA19E1" w:rsidRPr="00005C7A">
      <w:r>
        <w:tab/>
      </w:r>
      <w:r>
        <w:tab/>
      </w:r>
      <w:r>
        <w:tab/>
      </w:r>
    </w:p>
    <w:p w:rsidRDefault="00AA19E1" w:rsidP="00AA19E1" w:rsidR="00AA19E1">
      <w:pPr>
        <w:rPr>
          <w:b/>
        </w:rPr>
      </w:pPr>
    </w:p>
    <w:p w:rsidRDefault="00AA19E1" w:rsidP="00AA19E1" w:rsidR="00AA19E1">
      <w:pPr>
        <w:rPr>
          <w:b/>
        </w:rPr>
      </w:pPr>
      <w:r>
        <w:rPr>
          <w:b/>
        </w:rPr>
        <w:t>B</w:t>
      </w:r>
      <w:r w:rsidRPr="00005C7A">
        <w:rPr>
          <w:b/>
        </w:rPr>
        <w:t>/</w:t>
      </w:r>
      <w:r w:rsidRPr="00005C7A">
        <w:rPr>
          <w:b/>
        </w:rPr>
        <w:tab/>
        <w:t>PRIJAVLJENE TRAŽBINE STEČAJNIH VJEROVNKA</w:t>
      </w:r>
    </w:p>
    <w:p w:rsidRDefault="00AA19E1" w:rsidP="00AA19E1" w:rsidR="00AA19E1" w:rsidRPr="00005C7A">
      <w:pPr>
        <w:rPr>
          <w:b/>
        </w:rPr>
      </w:pPr>
    </w:p>
    <w:p w:rsidRDefault="00AA19E1" w:rsidP="00AA19E1" w:rsidR="00AA19E1">
      <w:pPr>
        <w:spacing w:lineRule="auto" w:line="360"/>
      </w:pPr>
      <w:r w:rsidRPr="00005C7A">
        <w:rPr>
          <w:b/>
        </w:rPr>
        <w:t>PRIZNATE TRAŽBINE – I.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 w:rsidRPr="00005C7A">
        <w:t>iznos / kn</w:t>
      </w:r>
    </w:p>
    <w:p w:rsidRDefault="00AA19E1" w:rsidP="00AA19E1" w:rsidR="00AA19E1">
      <w:r>
        <w:t>1.</w:t>
      </w:r>
      <w:r>
        <w:tab/>
      </w:r>
      <w:bookmarkStart w:name="_Hlk506801170" w:id="6"/>
      <w:r>
        <w:t>RH, MINISTARSVO FINANCIJA, POREZNA UPRAVA</w:t>
      </w:r>
      <w:r>
        <w:tab/>
      </w:r>
    </w:p>
    <w:p w:rsidRDefault="00AA19E1" w:rsidP="00AA19E1" w:rsidR="00AA19E1">
      <w:pPr>
        <w:ind w:firstLine="708"/>
      </w:pPr>
      <w:r>
        <w:t>Zagreb, Savska cesta 41, OIB:18683136487</w:t>
      </w:r>
      <w:bookmarkEnd w:id="6"/>
      <w:r>
        <w:tab/>
      </w:r>
      <w:r>
        <w:tab/>
      </w:r>
      <w:r>
        <w:tab/>
      </w:r>
      <w:r>
        <w:tab/>
        <w:t xml:space="preserve"> </w:t>
      </w:r>
      <w:r>
        <w:tab/>
        <w:t>113.242,54</w:t>
      </w:r>
    </w:p>
    <w:p w:rsidRDefault="00AA19E1" w:rsidP="00AA19E1" w:rsidR="00AA19E1" w:rsidRPr="00005C7A">
      <w:r w:rsidRPr="00005C7A">
        <w:t>-----------------------------------------------------------------------------------------------------------------</w:t>
      </w:r>
    </w:p>
    <w:p w:rsidRDefault="00AA19E1" w:rsidP="00AA19E1" w:rsidR="00AA19E1" w:rsidRPr="00EE4D81">
      <w:pPr>
        <w:ind w:firstLine="708" w:left="2124"/>
        <w:rPr>
          <w:b/>
        </w:rPr>
      </w:pPr>
      <w:r>
        <w:rPr>
          <w:b/>
        </w:rPr>
        <w:t>UKUPNO I</w:t>
      </w:r>
      <w:r w:rsidRPr="00005C7A">
        <w:rPr>
          <w:b/>
        </w:rPr>
        <w:t xml:space="preserve">. VIŠI ISPLATNI RED: </w:t>
      </w:r>
      <w:r w:rsidRPr="00005C7A">
        <w:rPr>
          <w:b/>
        </w:rPr>
        <w:tab/>
        <w:t xml:space="preserve">     </w:t>
      </w:r>
      <w:r>
        <w:rPr>
          <w:b/>
        </w:rPr>
        <w:t xml:space="preserve">  </w:t>
      </w:r>
      <w:r>
        <w:rPr>
          <w:b/>
        </w:rPr>
        <w:tab/>
      </w:r>
      <w:r w:rsidRPr="00160E12">
        <w:rPr>
          <w:b/>
        </w:rPr>
        <w:t>113.242,54</w:t>
      </w:r>
    </w:p>
    <w:p w:rsidRDefault="00AA19E1" w:rsidP="00AA19E1" w:rsidR="00AA19E1">
      <w:pPr>
        <w:rPr>
          <w:b/>
        </w:rPr>
      </w:pPr>
    </w:p>
    <w:p w:rsidRDefault="00AA19E1" w:rsidP="00AA19E1" w:rsidR="00AA19E1" w:rsidRPr="00005C7A">
      <w:pPr>
        <w:rPr>
          <w:b/>
        </w:rPr>
      </w:pPr>
    </w:p>
    <w:p w:rsidRDefault="00AA19E1" w:rsidP="00AA19E1" w:rsidR="00AA19E1" w:rsidRPr="00005C7A">
      <w:pPr>
        <w:spacing w:lineRule="auto" w:line="360"/>
      </w:pPr>
      <w:r w:rsidRPr="00005C7A">
        <w:rPr>
          <w:b/>
        </w:rPr>
        <w:t>PRIZNATE TRAŽBINE – II.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 w:rsidRPr="00005C7A">
        <w:t>iznos / kn</w:t>
      </w:r>
    </w:p>
    <w:p w:rsidRDefault="00AA19E1" w:rsidP="00AA19E1" w:rsidR="00AA19E1">
      <w:r>
        <w:t>2.</w:t>
      </w:r>
      <w:r>
        <w:tab/>
        <w:t>RH, MINISTARSVO FINANCIJA, POREZNA UPRAVA</w:t>
      </w:r>
      <w:r>
        <w:tab/>
      </w:r>
    </w:p>
    <w:p w:rsidRDefault="00AA19E1" w:rsidP="00AA19E1" w:rsidR="00AA19E1">
      <w:pPr>
        <w:ind w:firstLine="708"/>
      </w:pPr>
      <w:r>
        <w:t>Zagreb, Savska cesta 41, OIB:18683136487</w:t>
      </w:r>
      <w:r>
        <w:tab/>
      </w:r>
      <w:r>
        <w:tab/>
      </w:r>
      <w:r>
        <w:tab/>
      </w:r>
      <w:r>
        <w:tab/>
        <w:t xml:space="preserve">              189.485,82</w:t>
      </w:r>
    </w:p>
    <w:p w:rsidRDefault="00AA19E1" w:rsidP="00AA19E1" w:rsidR="00AA19E1">
      <w:r>
        <w:t xml:space="preserve">3. </w:t>
      </w:r>
      <w:r>
        <w:tab/>
        <w:t>HRVATSKI TELEKOM d.d., R.F. Mihanovića 9</w:t>
      </w:r>
      <w:r>
        <w:tab/>
      </w:r>
    </w:p>
    <w:p w:rsidRDefault="00AA19E1" w:rsidP="00AA19E1" w:rsidR="00AA19E1">
      <w:r>
        <w:tab/>
        <w:t xml:space="preserve">OIB:81793146560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23.668,84</w:t>
      </w:r>
    </w:p>
    <w:p w:rsidRDefault="00AA19E1" w:rsidP="00AA19E1" w:rsidR="00AA19E1">
      <w:r>
        <w:t>4.</w:t>
      </w:r>
      <w:r>
        <w:tab/>
        <w:t>FINANCIJSKA AGENCIJA Zagreb, Ul. Gr. Vukovara 70</w:t>
      </w:r>
      <w:r>
        <w:tab/>
      </w:r>
      <w:r>
        <w:tab/>
      </w:r>
      <w:r>
        <w:tab/>
      </w:r>
    </w:p>
    <w:p w:rsidRDefault="00AA19E1" w:rsidP="00AA19E1" w:rsidR="00AA19E1">
      <w:r>
        <w:tab/>
        <w:t>OIB:85821130368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1.410,87</w:t>
      </w:r>
    </w:p>
    <w:p w:rsidRDefault="00AA19E1" w:rsidP="00AA19E1" w:rsidR="00AA19E1" w:rsidRPr="00005C7A">
      <w:r w:rsidRPr="00005C7A">
        <w:t>-----------------------------------------------------------------------------------------------------------------</w:t>
      </w:r>
    </w:p>
    <w:p w:rsidRDefault="00AA19E1" w:rsidP="00AA19E1" w:rsidR="00AA19E1" w:rsidRPr="00005C7A">
      <w:pPr>
        <w:ind w:firstLine="708" w:left="2124"/>
        <w:rPr>
          <w:b/>
        </w:rPr>
      </w:pPr>
      <w:r w:rsidRPr="00005C7A">
        <w:rPr>
          <w:b/>
        </w:rPr>
        <w:t xml:space="preserve">UKUPNO II. VIŠI ISPLATNI RED: </w:t>
      </w:r>
      <w:r w:rsidRPr="00005C7A">
        <w:rPr>
          <w:b/>
        </w:rPr>
        <w:tab/>
        <w:t xml:space="preserve">     </w:t>
      </w:r>
      <w:r>
        <w:rPr>
          <w:b/>
        </w:rPr>
        <w:t xml:space="preserve">          214.565,53</w:t>
      </w:r>
    </w:p>
    <w:p w:rsidRDefault="00AA19E1" w:rsidP="00AA19E1" w:rsidR="00AA19E1" w:rsidRPr="00005C7A">
      <w:pPr>
        <w:pStyle w:val="Naslov1"/>
      </w:pPr>
      <w:r w:rsidRPr="00005C7A"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522"/>
      </w:tblGrid>
      <w:tr w:rsidTr="00E86E20" w:rsidR="00AA19E1" w:rsidRPr="00005C7A">
        <w:tc>
          <w:tcPr>
            <w:tcW w:type="dxa" w:w="9039"/>
          </w:tcPr>
          <w:p w:rsidRDefault="00AA19E1" w:rsidP="00E86E20" w:rsidR="00AA19E1" w:rsidRPr="00005C7A">
            <w:pPr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PRIZNATE TRAŽBINE UKUPNO:        </w:t>
            </w:r>
            <w:bookmarkStart w:name="OLE_LINK2" w:id="7"/>
            <w:r w:rsidRPr="00005C7A">
              <w:rPr>
                <w:b/>
                <w:bCs/>
              </w:rPr>
              <w:t xml:space="preserve">                                        </w:t>
            </w:r>
            <w:bookmarkEnd w:id="7"/>
            <w:r>
              <w:rPr>
                <w:b/>
                <w:bCs/>
              </w:rPr>
              <w:t xml:space="preserve">          </w:t>
            </w:r>
            <w:r w:rsidRPr="00160E12">
              <w:rPr>
                <w:b/>
                <w:bCs/>
              </w:rPr>
              <w:t>327.808,07</w:t>
            </w:r>
            <w:r>
              <w:rPr>
                <w:b/>
                <w:bCs/>
              </w:rPr>
              <w:t xml:space="preserve"> </w:t>
            </w:r>
            <w:r w:rsidRPr="00005C7A">
              <w:rPr>
                <w:b/>
                <w:bCs/>
              </w:rPr>
              <w:t>kn</w:t>
            </w:r>
          </w:p>
        </w:tc>
      </w:tr>
    </w:tbl>
    <w:p w:rsidRDefault="00AA19E1" w:rsidP="00AA19E1" w:rsidR="00AA19E1">
      <w:pPr>
        <w:spacing w:lineRule="auto" w:line="360"/>
        <w:rPr>
          <w:b/>
        </w:rPr>
      </w:pPr>
    </w:p>
    <w:p w:rsidRDefault="00AA19E1" w:rsidP="00AA19E1" w:rsidR="00AA19E1">
      <w:pPr>
        <w:spacing w:lineRule="auto" w:line="360"/>
      </w:pPr>
      <w:r w:rsidRPr="00005C7A">
        <w:rPr>
          <w:b/>
        </w:rPr>
        <w:t>OSPORENE TRAŽBINE – II.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 w:rsidRPr="00005C7A">
        <w:t>iznos / kn</w:t>
      </w:r>
    </w:p>
    <w:p w:rsidRDefault="00AA19E1" w:rsidP="00AA19E1" w:rsidR="00AA19E1"/>
    <w:p w:rsidRDefault="00AA19E1" w:rsidP="00AA19E1" w:rsidR="00AA19E1" w:rsidRPr="00005C7A">
      <w:pPr>
        <w:pStyle w:val="Naslov1"/>
      </w:pPr>
      <w:r w:rsidRPr="00005C7A"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522"/>
      </w:tblGrid>
      <w:tr w:rsidTr="00E86E20" w:rsidR="00AA19E1" w:rsidRPr="00005C7A">
        <w:tc>
          <w:tcPr>
            <w:tcW w:type="dxa" w:w="9039"/>
          </w:tcPr>
          <w:p w:rsidRDefault="00AA19E1" w:rsidP="00E86E20" w:rsidR="00AA19E1" w:rsidRPr="00005C7A">
            <w:pPr>
              <w:ind w:right="-399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OSPORENE TRAŽBINE UKUPNO                                                           </w:t>
            </w:r>
            <w:r>
              <w:rPr>
                <w:b/>
                <w:bCs/>
              </w:rPr>
              <w:t xml:space="preserve">    0,00</w:t>
            </w:r>
            <w:r w:rsidRPr="009E534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kn </w:t>
            </w:r>
          </w:p>
        </w:tc>
      </w:tr>
    </w:tbl>
    <w:p w:rsidRDefault="00AA19E1" w:rsidP="00AA19E1" w:rsidR="00AA19E1" w:rsidRPr="00005C7A"/>
    <w:p w:rsidRDefault="00AA19E1" w:rsidP="00AA19E1" w:rsidR="00AA19E1" w:rsidRPr="00005C7A">
      <w:pPr>
        <w:tabs>
          <w:tab w:pos="4320" w:val="left"/>
        </w:tabs>
        <w:rPr>
          <w:b/>
        </w:rPr>
      </w:pPr>
    </w:p>
    <w:p w:rsidRDefault="00AA19E1" w:rsidP="00AA19E1" w:rsidR="00AA19E1" w:rsidRPr="00005C7A">
      <w:pPr>
        <w:tabs>
          <w:tab w:pos="4320" w:val="left"/>
        </w:tabs>
        <w:ind w:hanging="705" w:left="708"/>
        <w:rPr>
          <w:b/>
        </w:rPr>
      </w:pPr>
      <w:r>
        <w:rPr>
          <w:b/>
        </w:rPr>
        <w:t>C</w:t>
      </w:r>
      <w:r w:rsidRPr="00005C7A">
        <w:rPr>
          <w:b/>
        </w:rPr>
        <w:t>/</w:t>
      </w:r>
      <w:r w:rsidRPr="00005C7A">
        <w:rPr>
          <w:b/>
        </w:rPr>
        <w:tab/>
        <w:t>NEPRIJAVLJENE TRAŽBINE STEČAJNIH VJEROVNIKA</w:t>
      </w:r>
    </w:p>
    <w:p w:rsidRDefault="00AA19E1" w:rsidP="00AA19E1" w:rsidR="00AA19E1" w:rsidRPr="00005C7A"/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E86E20" w:rsidR="00AA19E1" w:rsidRPr="00005C7A">
        <w:trPr>
          <w:trHeight w:val="330"/>
        </w:trPr>
        <w:tc>
          <w:tcPr>
            <w:tcW w:type="dxa" w:w="9039"/>
          </w:tcPr>
          <w:p w:rsidRDefault="00AA19E1" w:rsidP="00E86E20" w:rsidR="00AA19E1" w:rsidRPr="00005C7A">
            <w:pPr>
              <w:ind w:right="-385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NEPRIJAVLJENE TRAŽBINE UKUPNO                                                  </w:t>
            </w:r>
            <w:r>
              <w:rPr>
                <w:b/>
                <w:bCs/>
              </w:rPr>
              <w:t xml:space="preserve">       </w:t>
            </w:r>
            <w:r w:rsidRPr="00005C7A">
              <w:rPr>
                <w:b/>
                <w:bCs/>
              </w:rPr>
              <w:t>0,00 kn</w:t>
            </w:r>
          </w:p>
        </w:tc>
      </w:tr>
    </w:tbl>
    <w:p w:rsidRDefault="00AA19E1" w:rsidP="00AA19E1" w:rsidR="00AA19E1" w:rsidRPr="00005C7A"/>
    <w:p w:rsidRDefault="00AA19E1" w:rsidP="00AA19E1" w:rsidR="00AA19E1" w:rsidRPr="00005C7A">
      <w:pPr>
        <w:pStyle w:val="Naslov1"/>
      </w:pPr>
      <w:r w:rsidRPr="00005C7A">
        <w:t>Prijavljene i neprijavljene tražbine</w:t>
      </w: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E86E20" w:rsidR="00AA19E1" w:rsidRPr="00005C7A">
        <w:trPr>
          <w:trHeight w:val="300"/>
        </w:trPr>
        <w:tc>
          <w:tcPr>
            <w:tcW w:type="dxa" w:w="9039"/>
          </w:tcPr>
          <w:p w:rsidRDefault="00AA19E1" w:rsidP="00E86E20" w:rsidR="00AA19E1" w:rsidRPr="00005C7A">
            <w:pPr>
              <w:ind w:right="-385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VJEROVNICI SVEUKUPNO                                                      </w:t>
            </w:r>
            <w:r>
              <w:rPr>
                <w:b/>
                <w:bCs/>
              </w:rPr>
              <w:t xml:space="preserve">          </w:t>
            </w:r>
            <w:r w:rsidRPr="00160E12">
              <w:rPr>
                <w:b/>
                <w:bCs/>
              </w:rPr>
              <w:t>327.808,07</w:t>
            </w:r>
            <w:r>
              <w:rPr>
                <w:b/>
                <w:bCs/>
              </w:rPr>
              <w:t xml:space="preserve"> </w:t>
            </w:r>
            <w:r w:rsidRPr="009E534A">
              <w:rPr>
                <w:b/>
                <w:bCs/>
              </w:rPr>
              <w:t>kn</w:t>
            </w:r>
          </w:p>
        </w:tc>
      </w:tr>
    </w:tbl>
    <w:p w:rsidRDefault="00AA19E1" w:rsidP="00AA19E1" w:rsidR="00AA19E1" w:rsidRPr="00005C7A"/>
    <w:p w:rsidRDefault="00AA19E1" w:rsidP="00AA19E1" w:rsidR="00AA19E1">
      <w:pPr>
        <w:pStyle w:val="Naslov2"/>
        <w:rPr>
          <w:szCs w:val="24"/>
        </w:rPr>
      </w:pPr>
    </w:p>
    <w:p w:rsidRDefault="00AA19E1" w:rsidP="00AA19E1" w:rsidR="00AA19E1">
      <w:pPr>
        <w:rPr>
          <w:b/>
        </w:rPr>
      </w:pPr>
      <w:r w:rsidRPr="00611778">
        <w:rPr>
          <w:b/>
        </w:rPr>
        <w:t xml:space="preserve">D/ </w:t>
      </w:r>
      <w:r w:rsidRPr="00611778">
        <w:rPr>
          <w:b/>
        </w:rPr>
        <w:tab/>
        <w:t>MOGUĆNOST ZA PRIJEBOJ</w:t>
      </w:r>
    </w:p>
    <w:p w:rsidRDefault="00AA19E1" w:rsidP="00AA19E1" w:rsidR="00AA19E1">
      <w:pPr>
        <w:rPr>
          <w:b/>
        </w:rPr>
      </w:pPr>
    </w:p>
    <w:p w:rsidRDefault="00AA19E1" w:rsidP="00AA19E1" w:rsidR="00AA19E1" w:rsidRPr="00611778">
      <w:pPr>
        <w:rPr>
          <w:b/>
        </w:rPr>
      </w:pPr>
      <w:r>
        <w:rPr>
          <w:b/>
        </w:rPr>
        <w:t>Nema</w:t>
      </w:r>
    </w:p>
    <w:p w:rsidRDefault="00AA19E1" w:rsidP="00AA19E1" w:rsidR="00AA19E1" w:rsidRPr="006263F9">
      <w:pPr>
        <w:pStyle w:val="Uvuenotijeloteksta"/>
      </w:pPr>
    </w:p>
    <w:p w:rsidRDefault="00AA19E1" w:rsidP="00AA19E1" w:rsidR="00AA19E1" w:rsidRPr="006263F9">
      <w:pPr>
        <w:ind w:firstLine="708" w:left="4956"/>
      </w:pPr>
      <w:r w:rsidRPr="006263F9">
        <w:t>Stečajni upravitelj</w:t>
      </w:r>
    </w:p>
    <w:p w:rsidRDefault="00AA19E1" w:rsidP="00AA19E1" w:rsidR="00AA19E1" w:rsidRPr="006263F9">
      <w:pPr>
        <w:ind w:firstLine="708" w:left="4956"/>
      </w:pPr>
      <w:r>
        <w:t>Milan Kanjer</w:t>
      </w:r>
      <w:r w:rsidRPr="006263F9">
        <w:t>, dipl.  oec.</w:t>
      </w:r>
    </w:p>
    <w:p w:rsidRDefault="00AA19E1" w:rsidP="00AA19E1" w:rsidR="00AA19E1" w:rsidRPr="00005C7A">
      <w:pPr>
        <w:rPr>
          <w:b/>
          <w:bCs/>
        </w:rPr>
      </w:pPr>
    </w:p>
    <w:p w:rsidRDefault="00AA19E1" w:rsidP="00AA19E1" w:rsidR="00AA19E1"/>
    <w:p w:rsidRDefault="00AA19E1" w:rsidP="00AA19E1" w:rsidR="00AA19E1"/>
    <w:p w:rsidRDefault="00AA19E1" w:rsidP="00AA19E1" w:rsidR="00AA19E1"/>
    <w:p w:rsidRDefault="00AA19E1" w:rsidP="00AA19E1" w:rsidR="00AA19E1" w:rsidRPr="00160E12">
      <w:pPr>
        <w:rPr>
          <w:b/>
        </w:rPr>
      </w:pPr>
      <w:r w:rsidRPr="00160E12">
        <w:rPr>
          <w:b/>
        </w:rPr>
        <w:t xml:space="preserve">BARIVAN GRADNJA j.d.o.o. u stečaju </w:t>
      </w:r>
    </w:p>
    <w:p w:rsidRDefault="00AA19E1" w:rsidP="00AA19E1" w:rsidR="00AA19E1" w:rsidRPr="00160E12">
      <w:pPr>
        <w:rPr>
          <w:b/>
        </w:rPr>
      </w:pPr>
      <w:r w:rsidRPr="00160E12">
        <w:rPr>
          <w:b/>
        </w:rPr>
        <w:t xml:space="preserve">Zagreb, Pečnjakova 1 </w:t>
      </w:r>
    </w:p>
    <w:p w:rsidRDefault="00AA19E1" w:rsidP="00AA19E1" w:rsidR="00AA19E1" w:rsidRPr="00005C7A">
      <w:pPr>
        <w:rPr>
          <w:b/>
        </w:rPr>
      </w:pPr>
      <w:r w:rsidRPr="00160E12">
        <w:rPr>
          <w:b/>
        </w:rPr>
        <w:t>OIB: 86017630992</w:t>
      </w:r>
      <w:r w:rsidRPr="00EE4D81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>Trgovački sud u Zagrebu</w:t>
      </w:r>
    </w:p>
    <w:p w:rsidRDefault="00AA19E1" w:rsidP="00AA19E1" w:rsidR="00AA19E1"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>
        <w:tab/>
      </w:r>
      <w:r w:rsidRPr="00B0073C">
        <w:t xml:space="preserve">Na posl. br. </w:t>
      </w:r>
      <w:r w:rsidRPr="00160E12">
        <w:t>48.St-5024/16</w:t>
      </w:r>
    </w:p>
    <w:p w:rsidRDefault="00AA19E1" w:rsidP="00AA19E1" w:rsidR="00AA19E1"/>
    <w:p w:rsidRDefault="00AA19E1" w:rsidP="00AA19E1" w:rsidR="00AA19E1" w:rsidRPr="009E534A"/>
    <w:p w:rsidRDefault="00AA19E1" w:rsidP="00AA19E1" w:rsidR="00AA19E1" w:rsidRPr="00005C7A">
      <w:pPr>
        <w:pStyle w:val="Naslov2"/>
        <w:rPr>
          <w:szCs w:val="24"/>
        </w:rPr>
      </w:pPr>
      <w:r>
        <w:rPr>
          <w:szCs w:val="24"/>
        </w:rPr>
        <w:t>PREGLED</w:t>
      </w:r>
      <w:r w:rsidRPr="00005C7A">
        <w:rPr>
          <w:szCs w:val="24"/>
        </w:rPr>
        <w:t xml:space="preserve"> IMOVINE I OBVEZA  </w:t>
      </w:r>
    </w:p>
    <w:p w:rsidRDefault="00AA19E1" w:rsidP="00AA19E1" w:rsidR="00AA19E1" w:rsidRPr="00005C7A">
      <w:pPr>
        <w:jc w:val="center"/>
      </w:pPr>
      <w:r w:rsidRPr="00005C7A">
        <w:t xml:space="preserve">(čl. </w:t>
      </w:r>
      <w:r w:rsidRPr="006263F9">
        <w:t>223</w:t>
      </w:r>
      <w:r>
        <w:t xml:space="preserve"> </w:t>
      </w:r>
      <w:r w:rsidRPr="00005C7A">
        <w:t>SZ-a)</w:t>
      </w:r>
    </w:p>
    <w:p w:rsidRDefault="00AA19E1" w:rsidP="00AA19E1" w:rsidR="00AA19E1">
      <w:pPr>
        <w:tabs>
          <w:tab w:pos="720" w:val="left"/>
        </w:tabs>
        <w:ind w:left="3"/>
        <w:rPr>
          <w:b/>
        </w:rPr>
      </w:pPr>
    </w:p>
    <w:p w:rsidRDefault="00AA19E1" w:rsidP="00AA19E1" w:rsidR="00AA19E1" w:rsidRPr="009E534A">
      <w:pPr>
        <w:jc w:val="both"/>
      </w:pPr>
    </w:p>
    <w:p w:rsidRDefault="00AA19E1" w:rsidP="00AA19E1" w:rsidR="00AA19E1" w:rsidRPr="00005C7A">
      <w:pPr>
        <w:tabs>
          <w:tab w:pos="720" w:val="left"/>
        </w:tabs>
        <w:ind w:left="3"/>
        <w:rPr>
          <w:b/>
        </w:rPr>
      </w:pPr>
    </w:p>
    <w:p w:rsidRDefault="00AA19E1" w:rsidP="00AA19E1" w:rsidR="00AA19E1" w:rsidRPr="004B1D9F">
      <w:pPr>
        <w:pStyle w:val="Uvuenotijeloteksta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940"/>
        <w:gridCol w:w="1582"/>
      </w:tblGrid>
      <w:tr w:rsidTr="00E86E20" w:rsidR="00AA19E1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r w:rsidRPr="00016770">
              <w:t>IMOVINA STEČAJNOG DUŽNIKA na dan 19.02.2018. godine</w:t>
            </w:r>
          </w:p>
        </w:tc>
        <w:tc>
          <w:tcPr>
            <w:tcW w:type="pct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pPr>
              <w:jc w:val="right"/>
            </w:pPr>
            <w:r w:rsidRPr="00016770">
              <w:t>u kunama</w:t>
            </w:r>
          </w:p>
        </w:tc>
      </w:tr>
      <w:tr w:rsidTr="00E86E20" w:rsidR="00AA19E1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r w:rsidRPr="00016770">
              <w:t>1. Nekretnine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pPr>
              <w:jc w:val="right"/>
            </w:pPr>
            <w:r w:rsidRPr="00016770">
              <w:t>0,00</w:t>
            </w:r>
          </w:p>
        </w:tc>
      </w:tr>
      <w:tr w:rsidTr="00E86E20" w:rsidR="00AA19E1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r w:rsidRPr="00016770">
              <w:t>2. Pokretnine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pPr>
              <w:jc w:val="right"/>
            </w:pPr>
            <w:r w:rsidRPr="00016770">
              <w:t>32.000,00</w:t>
            </w:r>
          </w:p>
        </w:tc>
      </w:tr>
      <w:tr w:rsidTr="00E86E20" w:rsidR="00AA19E1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r w:rsidRPr="00016770">
              <w:t>3. Potraživanja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pPr>
              <w:jc w:val="right"/>
            </w:pPr>
            <w:r w:rsidRPr="00016770">
              <w:t>0,00</w:t>
            </w:r>
          </w:p>
        </w:tc>
      </w:tr>
      <w:tr w:rsidTr="00E86E20" w:rsidR="00AA19E1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r w:rsidRPr="00016770">
              <w:t>UKUPNO IMOVINA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pPr>
              <w:jc w:val="right"/>
            </w:pPr>
            <w:r w:rsidRPr="00016770">
              <w:t>32.000,00</w:t>
            </w:r>
          </w:p>
        </w:tc>
      </w:tr>
      <w:tr w:rsidTr="00E86E20" w:rsidR="00AA19E1" w:rsidRPr="004B1D9F">
        <w:trPr>
          <w:trHeight w:val="125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r w:rsidRPr="00016770">
              <w:t xml:space="preserve"> 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pPr>
              <w:jc w:val="right"/>
            </w:pPr>
            <w:r w:rsidRPr="00016770">
              <w:t xml:space="preserve"> </w:t>
            </w:r>
          </w:p>
        </w:tc>
      </w:tr>
      <w:tr w:rsidTr="00E86E20" w:rsidR="00AA19E1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r w:rsidRPr="00016770">
              <w:t>OBVEZE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pPr>
              <w:jc w:val="right"/>
            </w:pPr>
            <w:r w:rsidRPr="00016770">
              <w:t>u kunama</w:t>
            </w:r>
          </w:p>
        </w:tc>
      </w:tr>
      <w:tr w:rsidTr="00E86E20" w:rsidR="00AA19E1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A19E1" w:rsidP="00E86E20" w:rsidR="00AA19E1" w:rsidRPr="00016770">
            <w:r w:rsidRPr="00016770">
              <w:t>1. Dospjeli nepodmireni troškovi od otvaranja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pPr>
              <w:jc w:val="right"/>
            </w:pPr>
            <w:r w:rsidRPr="00016770">
              <w:t>0,00</w:t>
            </w:r>
          </w:p>
        </w:tc>
      </w:tr>
      <w:tr w:rsidTr="00E86E20" w:rsidR="00AA19E1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r w:rsidRPr="00016770">
              <w:t>2. Predračun troškova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pPr>
              <w:jc w:val="right"/>
            </w:pPr>
            <w:r w:rsidRPr="00016770">
              <w:t>14.220,00</w:t>
            </w:r>
          </w:p>
        </w:tc>
      </w:tr>
      <w:tr w:rsidTr="00E86E20" w:rsidR="00AA19E1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r w:rsidRPr="00016770">
              <w:t>3. Priznato 1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pPr>
              <w:jc w:val="right"/>
            </w:pPr>
            <w:r w:rsidRPr="00016770">
              <w:t>113.242,54</w:t>
            </w:r>
          </w:p>
        </w:tc>
      </w:tr>
      <w:tr w:rsidTr="00E86E20" w:rsidR="00AA19E1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r w:rsidRPr="00016770">
              <w:t>4. Priznato 2.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pPr>
              <w:jc w:val="right"/>
            </w:pPr>
            <w:r w:rsidRPr="00016770">
              <w:t>214.565,53</w:t>
            </w:r>
          </w:p>
        </w:tc>
      </w:tr>
      <w:tr w:rsidTr="00E86E20" w:rsidR="00AA19E1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r w:rsidRPr="00016770">
              <w:t>5. Neprijavljene tražbine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pPr>
              <w:jc w:val="right"/>
            </w:pPr>
            <w:r w:rsidRPr="00016770">
              <w:t>0</w:t>
            </w:r>
          </w:p>
        </w:tc>
      </w:tr>
      <w:tr w:rsidTr="00E86E20" w:rsidR="00AA19E1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r w:rsidRPr="00016770">
              <w:t>UKUPNO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pPr>
              <w:jc w:val="right"/>
            </w:pPr>
            <w:r w:rsidRPr="00016770">
              <w:t>342.028,07</w:t>
            </w:r>
          </w:p>
        </w:tc>
      </w:tr>
      <w:tr w:rsidTr="00E86E20" w:rsidR="00AA19E1" w:rsidRPr="004B1D9F">
        <w:trPr>
          <w:trHeight w:val="174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r w:rsidRPr="00016770">
              <w:t xml:space="preserve"> 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pPr>
              <w:jc w:val="right"/>
            </w:pPr>
          </w:p>
        </w:tc>
      </w:tr>
      <w:tr w:rsidTr="00E86E20" w:rsidR="00AA19E1" w:rsidRPr="004B1D9F">
        <w:trPr>
          <w:trHeight w:val="5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r w:rsidRPr="00016770">
              <w:t>NEPODMIRENI DIO OBVEZA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pPr>
              <w:jc w:val="right"/>
            </w:pPr>
          </w:p>
        </w:tc>
      </w:tr>
      <w:tr w:rsidTr="00E86E20" w:rsidR="00AA19E1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 w:rsidRPr="00016770">
            <w:r w:rsidRPr="00016770">
              <w:t>UKUPNA IMOVINA - UKUPNE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A19E1" w:rsidP="00E86E20" w:rsidR="00AA19E1">
            <w:pPr>
              <w:jc w:val="right"/>
            </w:pPr>
            <w:r w:rsidRPr="00016770">
              <w:t>-310.028,07</w:t>
            </w:r>
          </w:p>
        </w:tc>
      </w:tr>
    </w:tbl>
    <w:p w:rsidRDefault="00AA19E1" w:rsidP="00AA19E1" w:rsidR="00AA19E1">
      <w:pPr>
        <w:pStyle w:val="Uvuenotijeloteksta"/>
      </w:pPr>
    </w:p>
    <w:p w:rsidRDefault="00AA19E1" w:rsidP="00AA19E1" w:rsidR="00AA19E1" w:rsidRPr="00005C7A">
      <w:pPr>
        <w:pStyle w:val="Uvuenotijeloteksta"/>
      </w:pPr>
    </w:p>
    <w:p w:rsidRDefault="00AA19E1" w:rsidP="00AA19E1" w:rsidR="00AA19E1" w:rsidRPr="006263F9">
      <w:pPr>
        <w:pStyle w:val="Uvuenotijeloteksta"/>
      </w:pPr>
    </w:p>
    <w:p w:rsidRDefault="00AA19E1" w:rsidP="00AA19E1" w:rsidR="00AA19E1" w:rsidRPr="006263F9">
      <w:pPr>
        <w:ind w:firstLine="708" w:left="4956"/>
      </w:pPr>
      <w:r w:rsidRPr="006263F9">
        <w:t>Stečajni upravitelj</w:t>
      </w:r>
    </w:p>
    <w:p w:rsidRDefault="00AA19E1" w:rsidP="00AA19E1" w:rsidR="00AA19E1" w:rsidRPr="006263F9">
      <w:pPr>
        <w:ind w:firstLine="708" w:left="4956"/>
      </w:pPr>
      <w:r>
        <w:t>Milan Kanjer</w:t>
      </w:r>
      <w:r w:rsidRPr="006263F9">
        <w:t>, dipl.  oec.</w:t>
      </w:r>
    </w:p>
    <w:p w:rsidRDefault="00AA19E1" w:rsidP="00AA19E1" w:rsidR="00AA19E1" w:rsidRPr="00005C7A">
      <w:pPr>
        <w:rPr>
          <w:b/>
          <w:bCs/>
        </w:rPr>
      </w:pPr>
    </w:p>
    <w:p w:rsidRDefault="00AA19E1" w:rsidP="00EC5192" w:rsidR="00AA19E1" w:rsidRPr="00E312F4">
      <w:pPr>
        <w:jc w:val="right"/>
        <w:rPr>
          <w:sz w:val="24"/>
          <w:szCs w:val="24"/>
        </w:rPr>
      </w:pPr>
    </w:p>
    <w:sectPr w:rsidR="00AA19E1" w:rsidRPr="00E312F4">
      <w:footerReference w:type="even" r:id="rId10"/>
      <w:footerReference w:type="default" r:id="rId11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677" w:rsidR="00463677">
      <w:r>
        <w:separator/>
      </w:r>
    </w:p>
  </w:endnote>
  <w:endnote w:id="0" w:type="continuationSeparator">
    <w:p w:rsidRDefault="00463677" w:rsidR="00463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D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677" w:rsidR="00463677">
      <w:r>
        <w:separator/>
      </w:r>
    </w:p>
  </w:footnote>
  <w:footnote w:id="0" w:type="continuationSeparator">
    <w:p w:rsidRDefault="00463677" w:rsidR="0046367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3B59"/>
    <w:multiLevelType w:val="hybridMultilevel"/>
    <w:tmpl w:val="FE1C2F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06566"/>
    <w:multiLevelType w:val="hybridMultilevel"/>
    <w:tmpl w:val="D8F81FE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">
    <w:nsid w:val="0AFB7C3F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03B4B61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F81F87"/>
    <w:multiLevelType w:val="hybridMultilevel"/>
    <w:tmpl w:val="78CC8EE6"/>
    <w:lvl w:tplc="0409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93C544B"/>
    <w:multiLevelType w:val="hybridMultilevel"/>
    <w:tmpl w:val="C44C2624"/>
    <w:lvl w:tplc="8E14005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19656334"/>
    <w:multiLevelType w:val="hybridMultilevel"/>
    <w:tmpl w:val="8766EF48"/>
    <w:lvl w:tplc="75E6715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FE3444"/>
    <w:multiLevelType w:val="hybridMultilevel"/>
    <w:tmpl w:val="46663812"/>
    <w:lvl w:tplc="E05600C8" w:ilvl="0">
      <w:start w:val="199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0CE2ED4"/>
    <w:multiLevelType w:val="hybridMultilevel"/>
    <w:tmpl w:val="4E36D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A243E1"/>
    <w:multiLevelType w:val="hybridMultilevel"/>
    <w:tmpl w:val="B8564DA0"/>
    <w:lvl w:tplc="041A000B" w:ilvl="0">
      <w:start w:val="1"/>
      <w:numFmt w:val="bullet"/>
      <w:lvlText w:val=""/>
      <w:lvlJc w:val="left"/>
      <w:pPr>
        <w:tabs>
          <w:tab w:pos="1428" w:val="num"/>
        </w:tabs>
        <w:ind w:hanging="360" w:left="14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2">
    <w:nsid w:val="27B45753"/>
    <w:multiLevelType w:val="hybridMultilevel"/>
    <w:tmpl w:val="7ABE42BC"/>
    <w:lvl w:tplc="033446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3" w:ilvl="3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hAnsi="Courier New" w:ascii="Courier New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FBF7DF2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4067EA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5">
    <w:nsid w:val="35523BF2"/>
    <w:multiLevelType w:val="hybridMultilevel"/>
    <w:tmpl w:val="3AE82A08"/>
    <w:lvl w:tplc="E1BC742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D58AB3B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4E2053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D77A05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DEA0D28"/>
    <w:multiLevelType w:val="hybridMultilevel"/>
    <w:tmpl w:val="E26006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ECE1E1A"/>
    <w:multiLevelType w:val="hybridMultilevel"/>
    <w:tmpl w:val="E8720090"/>
    <w:lvl w:tplc="17BCE55C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0F0665A"/>
    <w:multiLevelType w:val="hybridMultilevel"/>
    <w:tmpl w:val="A23AF20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4104F22"/>
    <w:multiLevelType w:val="hybridMultilevel"/>
    <w:tmpl w:val="6B30A752"/>
    <w:lvl w:tplc="319CA4E4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b/>
      </w:rPr>
    </w:lvl>
    <w:lvl w:tplc="60BA30E0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61E3837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69F03F7"/>
    <w:multiLevelType w:val="hybridMultilevel"/>
    <w:tmpl w:val="0E6A7770"/>
    <w:lvl w:tplc="DC7E5E3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8ED75D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5">
    <w:nsid w:val="54DE031C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7">
    <w:nsid w:val="66102FF5"/>
    <w:multiLevelType w:val="hybridMultilevel"/>
    <w:tmpl w:val="B2CA7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0FB155D"/>
    <w:multiLevelType w:val="hybridMultilevel"/>
    <w:tmpl w:val="A266C66C"/>
    <w:lvl w:tplc="FA3EC5EC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1CF669A"/>
    <w:multiLevelType w:val="hybridMultilevel"/>
    <w:tmpl w:val="F7984CC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D447300"/>
    <w:multiLevelType w:val="hybridMultilevel"/>
    <w:tmpl w:val="9D66D926"/>
    <w:lvl w:tplc="0CB60D3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F0118F6"/>
    <w:multiLevelType w:val="hybridMultilevel"/>
    <w:tmpl w:val="859C26D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32"/>
  </w:num>
  <w:num w:numId="3">
    <w:abstractNumId w:val="0"/>
  </w:num>
  <w:num w:numId="4">
    <w:abstractNumId w:val="9"/>
  </w:num>
  <w:num w:numId="5">
    <w:abstractNumId w:val="8"/>
  </w:num>
  <w:num w:numId="6">
    <w:abstractNumId w:val="12"/>
  </w:num>
  <w:num w:numId="7">
    <w:abstractNumId w:val="15"/>
  </w:num>
  <w:num w:numId="8">
    <w:abstractNumId w:val="21"/>
  </w:num>
  <w:num w:numId="9">
    <w:abstractNumId w:val="5"/>
  </w:num>
  <w:num w:numId="10">
    <w:abstractNumId w:val="30"/>
  </w:num>
  <w:num w:numId="11">
    <w:abstractNumId w:val="20"/>
  </w:num>
  <w:num w:numId="12">
    <w:abstractNumId w:val="1"/>
  </w:num>
  <w:num w:numId="13">
    <w:abstractNumId w:val="7"/>
  </w:num>
  <w:num w:numId="14">
    <w:abstractNumId w:val="11"/>
  </w:num>
  <w:num w:numId="15">
    <w:abstractNumId w:val="29"/>
  </w:num>
  <w:num w:numId="16">
    <w:abstractNumId w:val="18"/>
  </w:num>
  <w:num w:numId="17">
    <w:abstractNumId w:val="27"/>
  </w:num>
  <w:num w:numId="18">
    <w:abstractNumId w:val="28"/>
  </w:num>
  <w:num w:numId="19">
    <w:abstractNumId w:val="23"/>
  </w:num>
  <w:num w:numId="20">
    <w:abstractNumId w:val="2"/>
  </w:num>
  <w:num w:numId="21">
    <w:abstractNumId w:val="14"/>
  </w:num>
  <w:num w:numId="22">
    <w:abstractNumId w:val="24"/>
  </w:num>
  <w:num w:numId="23">
    <w:abstractNumId w:val="26"/>
  </w:num>
  <w:num w:numId="24">
    <w:abstractNumId w:val="17"/>
  </w:num>
  <w:num w:numId="25">
    <w:abstractNumId w:val="31"/>
  </w:num>
  <w:num w:numId="26">
    <w:abstractNumId w:val="6"/>
  </w:num>
  <w:num w:numId="27">
    <w:abstractNumId w:val="25"/>
  </w:num>
  <w:num w:numId="28">
    <w:abstractNumId w:val="19"/>
  </w:num>
  <w:num w:numId="29">
    <w:abstractNumId w:val="4"/>
  </w:num>
  <w:num w:numId="30">
    <w:abstractNumId w:val="22"/>
  </w:num>
  <w:num w:numId="31">
    <w:abstractNumId w:val="16"/>
  </w:num>
  <w:num w:numId="32">
    <w:abstractNumId w:val="13"/>
  </w:num>
  <w:num w:numId="3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C46"/>
    <w:rsid w:val="00002234"/>
    <w:rsid w:val="0001447E"/>
    <w:rsid w:val="00015CC1"/>
    <w:rsid w:val="00044156"/>
    <w:rsid w:val="000476C3"/>
    <w:rsid w:val="000524E4"/>
    <w:rsid w:val="000526A9"/>
    <w:rsid w:val="0007571E"/>
    <w:rsid w:val="00081200"/>
    <w:rsid w:val="00085D00"/>
    <w:rsid w:val="00092B57"/>
    <w:rsid w:val="000A06DF"/>
    <w:rsid w:val="000B279B"/>
    <w:rsid w:val="000B4185"/>
    <w:rsid w:val="000C2874"/>
    <w:rsid w:val="000D2137"/>
    <w:rsid w:val="000D6C47"/>
    <w:rsid w:val="000F13B9"/>
    <w:rsid w:val="000F7452"/>
    <w:rsid w:val="00100907"/>
    <w:rsid w:val="00102ED4"/>
    <w:rsid w:val="0011604C"/>
    <w:rsid w:val="00123F27"/>
    <w:rsid w:val="00124D22"/>
    <w:rsid w:val="001271B6"/>
    <w:rsid w:val="0012779A"/>
    <w:rsid w:val="00131452"/>
    <w:rsid w:val="0013227C"/>
    <w:rsid w:val="00133E31"/>
    <w:rsid w:val="00142B07"/>
    <w:rsid w:val="0014388A"/>
    <w:rsid w:val="00146A2F"/>
    <w:rsid w:val="00150301"/>
    <w:rsid w:val="001600E4"/>
    <w:rsid w:val="001606A1"/>
    <w:rsid w:val="00162778"/>
    <w:rsid w:val="001643EA"/>
    <w:rsid w:val="00172718"/>
    <w:rsid w:val="00175118"/>
    <w:rsid w:val="00177EB3"/>
    <w:rsid w:val="00185850"/>
    <w:rsid w:val="00185A81"/>
    <w:rsid w:val="00186648"/>
    <w:rsid w:val="00187D7E"/>
    <w:rsid w:val="001B2893"/>
    <w:rsid w:val="001B6AFC"/>
    <w:rsid w:val="001D0A22"/>
    <w:rsid w:val="001D33B2"/>
    <w:rsid w:val="001E3BD4"/>
    <w:rsid w:val="001F3599"/>
    <w:rsid w:val="001F71B4"/>
    <w:rsid w:val="00203BCC"/>
    <w:rsid w:val="002253DA"/>
    <w:rsid w:val="00235016"/>
    <w:rsid w:val="00242E1D"/>
    <w:rsid w:val="00250A75"/>
    <w:rsid w:val="0025360B"/>
    <w:rsid w:val="00264546"/>
    <w:rsid w:val="0026556B"/>
    <w:rsid w:val="00265FCA"/>
    <w:rsid w:val="002679C0"/>
    <w:rsid w:val="00270535"/>
    <w:rsid w:val="00270F39"/>
    <w:rsid w:val="00283BFB"/>
    <w:rsid w:val="00286C48"/>
    <w:rsid w:val="002906E4"/>
    <w:rsid w:val="00291525"/>
    <w:rsid w:val="002B24EB"/>
    <w:rsid w:val="002B7B1E"/>
    <w:rsid w:val="002C283B"/>
    <w:rsid w:val="002C349B"/>
    <w:rsid w:val="002C51F9"/>
    <w:rsid w:val="002E135D"/>
    <w:rsid w:val="002F70C4"/>
    <w:rsid w:val="00303170"/>
    <w:rsid w:val="00325D7A"/>
    <w:rsid w:val="0033243C"/>
    <w:rsid w:val="00342CB5"/>
    <w:rsid w:val="00342DBE"/>
    <w:rsid w:val="0034322C"/>
    <w:rsid w:val="00343F5D"/>
    <w:rsid w:val="00356426"/>
    <w:rsid w:val="003656D4"/>
    <w:rsid w:val="00371707"/>
    <w:rsid w:val="0037292C"/>
    <w:rsid w:val="00375F70"/>
    <w:rsid w:val="003A0715"/>
    <w:rsid w:val="003A1D7B"/>
    <w:rsid w:val="003E175B"/>
    <w:rsid w:val="003E1F92"/>
    <w:rsid w:val="003E33CB"/>
    <w:rsid w:val="003F6EFF"/>
    <w:rsid w:val="003F7552"/>
    <w:rsid w:val="003F7FEC"/>
    <w:rsid w:val="0040508B"/>
    <w:rsid w:val="004105D0"/>
    <w:rsid w:val="00414550"/>
    <w:rsid w:val="00430C22"/>
    <w:rsid w:val="00432969"/>
    <w:rsid w:val="00452B57"/>
    <w:rsid w:val="00452C41"/>
    <w:rsid w:val="0045321D"/>
    <w:rsid w:val="00454F34"/>
    <w:rsid w:val="00456DA3"/>
    <w:rsid w:val="00460C42"/>
    <w:rsid w:val="00463677"/>
    <w:rsid w:val="00465141"/>
    <w:rsid w:val="004718D5"/>
    <w:rsid w:val="00471ABE"/>
    <w:rsid w:val="00477412"/>
    <w:rsid w:val="00482522"/>
    <w:rsid w:val="00491248"/>
    <w:rsid w:val="00494A4E"/>
    <w:rsid w:val="004A0C49"/>
    <w:rsid w:val="004A39A0"/>
    <w:rsid w:val="004A6478"/>
    <w:rsid w:val="004B211B"/>
    <w:rsid w:val="004B4040"/>
    <w:rsid w:val="004C209B"/>
    <w:rsid w:val="004D2A1F"/>
    <w:rsid w:val="004D5FE2"/>
    <w:rsid w:val="004E0916"/>
    <w:rsid w:val="004F12A4"/>
    <w:rsid w:val="00511669"/>
    <w:rsid w:val="00520932"/>
    <w:rsid w:val="00527779"/>
    <w:rsid w:val="00537AAA"/>
    <w:rsid w:val="00541DD3"/>
    <w:rsid w:val="00554FEF"/>
    <w:rsid w:val="00562F46"/>
    <w:rsid w:val="0059591E"/>
    <w:rsid w:val="005A00E9"/>
    <w:rsid w:val="005B49EE"/>
    <w:rsid w:val="005C0D88"/>
    <w:rsid w:val="005C62B4"/>
    <w:rsid w:val="005E0758"/>
    <w:rsid w:val="005E1D82"/>
    <w:rsid w:val="005F36CA"/>
    <w:rsid w:val="005F43EC"/>
    <w:rsid w:val="00601566"/>
    <w:rsid w:val="006125FB"/>
    <w:rsid w:val="00621847"/>
    <w:rsid w:val="006236D1"/>
    <w:rsid w:val="006244BB"/>
    <w:rsid w:val="00625627"/>
    <w:rsid w:val="0062780F"/>
    <w:rsid w:val="006347FE"/>
    <w:rsid w:val="00647DDF"/>
    <w:rsid w:val="00657124"/>
    <w:rsid w:val="00683AB9"/>
    <w:rsid w:val="0068537D"/>
    <w:rsid w:val="00693DA6"/>
    <w:rsid w:val="00693FED"/>
    <w:rsid w:val="006A146C"/>
    <w:rsid w:val="006A6650"/>
    <w:rsid w:val="006B1820"/>
    <w:rsid w:val="006B6E28"/>
    <w:rsid w:val="006C076E"/>
    <w:rsid w:val="006C0B3A"/>
    <w:rsid w:val="006C3039"/>
    <w:rsid w:val="006C3A3E"/>
    <w:rsid w:val="006C655D"/>
    <w:rsid w:val="006D4B30"/>
    <w:rsid w:val="007015AC"/>
    <w:rsid w:val="00716CF6"/>
    <w:rsid w:val="00723ED1"/>
    <w:rsid w:val="00727C61"/>
    <w:rsid w:val="0073298A"/>
    <w:rsid w:val="00742335"/>
    <w:rsid w:val="00751834"/>
    <w:rsid w:val="007715F0"/>
    <w:rsid w:val="007741A6"/>
    <w:rsid w:val="007745C5"/>
    <w:rsid w:val="007875D9"/>
    <w:rsid w:val="007A0E13"/>
    <w:rsid w:val="007A57F2"/>
    <w:rsid w:val="007B0824"/>
    <w:rsid w:val="007B1954"/>
    <w:rsid w:val="007B650A"/>
    <w:rsid w:val="007C5261"/>
    <w:rsid w:val="007D710E"/>
    <w:rsid w:val="007E6785"/>
    <w:rsid w:val="007F043A"/>
    <w:rsid w:val="007F3FA4"/>
    <w:rsid w:val="00801037"/>
    <w:rsid w:val="00823DAF"/>
    <w:rsid w:val="00831F0F"/>
    <w:rsid w:val="008456F0"/>
    <w:rsid w:val="008524A5"/>
    <w:rsid w:val="0085347A"/>
    <w:rsid w:val="008562E7"/>
    <w:rsid w:val="00856B95"/>
    <w:rsid w:val="00871B03"/>
    <w:rsid w:val="00894E40"/>
    <w:rsid w:val="008B1414"/>
    <w:rsid w:val="008D0B96"/>
    <w:rsid w:val="008F0EDA"/>
    <w:rsid w:val="008F2DF8"/>
    <w:rsid w:val="008F687D"/>
    <w:rsid w:val="009007D7"/>
    <w:rsid w:val="00906E07"/>
    <w:rsid w:val="00910C6B"/>
    <w:rsid w:val="009304B8"/>
    <w:rsid w:val="00930FDD"/>
    <w:rsid w:val="0094464C"/>
    <w:rsid w:val="009457AE"/>
    <w:rsid w:val="009567A3"/>
    <w:rsid w:val="00957C18"/>
    <w:rsid w:val="00963E4F"/>
    <w:rsid w:val="0096534E"/>
    <w:rsid w:val="00975554"/>
    <w:rsid w:val="00975778"/>
    <w:rsid w:val="00986E49"/>
    <w:rsid w:val="009A307F"/>
    <w:rsid w:val="009B41ED"/>
    <w:rsid w:val="009B441D"/>
    <w:rsid w:val="009C6978"/>
    <w:rsid w:val="009D3472"/>
    <w:rsid w:val="009D39DB"/>
    <w:rsid w:val="009D4395"/>
    <w:rsid w:val="009D7540"/>
    <w:rsid w:val="009E2216"/>
    <w:rsid w:val="009F7E3C"/>
    <w:rsid w:val="009F7FA5"/>
    <w:rsid w:val="00A27440"/>
    <w:rsid w:val="00A46E9D"/>
    <w:rsid w:val="00A473B6"/>
    <w:rsid w:val="00A47432"/>
    <w:rsid w:val="00A72CF7"/>
    <w:rsid w:val="00A802A3"/>
    <w:rsid w:val="00A85F82"/>
    <w:rsid w:val="00A86468"/>
    <w:rsid w:val="00A9233D"/>
    <w:rsid w:val="00AA19E1"/>
    <w:rsid w:val="00AA2515"/>
    <w:rsid w:val="00AA52A3"/>
    <w:rsid w:val="00AB3460"/>
    <w:rsid w:val="00AC0FBE"/>
    <w:rsid w:val="00AC2FCB"/>
    <w:rsid w:val="00AD0CB8"/>
    <w:rsid w:val="00AD2935"/>
    <w:rsid w:val="00AD373C"/>
    <w:rsid w:val="00AD7411"/>
    <w:rsid w:val="00AE00E9"/>
    <w:rsid w:val="00AE2572"/>
    <w:rsid w:val="00AF620E"/>
    <w:rsid w:val="00AF71AC"/>
    <w:rsid w:val="00B01266"/>
    <w:rsid w:val="00B018B2"/>
    <w:rsid w:val="00B079DA"/>
    <w:rsid w:val="00B15758"/>
    <w:rsid w:val="00B27E18"/>
    <w:rsid w:val="00B5697F"/>
    <w:rsid w:val="00B6391A"/>
    <w:rsid w:val="00B64EBA"/>
    <w:rsid w:val="00B72BBF"/>
    <w:rsid w:val="00BA1520"/>
    <w:rsid w:val="00BA3F9A"/>
    <w:rsid w:val="00BB0852"/>
    <w:rsid w:val="00BB7C67"/>
    <w:rsid w:val="00BC001B"/>
    <w:rsid w:val="00BD0596"/>
    <w:rsid w:val="00BD2278"/>
    <w:rsid w:val="00BD29F2"/>
    <w:rsid w:val="00BD2DFA"/>
    <w:rsid w:val="00BD3330"/>
    <w:rsid w:val="00BE5B1B"/>
    <w:rsid w:val="00BE6D53"/>
    <w:rsid w:val="00BE713C"/>
    <w:rsid w:val="00C13E37"/>
    <w:rsid w:val="00C15B32"/>
    <w:rsid w:val="00C214B9"/>
    <w:rsid w:val="00C630D5"/>
    <w:rsid w:val="00C659B5"/>
    <w:rsid w:val="00C66D4A"/>
    <w:rsid w:val="00C70A1A"/>
    <w:rsid w:val="00C81800"/>
    <w:rsid w:val="00C81D13"/>
    <w:rsid w:val="00C87713"/>
    <w:rsid w:val="00C87C59"/>
    <w:rsid w:val="00C9036F"/>
    <w:rsid w:val="00C94D0E"/>
    <w:rsid w:val="00CA3A2E"/>
    <w:rsid w:val="00CB14D0"/>
    <w:rsid w:val="00CB2DC8"/>
    <w:rsid w:val="00CB6D61"/>
    <w:rsid w:val="00CC1EC0"/>
    <w:rsid w:val="00CD3C63"/>
    <w:rsid w:val="00CD4A2F"/>
    <w:rsid w:val="00CD4D99"/>
    <w:rsid w:val="00CF1978"/>
    <w:rsid w:val="00CF3ECE"/>
    <w:rsid w:val="00D01085"/>
    <w:rsid w:val="00D04CA8"/>
    <w:rsid w:val="00D05E96"/>
    <w:rsid w:val="00D14A7D"/>
    <w:rsid w:val="00D31A7F"/>
    <w:rsid w:val="00D35313"/>
    <w:rsid w:val="00D46159"/>
    <w:rsid w:val="00D627E2"/>
    <w:rsid w:val="00D752C3"/>
    <w:rsid w:val="00D80477"/>
    <w:rsid w:val="00D87B42"/>
    <w:rsid w:val="00DA0460"/>
    <w:rsid w:val="00DA3241"/>
    <w:rsid w:val="00DB10A1"/>
    <w:rsid w:val="00DC292B"/>
    <w:rsid w:val="00DD15D1"/>
    <w:rsid w:val="00DE4D86"/>
    <w:rsid w:val="00DE6D65"/>
    <w:rsid w:val="00E10844"/>
    <w:rsid w:val="00E11A0D"/>
    <w:rsid w:val="00E1480E"/>
    <w:rsid w:val="00E21C0A"/>
    <w:rsid w:val="00E265C0"/>
    <w:rsid w:val="00E312F4"/>
    <w:rsid w:val="00E32E76"/>
    <w:rsid w:val="00E33ADB"/>
    <w:rsid w:val="00E35825"/>
    <w:rsid w:val="00E63D7F"/>
    <w:rsid w:val="00E71F02"/>
    <w:rsid w:val="00E72209"/>
    <w:rsid w:val="00E84C46"/>
    <w:rsid w:val="00E94EF6"/>
    <w:rsid w:val="00E96A03"/>
    <w:rsid w:val="00EA2F01"/>
    <w:rsid w:val="00EB1055"/>
    <w:rsid w:val="00EB5DCF"/>
    <w:rsid w:val="00EC1E59"/>
    <w:rsid w:val="00EC5192"/>
    <w:rsid w:val="00EC6727"/>
    <w:rsid w:val="00EE27D0"/>
    <w:rsid w:val="00EE36B8"/>
    <w:rsid w:val="00EE7C9F"/>
    <w:rsid w:val="00EF067D"/>
    <w:rsid w:val="00EF1F93"/>
    <w:rsid w:val="00EF52C1"/>
    <w:rsid w:val="00F025C7"/>
    <w:rsid w:val="00F0657A"/>
    <w:rsid w:val="00F07093"/>
    <w:rsid w:val="00F12FAF"/>
    <w:rsid w:val="00F24F16"/>
    <w:rsid w:val="00F41187"/>
    <w:rsid w:val="00F4189D"/>
    <w:rsid w:val="00F50317"/>
    <w:rsid w:val="00F53D33"/>
    <w:rsid w:val="00F82D7F"/>
    <w:rsid w:val="00F8681C"/>
    <w:rsid w:val="00F90DEA"/>
    <w:rsid w:val="00F93273"/>
    <w:rsid w:val="00FB6B3B"/>
    <w:rsid w:val="00FC12EC"/>
    <w:rsid w:val="00FC1BC9"/>
    <w:rsid w:val="00FC3DB9"/>
    <w:rsid w:val="00FC4182"/>
    <w:rsid w:val="00FC475B"/>
    <w:rsid w:val="00FC6146"/>
    <w:rsid w:val="00FE2D35"/>
    <w:rsid w:val="00FE3A0E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6978"/>
    <w:rPr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eastAsia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customStyle="true" w:styleId="tabletitle2" w:type="character">
    <w:name w:val="table_title2"/>
    <w:basedOn w:val="Zadanifontodlomka"/>
    <w:rsid w:val="003E33CB"/>
  </w:style>
  <w:style w:customStyle="true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82D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true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true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Hiperveza" w:type="character">
    <w:name w:val="Hyperlink"/>
    <w:rsid w:val="00F41187"/>
    <w:rPr>
      <w:color w:val="0563C1"/>
      <w:u w:val="single"/>
    </w:rPr>
  </w:style>
  <w:style w:customStyle="true" w:styleId="Nerijeenospominjanje" w:type="character">
    <w:name w:val="Neriješeno spominjanje"/>
    <w:uiPriority w:val="99"/>
    <w:semiHidden/>
    <w:unhideWhenUsed/>
    <w:rsid w:val="00F41187"/>
    <w:rPr>
      <w:color w:val="808080"/>
      <w:shd w:fill="E6E6E6" w:color="auto" w:val="clear"/>
    </w:rPr>
  </w:style>
  <w:style w:styleId="Odlomakpopisa" w:type="paragraph">
    <w:name w:val="List Paragraph"/>
    <w:basedOn w:val="Normal"/>
    <w:uiPriority w:val="34"/>
    <w:qFormat/>
    <w:rsid w:val="00871B03"/>
    <w:pPr>
      <w:ind w:left="708"/>
    </w:pPr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D0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D0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D0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D0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6978"/>
    <w:rPr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eastAsia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customStyle="1" w:styleId="tabletitle2" w:type="character">
    <w:name w:val="table_title2"/>
    <w:basedOn w:val="Zadanifontodlomka"/>
    <w:rsid w:val="003E33CB"/>
  </w:style>
  <w:style w:customStyle="1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82D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1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1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Hiperveza" w:type="character">
    <w:name w:val="Hyperlink"/>
    <w:rsid w:val="00F41187"/>
    <w:rPr>
      <w:color w:val="0563C1"/>
      <w:u w:val="single"/>
    </w:rPr>
  </w:style>
  <w:style w:customStyle="1" w:styleId="Nerijeenospominjanje" w:type="character">
    <w:name w:val="Neriješeno spominjanje"/>
    <w:uiPriority w:val="99"/>
    <w:semiHidden/>
    <w:unhideWhenUsed/>
    <w:rsid w:val="00F41187"/>
    <w:rPr>
      <w:color w:val="808080"/>
      <w:shd w:color="auto" w:fill="E6E6E6" w:val="clear"/>
    </w:rPr>
  </w:style>
  <w:style w:styleId="Odlomakpopisa" w:type="paragraph">
    <w:name w:val="List Paragraph"/>
    <w:basedOn w:val="Normal"/>
    <w:uiPriority w:val="34"/>
    <w:qFormat/>
    <w:rsid w:val="00871B03"/>
    <w:pPr>
      <w:ind w:left="708"/>
    </w:pPr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D0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D0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D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D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282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2243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4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026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27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8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80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988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69338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7302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2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8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092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2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6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84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2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85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CD5F75-8DBA-475E-8414-69905F8B0F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DHL</properties:Company>
  <properties:Pages>8</properties:Pages>
  <properties:Words>1498</properties:Words>
  <properties:Characters>9550</properties:Characters>
  <properties:Lines>462</properties:Lines>
  <properties:Paragraphs>261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ZORA d</vt:lpstr>
      <vt:lpstr>ZORA d</vt:lpstr>
    </vt:vector>
  </properties:TitlesOfParts>
  <properties:LinksUpToDate>false</properties:LinksUpToDate>
  <properties:CharactersWithSpaces>11315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2018-02-21T07:39:00Z</dcterms:created>
  <dc:creator>DHL</dc:creator>
  <cp:lastModifiedBy>Matea Bizjak</cp:lastModifiedBy>
  <cp:lastPrinted>2018-02-19T10:05:00Z</cp:lastPrinted>
  <dcterms:modified xmlns:xsi="http://www.w3.org/2001/XMLSchema-instance" xsi:type="dcterms:W3CDTF">2018-02-21T07:42:00Z</dcterms:modified>
  <cp:revision>4</cp:revision>
  <dc:title>ZORA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izvješće BARIVAN GRADNJA j.d.o.o. u stečaju.docx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