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28cb7" w14:paraId="1f28cb7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</w:t>
      </w:r>
      <w:r w:rsidR="00305D11">
        <w:t xml:space="preserve">  </w:t>
      </w:r>
      <w:r w:rsidRPr="008C6C52">
        <w:t xml:space="preserve">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305D11" w:rsidP="00C701B8" w:rsidR="00C701B8" w:rsidRPr="008C6C52">
      <w:r>
        <w:t xml:space="preserve"> 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305D11" w:rsidR="004B44C2" w:rsidRPr="008C6C52">
      <w:pPr>
        <w:ind w:firstLine="720"/>
      </w:pPr>
      <w:r w:rsidRPr="008C6C52">
        <w:t>Pazin</w:t>
      </w:r>
      <w:r w:rsidR="00C701B8" w:rsidRPr="008C6C52">
        <w:t xml:space="preserve">, Dršćevka 1 </w:t>
      </w:r>
      <w:r w:rsidR="00C701B8" w:rsidRPr="008C6C52">
        <w:tab/>
      </w:r>
    </w:p>
    <w:p w:rsidRDefault="00C701B8" w:rsidP="004B44C2" w:rsidR="00C701B8" w:rsidRPr="008C6C52">
      <w:pPr>
        <w:ind w:firstLine="720"/>
      </w:pPr>
      <w:r w:rsidRPr="008C6C52">
        <w:tab/>
      </w:r>
      <w:r w:rsidRPr="008C6C52">
        <w:tab/>
      </w:r>
      <w:r w:rsidRPr="008C6C52">
        <w:tab/>
      </w:r>
      <w:r w:rsidRPr="008C6C52">
        <w:tab/>
        <w:t xml:space="preserve">       </w:t>
      </w: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C701B8" w:rsidRPr="008C6C52">
      <w:pPr>
        <w:jc w:val="both"/>
      </w:pPr>
      <w:r w:rsidRPr="008C6C52">
        <w:tab/>
      </w:r>
      <w:r w:rsidR="00261455" w:rsidRPr="008C6C52">
        <w:t xml:space="preserve">Trgovački sud u Pazinu, po stečajnom sucu Ivanu Dujiću, u postupku po prijedlogu </w:t>
      </w:r>
      <w:r w:rsidR="00AB1448" w:rsidRPr="008C6C52">
        <w:t>po prijedlogu predlagatelja FI</w:t>
      </w:r>
      <w:r w:rsidR="008C6C52">
        <w:t>NANCIJSKE AGENCIJE</w:t>
      </w:r>
      <w:r w:rsidR="00AB1448" w:rsidRPr="008C6C52">
        <w:t>, RC Rijeka, Podružnica Pula, Giardini 5</w:t>
      </w:r>
      <w:r w:rsidR="00261455" w:rsidRPr="008C6C52">
        <w:t xml:space="preserve">, </w:t>
      </w:r>
      <w:r w:rsidR="008C6C52" w:rsidRPr="008C6C52">
        <w:t xml:space="preserve">OIB: 85821130368, </w:t>
      </w:r>
      <w:r w:rsidR="00261455" w:rsidRPr="008C6C52">
        <w:t xml:space="preserve">radi otvaranja stečajnog postupka nad trgovačkim društvom </w:t>
      </w:r>
      <w:r w:rsidR="00840C3A" w:rsidRPr="00840C3A">
        <w:t xml:space="preserve">MARCO </w:t>
      </w:r>
      <w:r w:rsidR="003853AB" w:rsidRPr="003853AB">
        <w:t>VIP LUXURY GROUP j.d.o.o. Pula, Tartinijeva 6, OIB 96567919740</w:t>
      </w:r>
      <w:r w:rsidR="006042F4" w:rsidRPr="008C6C52">
        <w:t xml:space="preserve">, </w:t>
      </w:r>
      <w:r w:rsidR="003853AB">
        <w:t>2</w:t>
      </w:r>
      <w:r w:rsidR="00840C3A">
        <w:t>2</w:t>
      </w:r>
      <w:r w:rsidRPr="008C6C52">
        <w:t xml:space="preserve">. </w:t>
      </w:r>
      <w:r w:rsidR="003853AB">
        <w:t>veljače</w:t>
      </w:r>
      <w:r w:rsidRPr="008C6C52">
        <w:t xml:space="preserve"> 201</w:t>
      </w:r>
      <w:r w:rsidR="00840C3A">
        <w:t>7</w:t>
      </w:r>
      <w:r w:rsidRPr="008C6C52">
        <w:t>.</w:t>
      </w:r>
    </w:p>
    <w:p w:rsidRDefault="00326CC0" w:rsidP="00C701B8" w:rsidR="00326CC0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 xml:space="preserve">Otvara se stečajni postupak nad dužnikom </w:t>
      </w:r>
      <w:r w:rsidR="003853AB" w:rsidRPr="003853AB">
        <w:t>VIP LUXURY GROUP j.d.o.o. Pula, Tartinijeva 6, OIB 96567919740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8C6C52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3853AB" w:rsidRPr="003853AB">
        <w:t>Domagoj Repač iz Zagreba, Svetog Mateja 46, OIB 24977406612.</w:t>
      </w:r>
    </w:p>
    <w:p w:rsidRDefault="00135B37" w:rsidP="00020463" w:rsidR="00135B37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3853AB" w:rsidRPr="003853AB">
        <w:t>VIP LUXURY GROUP j.d.o.o. Pula, Tartinijeva 6, OIB 96567919740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3853AB" w:rsidP="003853AB" w:rsidR="003853AB">
      <w:pPr>
        <w:ind w:firstLine="708"/>
        <w:jc w:val="both"/>
      </w:pPr>
      <w:r>
        <w:t>Rješenjem ovog suda posl.br. St-1090/16-4 od 23. studenog 2016. odlučeno je:</w:t>
      </w:r>
    </w:p>
    <w:p w:rsidRDefault="003853AB" w:rsidP="003853AB" w:rsidR="003853AB">
      <w:pPr>
        <w:ind w:firstLine="708"/>
        <w:jc w:val="both"/>
      </w:pPr>
      <w:r>
        <w:t>„</w:t>
      </w:r>
      <w:r>
        <w:tab/>
        <w:t>I.</w:t>
      </w:r>
      <w:r>
        <w:tab/>
        <w:t>Temeljem čl. 115. st. 1. Stečajnog zakona (Narodne novine broj 71/15, dalje: SZ) 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VIP LUXURY GROUP j.d.o.o. Pula, Tartinijeva 6, OIB 96567919740, te se određuje ročište radi očitovanja o prijedlogu za otvaranje stečajnoga postupka (čl. 123. SZ-a) i radi rasprave o pretpostavkama za otvaranje stečajnoga postupka (čl. 128. st. 1. SZ-a) za dan </w:t>
      </w:r>
    </w:p>
    <w:p w:rsidRDefault="003853AB" w:rsidP="003853AB" w:rsidR="003853AB">
      <w:pPr>
        <w:ind w:firstLine="708"/>
        <w:jc w:val="both"/>
      </w:pPr>
      <w:r>
        <w:tab/>
        <w:t>23. siječnja 2017. u 12:00 sati, u Trgovačkom sudu u Pazinu, Dršćevka 1, sudnica 1,</w:t>
      </w:r>
    </w:p>
    <w:p w:rsidRDefault="003853AB" w:rsidP="003853AB" w:rsidR="003853AB">
      <w:pPr>
        <w:ind w:firstLine="708"/>
        <w:jc w:val="both"/>
      </w:pPr>
      <w:r>
        <w:t>na koje se pozivaju:</w:t>
      </w:r>
    </w:p>
    <w:p w:rsidRDefault="003853AB" w:rsidP="003853AB" w:rsidR="003853AB">
      <w:pPr>
        <w:ind w:firstLine="708"/>
        <w:jc w:val="both"/>
      </w:pPr>
      <w:r>
        <w:tab/>
      </w:r>
      <w:r>
        <w:tab/>
        <w:t>-  predlagatelj,</w:t>
      </w:r>
    </w:p>
    <w:p w:rsidRDefault="003853AB" w:rsidP="003853AB" w:rsidR="003853AB">
      <w:pPr>
        <w:ind w:firstLine="708"/>
        <w:jc w:val="both"/>
      </w:pPr>
      <w:r>
        <w:tab/>
      </w:r>
      <w:r>
        <w:tab/>
        <w:t xml:space="preserve">-  dužnik, </w:t>
      </w:r>
    </w:p>
    <w:p w:rsidRDefault="003853AB" w:rsidP="003853AB" w:rsidR="003853AB">
      <w:pPr>
        <w:ind w:firstLine="708"/>
        <w:jc w:val="both"/>
      </w:pPr>
      <w:r>
        <w:tab/>
      </w:r>
      <w:r>
        <w:tab/>
        <w:t>- zakonski zastupnik dužnika Eric Ristiću iz Pule, Ulica Lakvere 10.</w:t>
      </w:r>
    </w:p>
    <w:p w:rsidRDefault="003853AB" w:rsidP="003853AB" w:rsidR="003853AB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3853AB" w:rsidP="003853AB" w:rsidR="003853AB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3853AB" w:rsidP="003853AB" w:rsidR="003853AB">
      <w:pPr>
        <w:ind w:firstLine="708"/>
        <w:jc w:val="both"/>
      </w:pPr>
    </w:p>
    <w:p w:rsidRDefault="003853AB" w:rsidP="003853AB" w:rsidR="003853AB">
      <w:pPr>
        <w:ind w:firstLine="708"/>
        <w:jc w:val="both"/>
      </w:pPr>
      <w:r>
        <w:lastRenderedPageBreak/>
        <w:t xml:space="preserve">To je rješenje objavljeno na mrežnoj stranici e-oglasna ploča sudova 24. studenog 2016., te se dostava smatra obavljenom istekom osmog dana od dana objave, sukladno čl. 12. st. 1. Stečajnog zakona. </w:t>
      </w:r>
    </w:p>
    <w:p w:rsidRDefault="003853AB" w:rsidP="003853AB" w:rsidR="003853AB">
      <w:pPr>
        <w:ind w:firstLine="708"/>
        <w:jc w:val="both"/>
      </w:pPr>
      <w:r>
        <w:tab/>
      </w:r>
    </w:p>
    <w:p w:rsidRDefault="003853AB" w:rsidP="003853AB" w:rsidR="003853AB">
      <w:pPr>
        <w:ind w:firstLine="708"/>
        <w:jc w:val="both"/>
      </w:pPr>
      <w:r>
        <w:tab/>
        <w:t>Na ročište od 23. siječnja 2017. nitko nije pristupio.</w:t>
      </w:r>
    </w:p>
    <w:p w:rsidRDefault="003853AB" w:rsidP="003853AB" w:rsidR="003853AB">
      <w:pPr>
        <w:ind w:firstLine="708"/>
        <w:jc w:val="both"/>
      </w:pPr>
      <w:r>
        <w:t xml:space="preserve"> </w:t>
      </w:r>
    </w:p>
    <w:p w:rsidRDefault="003853AB" w:rsidP="003853AB" w:rsidR="003853AB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3853AB" w:rsidP="003853AB" w:rsidR="003853AB">
      <w:pPr>
        <w:ind w:firstLine="708"/>
        <w:jc w:val="both"/>
      </w:pPr>
      <w:r>
        <w:tab/>
      </w:r>
    </w:p>
    <w:p w:rsidRDefault="003853AB" w:rsidP="003853AB" w:rsidR="00B11E72" w:rsidRPr="008C6C52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>
        <w:t>,</w:t>
      </w:r>
      <w:r w:rsidR="00D852DC" w:rsidRPr="008C6C52">
        <w:t xml:space="preserve"> </w:t>
      </w:r>
      <w:r w:rsidR="00B11E72" w:rsidRPr="008C6C52">
        <w:t xml:space="preserve">rješenjem ovog suda posl.br. </w:t>
      </w:r>
      <w:r w:rsidRPr="003853AB">
        <w:t>St-1090/16-8</w:t>
      </w:r>
      <w:r w:rsidR="00B11E72" w:rsidRPr="008C6C52">
        <w:t xml:space="preserve"> od </w:t>
      </w:r>
      <w:r>
        <w:t>23</w:t>
      </w:r>
      <w:r w:rsidR="00B11E72" w:rsidRPr="008C6C52">
        <w:t xml:space="preserve">. </w:t>
      </w:r>
      <w:r>
        <w:t xml:space="preserve">siječnja </w:t>
      </w:r>
      <w:r w:rsidR="00B11E72" w:rsidRPr="008C6C52">
        <w:t>201</w:t>
      </w:r>
      <w:r>
        <w:t>7</w:t>
      </w:r>
      <w:r w:rsidR="00B11E72" w:rsidRPr="008C6C52">
        <w:t xml:space="preserve">. odlučeno je kako slijedi: </w:t>
      </w:r>
    </w:p>
    <w:p w:rsidRDefault="00B11E72" w:rsidP="003853AB" w:rsidR="003853AB" w:rsidRPr="00063D7A">
      <w:pPr>
        <w:jc w:val="both"/>
      </w:pPr>
      <w:r w:rsidRPr="008C6C52">
        <w:t>„</w:t>
      </w:r>
      <w:r w:rsidR="003853AB" w:rsidRPr="00063D7A">
        <w:t>I</w:t>
      </w:r>
      <w:r w:rsidR="003853AB" w:rsidRPr="00063D7A">
        <w:tab/>
        <w:t xml:space="preserve">Pozivaju se osobe koje imaju pravni interes za provedbom stečajnog postupka nad dužnikom </w:t>
      </w:r>
      <w:r w:rsidR="003853AB" w:rsidRPr="00D755A6">
        <w:t>VIP LUXURY GROUP j.d.o.o. Pula, Tartinijeva 6, OIB 96567919740</w:t>
      </w:r>
      <w:r w:rsidR="003853AB" w:rsidRPr="00063D7A">
        <w:t>, da u roku od 15 dana uplate predujam za namirenje troškova prethodnoga i otvorenoga stečajnog postupka iznos od 10.000,00 kuna za pokriće troškova prethodnog postupka te stečajnog postupka, na depozit ovog suda broj: HR43 2390001 1300029763, poziv na broj 020-</w:t>
      </w:r>
      <w:r w:rsidR="003853AB">
        <w:t>1090</w:t>
      </w:r>
      <w:r w:rsidR="003853AB" w:rsidRPr="00063D7A">
        <w:t>-16</w:t>
      </w:r>
      <w:r w:rsidR="003853AB" w:rsidRPr="00063D7A">
        <w:rPr>
          <w:bCs/>
        </w:rPr>
        <w:t xml:space="preserve">.  </w:t>
      </w:r>
    </w:p>
    <w:p w:rsidRDefault="003853AB" w:rsidP="003853AB" w:rsidR="009B5E3F">
      <w:pPr>
        <w:jc w:val="both"/>
        <w:rPr>
          <w:bCs/>
        </w:rPr>
      </w:pPr>
      <w:r w:rsidRPr="00063D7A">
        <w:t>II</w:t>
      </w:r>
      <w:r w:rsidRPr="00063D7A">
        <w:tab/>
      </w:r>
      <w:r w:rsidRPr="00063D7A">
        <w:rPr>
          <w:bCs/>
        </w:rPr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845C3A" w:rsidR="00845C3A">
      <w:pPr>
        <w:jc w:val="both"/>
      </w:pPr>
      <w:r w:rsidRPr="008C6C52">
        <w:rPr>
          <w:bCs/>
        </w:rPr>
        <w:tab/>
      </w:r>
      <w:r w:rsidR="00845C3A">
        <w:t>To je rješenje objavljeno na mrežnoj stranici e-Oglasna ploča sudova 23. siječnja 2017., a dostava se smatra obavljenom istekom osmoga dana od dana objave pismena na mrežnoj stranici e-Oglasna ploča sudova (čl. 12. SZ-a).</w:t>
      </w:r>
    </w:p>
    <w:p w:rsidRDefault="00845C3A" w:rsidP="00845C3A" w:rsidR="00E83693" w:rsidRPr="008C6C52">
      <w:pPr>
        <w:jc w:val="both"/>
      </w:pPr>
      <w:r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>
      <w:pPr>
        <w:jc w:val="center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845C3A">
        <w:t>2</w:t>
      </w:r>
      <w:r w:rsidR="00840C3A">
        <w:t>2</w:t>
      </w:r>
      <w:r w:rsidR="00FE408C" w:rsidRPr="008C6C52">
        <w:t xml:space="preserve">. </w:t>
      </w:r>
      <w:r w:rsidR="00845C3A">
        <w:t>veljače</w:t>
      </w:r>
      <w:r w:rsidR="009C71BB" w:rsidRPr="008C6C52">
        <w:t xml:space="preserve"> 201</w:t>
      </w:r>
      <w:r w:rsidR="00840C3A">
        <w:t>7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2A3977">
        <w:t>, v.r.</w:t>
      </w:r>
    </w:p>
    <w:p w:rsidRDefault="00206C1C" w:rsidP="00CC5545" w:rsidR="00206C1C">
      <w:pPr>
        <w:jc w:val="both"/>
      </w:pPr>
    </w:p>
    <w:p w:rsidRDefault="00E54C37" w:rsidP="00CC5545" w:rsidR="00E54C37">
      <w:pPr>
        <w:jc w:val="both"/>
      </w:pPr>
    </w:p>
    <w:p w:rsidRDefault="00845C3A" w:rsidP="00CC5545" w:rsidR="00845C3A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206C1C" w:rsidP="00CC5545" w:rsidR="00206C1C"/>
    <w:p w:rsidRDefault="00305D11" w:rsidP="00AB1448" w:rsidR="00305D11">
      <w:pPr>
        <w:jc w:val="both"/>
      </w:pPr>
    </w:p>
    <w:p w:rsidRDefault="00AB1448" w:rsidP="00AB1448" w:rsidR="00AB1448" w:rsidRPr="00305D11">
      <w:pPr>
        <w:jc w:val="both"/>
      </w:pPr>
      <w:r w:rsidRPr="00305D11">
        <w:t>DNA:</w:t>
      </w:r>
    </w:p>
    <w:p w:rsidRDefault="00AB1448" w:rsidP="00AB1448" w:rsidR="00AB1448" w:rsidRPr="00305D11">
      <w:pPr>
        <w:jc w:val="both"/>
      </w:pPr>
      <w:r w:rsidRPr="00305D11">
        <w:t xml:space="preserve">          - e-oglasna ploča suda – osam dana (čl. 12. SZ-a)</w:t>
      </w:r>
    </w:p>
    <w:p w:rsidRDefault="00AB1448" w:rsidP="00AB1448" w:rsidR="00AB1448" w:rsidRPr="00305D11">
      <w:pPr>
        <w:jc w:val="both"/>
      </w:pPr>
      <w:r w:rsidRPr="00305D11">
        <w:t xml:space="preserve">          - predlagatelju</w:t>
      </w:r>
    </w:p>
    <w:p w:rsidRDefault="00AB1448" w:rsidP="00AB1448" w:rsidR="008C6C52" w:rsidRPr="00305D11">
      <w:pPr>
        <w:jc w:val="both"/>
      </w:pPr>
      <w:r w:rsidRPr="00305D11">
        <w:t xml:space="preserve">          - dužniku</w:t>
      </w:r>
    </w:p>
    <w:p w:rsidRDefault="00AB1448" w:rsidP="00AB1448" w:rsidR="00AB1448" w:rsidRPr="00305D11">
      <w:pPr>
        <w:jc w:val="both"/>
      </w:pPr>
      <w:r w:rsidRPr="00305D11">
        <w:t xml:space="preserve">          - stečajnom upravitelju</w:t>
      </w:r>
    </w:p>
    <w:p w:rsidRDefault="00AB1448" w:rsidP="00AB1448" w:rsidR="00AB1448" w:rsidRPr="00305D11">
      <w:pPr>
        <w:jc w:val="both"/>
      </w:pPr>
      <w:r w:rsidRPr="00305D11">
        <w:t xml:space="preserve">          - ŽDO Pula</w:t>
      </w:r>
    </w:p>
    <w:p w:rsidRDefault="00AB1448" w:rsidP="00AB1448" w:rsidR="00AB1448" w:rsidRPr="00305D11">
      <w:pPr>
        <w:jc w:val="both"/>
      </w:pPr>
      <w:r w:rsidRPr="00305D11">
        <w:t xml:space="preserve">          - Porezna uprava, Područni ured u Pazinu</w:t>
      </w:r>
    </w:p>
    <w:p w:rsidRDefault="00AB1448" w:rsidP="00AB1448" w:rsidR="00AB1448" w:rsidRPr="00305D11">
      <w:pPr>
        <w:jc w:val="both"/>
      </w:pPr>
      <w:r w:rsidRPr="00305D11">
        <w:t xml:space="preserve">          - sudskom registru</w:t>
      </w:r>
    </w:p>
    <w:p w:rsidRDefault="002A3483" w:rsidP="00AB1448" w:rsidR="002A3483" w:rsidRPr="00305D11">
      <w:pPr>
        <w:jc w:val="both"/>
      </w:pPr>
    </w:p>
    <w:p w:rsidRDefault="002A3483" w:rsidP="00AB1448" w:rsidR="00057E97" w:rsidRPr="00305D11">
      <w:pPr>
        <w:jc w:val="both"/>
      </w:pPr>
      <w:r w:rsidRPr="00305D11">
        <w:t xml:space="preserve">          </w:t>
      </w:r>
      <w:r w:rsidR="00AB1448" w:rsidRPr="00305D11">
        <w:t xml:space="preserve">- po pravomoćnosti: sudski registar, sa klauzulom pravomoćnosti         </w:t>
      </w:r>
    </w:p>
    <w:sectPr w:rsidSect="00305D11" w:rsidR="00057E97" w:rsidRPr="00305D11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505E" w:rsidR="0049505E">
      <w:r>
        <w:separator/>
      </w:r>
    </w:p>
  </w:endnote>
  <w:endnote w:id="0" w:type="continuationSeparator">
    <w:p w:rsidRDefault="0049505E" w:rsidR="004950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505E" w:rsidR="0049505E">
      <w:r>
        <w:separator/>
      </w:r>
    </w:p>
  </w:footnote>
  <w:footnote w:id="0" w:type="continuationSeparator">
    <w:p w:rsidRDefault="0049505E" w:rsidR="004950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77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3853AB" w:rsidRPr="003853AB">
      <w:rPr>
        <w:sz w:val="23"/>
        <w:szCs w:val="23"/>
      </w:rPr>
      <w:t>Poslovni broj 10 St-1090/16-10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3853AB" w:rsidRPr="003853AB">
      <w:rPr>
        <w:sz w:val="23"/>
        <w:szCs w:val="23"/>
      </w:rPr>
      <w:t>St-1090/16-</w:t>
    </w:r>
    <w:r w:rsidR="003853AB">
      <w:rPr>
        <w:sz w:val="23"/>
        <w:szCs w:val="23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F69EC"/>
    <w:rsid w:val="00126BB4"/>
    <w:rsid w:val="00135B37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3977"/>
    <w:rsid w:val="002A66CA"/>
    <w:rsid w:val="002B4327"/>
    <w:rsid w:val="002B4DB1"/>
    <w:rsid w:val="002D2F98"/>
    <w:rsid w:val="00305D11"/>
    <w:rsid w:val="00316DD3"/>
    <w:rsid w:val="00326CC0"/>
    <w:rsid w:val="003430E2"/>
    <w:rsid w:val="003465FC"/>
    <w:rsid w:val="003473FD"/>
    <w:rsid w:val="00350D95"/>
    <w:rsid w:val="00366378"/>
    <w:rsid w:val="00372997"/>
    <w:rsid w:val="003843C6"/>
    <w:rsid w:val="003853AB"/>
    <w:rsid w:val="003F1E0F"/>
    <w:rsid w:val="003F3DA0"/>
    <w:rsid w:val="004173B6"/>
    <w:rsid w:val="004277F1"/>
    <w:rsid w:val="004478D5"/>
    <w:rsid w:val="0045218A"/>
    <w:rsid w:val="00453E5D"/>
    <w:rsid w:val="0049505E"/>
    <w:rsid w:val="004B44C2"/>
    <w:rsid w:val="004C5944"/>
    <w:rsid w:val="004E1C80"/>
    <w:rsid w:val="004E6771"/>
    <w:rsid w:val="00522C82"/>
    <w:rsid w:val="00522F3F"/>
    <w:rsid w:val="0055713A"/>
    <w:rsid w:val="00575392"/>
    <w:rsid w:val="005A3F63"/>
    <w:rsid w:val="005A7B2A"/>
    <w:rsid w:val="005D3ADB"/>
    <w:rsid w:val="005E3D31"/>
    <w:rsid w:val="005F5229"/>
    <w:rsid w:val="006042F4"/>
    <w:rsid w:val="00636CCD"/>
    <w:rsid w:val="00646ECD"/>
    <w:rsid w:val="00647B00"/>
    <w:rsid w:val="00650E5E"/>
    <w:rsid w:val="00685E97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D234D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5845"/>
    <w:rsid w:val="008F5913"/>
    <w:rsid w:val="008F6B3C"/>
    <w:rsid w:val="00917651"/>
    <w:rsid w:val="00965260"/>
    <w:rsid w:val="009A2495"/>
    <w:rsid w:val="009B5E3F"/>
    <w:rsid w:val="009C6CD7"/>
    <w:rsid w:val="009C71BB"/>
    <w:rsid w:val="00A00ED6"/>
    <w:rsid w:val="00A06218"/>
    <w:rsid w:val="00A17CCC"/>
    <w:rsid w:val="00A36732"/>
    <w:rsid w:val="00A36C8E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B11E72"/>
    <w:rsid w:val="00B37DEA"/>
    <w:rsid w:val="00B4018F"/>
    <w:rsid w:val="00B412D2"/>
    <w:rsid w:val="00B710D6"/>
    <w:rsid w:val="00B907AF"/>
    <w:rsid w:val="00B950D6"/>
    <w:rsid w:val="00BA7523"/>
    <w:rsid w:val="00BB099C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54C3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13572"/>
    <w:rsid w:val="00F34512"/>
    <w:rsid w:val="00F34977"/>
    <w:rsid w:val="00F45730"/>
    <w:rsid w:val="00F54A7E"/>
    <w:rsid w:val="00F572F0"/>
    <w:rsid w:val="00F63B91"/>
    <w:rsid w:val="00F66D61"/>
    <w:rsid w:val="00FA2B42"/>
    <w:rsid w:val="00FB07F3"/>
    <w:rsid w:val="00FB343B"/>
    <w:rsid w:val="00FD3545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3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3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3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3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3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3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3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3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3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VIP LUXURY GROUP j.d.o.o. PULA</izvorni_sadrzaj>
    <derivirana_varijabla naziv="DomainObject.Predmet.ProtustrankaFormated_1">  VIP LUXURY GROUP j.d.o.o. PULA</derivirana_varijabla>
  </DomainObject.Predmet.ProtustrankaFormated>
  <DomainObject.Predmet.ProtustrankaFormatedOIB>
    <izvorni_sadrzaj>  VIP LUXURY GROUP j.d.o.o. PULA, OIB 96567919740</izvorni_sadrzaj>
    <derivirana_varijabla naziv="DomainObject.Predmet.ProtustrankaFormatedOIB_1">  VIP LUXURY GROUP j.d.o.o. PULA, OIB 96567919740</derivirana_varijabla>
  </DomainObject.Predmet.ProtustrankaFormatedOIB>
  <DomainObject.Predmet.ProtustrankaFormatedWithAdress>
    <izvorni_sadrzaj> VIP LUXURY GROUP j.d.o.o. PULA, Tartinijeva 6, 52100 Pula</izvorni_sadrzaj>
    <derivirana_varijabla naziv="DomainObject.Predmet.ProtustrankaFormatedWithAdress_1"> VIP LUXURY GROUP j.d.o.o. PULA, Tartinijeva 6, 52100 Pula</derivirana_varijabla>
  </DomainObject.Predmet.ProtustrankaFormatedWithAdress>
  <DomainObject.Predmet.ProtustrankaFormatedWithAdressOIB>
    <izvorni_sadrzaj> VIP LUXURY GROUP j.d.o.o. PULA, OIB 96567919740, Tartinijeva 6, 52100 Pula</izvorni_sadrzaj>
    <derivirana_varijabla naziv="DomainObject.Predmet.ProtustrankaFormatedWithAdressOIB_1"> VIP LUXURY GROUP j.d.o.o. PULA, OIB 96567919740, Tartinijeva 6, 52100 Pula</derivirana_varijabla>
  </DomainObject.Predmet.ProtustrankaFormatedWithAdressOIB>
  <DomainObject.Predmet.ProtustrankaWithAdress>
    <izvorni_sadrzaj>VIP LUXURY GROUP j.d.o.o. PULA Tartinijeva 6, 52100 Pula</izvorni_sadrzaj>
    <derivirana_varijabla naziv="DomainObject.Predmet.ProtustrankaWithAdress_1">VIP LUXURY GROUP j.d.o.o. PULA Tartinijeva 6, 52100 Pula</derivirana_varijabla>
  </DomainObject.Predmet.ProtustrankaWithAdress>
  <DomainObject.Predmet.ProtustrankaWithAdressOIB>
    <izvorni_sadrzaj>VIP LUXURY GROUP j.d.o.o. PULA, OIB 96567919740, Tartinijeva 6, 52100 Pula</izvorni_sadrzaj>
    <derivirana_varijabla naziv="DomainObject.Predmet.ProtustrankaWithAdressOIB_1">VIP LUXURY GROUP j.d.o.o. PULA, OIB 96567919740, Tartinijeva 6, 52100 Pula</derivirana_varijabla>
  </DomainObject.Predmet.ProtustrankaWithAdressOIB>
  <DomainObject.Predmet.ProtustrankaNazivFormated>
    <izvorni_sadrzaj>VIP LUXURY GROUP j.d.o.o. PULA</izvorni_sadrzaj>
    <derivirana_varijabla naziv="DomainObject.Predmet.ProtustrankaNazivFormated_1">VIP LUXURY GROUP j.d.o.o. PULA</derivirana_varijabla>
  </DomainObject.Predmet.ProtustrankaNazivFormated>
  <DomainObject.Predmet.ProtustrankaNazivFormatedOIB>
    <izvorni_sadrzaj>VIP LUXURY GROUP j.d.o.o. PULA, OIB 96567919740</izvorni_sadrzaj>
    <derivirana_varijabla naziv="DomainObject.Predmet.ProtustrankaNazivFormatedOIB_1">VIP LUXURY GROUP j.d.o.o. PULA, OIB 96567919740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28553.63</izvorni_sadrzaj>
    <derivirana_varijabla naziv="DomainObject.Predmet.TrenutnaVrijednost_1">28553.63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VIP LUXURY GROUP j.d.o.o. PULA</item>
    </izvorni_sadrzaj>
    <derivirana_varijabla naziv="DomainObject.Predmet.ProtuStrankaListFormated_1">
      <item>VIP LUXURY GROUP j.d.o.o. PULA</item>
    </derivirana_varijabla>
  </DomainObject.Predmet.ProtuStrankaListFormated>
  <DomainObject.Predmet.ProtuStrankaListFormatedOIB>
    <izvorni_sadrzaj>
      <item>VIP LUXURY GROUP j.d.o.o. PULA, OIB 96567919740</item>
    </izvorni_sadrzaj>
    <derivirana_varijabla naziv="DomainObject.Predmet.ProtuStrankaListFormatedOIB_1">
      <item>VIP LUXURY GROUP j.d.o.o. PULA, OIB 96567919740</item>
    </derivirana_varijabla>
  </DomainObject.Predmet.ProtuStrankaListFormatedOIB>
  <DomainObject.Predmet.ProtuStrankaListFormatedWithAdress>
    <izvorni_sadrzaj>
      <item>VIP LUXURY GROUP j.d.o.o. PULA, Tartinijeva 6, 52100 Pula</item>
    </izvorni_sadrzaj>
    <derivirana_varijabla naziv="DomainObject.Predmet.ProtuStrankaListFormatedWithAdress_1">
      <item>VIP LUXURY GROUP j.d.o.o. PULA, Tartinijeva 6, 52100 Pula</item>
    </derivirana_varijabla>
  </DomainObject.Predmet.ProtuStrankaListFormatedWithAdress>
  <DomainObject.Predmet.ProtuStrankaListFormatedWithAdressOIB>
    <izvorni_sadrzaj>
      <item>VIP LUXURY GROUP j.d.o.o. PULA, OIB 96567919740, Tartinijeva 6, 52100 Pula</item>
    </izvorni_sadrzaj>
    <derivirana_varijabla naziv="DomainObject.Predmet.ProtuStrankaListFormatedWithAdressOIB_1">
      <item>VIP LUXURY GROUP j.d.o.o. PULA, OIB 96567919740, Tartinijeva 6, 52100 Pula</item>
    </derivirana_varijabla>
  </DomainObject.Predmet.ProtuStrankaListFormatedWithAdressOIB>
  <DomainObject.Predmet.ProtuStrankaListNazivFormated>
    <izvorni_sadrzaj>
      <item>VIP LUXURY GROUP j.d.o.o. PULA</item>
    </izvorni_sadrzaj>
    <derivirana_varijabla naziv="DomainObject.Predmet.ProtuStrankaListNazivFormated_1">
      <item>VIP LUXURY GROUP j.d.o.o. PULA</item>
    </derivirana_varijabla>
  </DomainObject.Predmet.ProtuStrankaListNazivFormated>
  <DomainObject.Predmet.ProtuStrankaListNazivFormatedOIB>
    <izvorni_sadrzaj>
      <item>VIP LUXURY GROUP j.d.o.o. PULA, OIB 96567919740</item>
    </izvorni_sadrzaj>
    <derivirana_varijabla naziv="DomainObject.Predmet.ProtuStrankaListNazivFormatedOIB_1">
      <item>VIP LUXURY GROUP j.d.o.o. PULA, OIB 96567919740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VIP LUXURY GROUP j.d.o.o. PULA</izvorni_sadrzaj>
    <derivirana_varijabla naziv="DomainObject.Predmet.ProtustrankaIDrugi_1">VIP LUXURY GROUP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VIP LUXURY GROUP j.d.o.o. PULA, OIB 96567919740, Tartinijeva 6, 52100 Pula</izvorni_sadrzaj>
    <derivirana_varijabla naziv="DomainObject.Predmet.ProtustrankaIDrugiAdressOIB_1">VIP LUXURY GROUP j.d.o.o. PULA, OIB 96567919740, Tartinijeva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VIP LUXURY GROUP j.d.o.o. PULA</item>
    </izvorni_sadrzaj>
    <derivirana_varijabla naziv="DomainObject.Predmet.SudioniciListNaziv_1">
      <item>FINANCIJSKA AGENCIJA, RC RIJEKA, PODRUŽNICA PULA, PULA</item>
      <item>VIP LUXURY GROUP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VIP LUXURY GROUP j.d.o.o. PULA, OIB 96567919740, Tartinijeva 6,52100 Pula</item>
    </izvorni_sadrzaj>
    <derivirana_varijabla naziv="DomainObject.Predmet.SudioniciListAdressOIB_1">
      <item>FINANCIJSKA AGENCIJA, RC RIJEKA, PODRUŽNICA PULA, PULA, OIB 85821130368, Giardini 5,52100 Pula</item>
      <item>VIP LUXURY GROUP j.d.o.o. PULA, OIB 96567919740, Tartinijeva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96567919740</item>
    </izvorni_sadrzaj>
    <derivirana_varijabla naziv="DomainObject.Predmet.SudioniciListNazivOIB_1">
      <item>, OIB 85821130368</item>
      <item>, OIB 96567919740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747DF1-9B0A-4381-86FC-3315EFB08F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809</properties:Words>
  <properties:Characters>4312</properties:Characters>
  <properties:Lines>106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2017-02-22T13:52:00Z</dcterms:created>
  <dc:creator>msimicic</dc:creator>
  <cp:lastModifiedBy>Sanja Lakošeljac</cp:lastModifiedBy>
  <cp:lastPrinted>2011-06-09T12:22:00Z</cp:lastPrinted>
  <dcterms:modified xmlns:xsi="http://www.w3.org/2001/XMLSchema-instance" xsi:type="dcterms:W3CDTF">2017-02-22T13:55:00Z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