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c16f" w14:paraId="3b8c16f" w:rsidRDefault="00DA11D7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DA11D7">
        <w:t>494/15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2A1701" w:rsidRPr="002A78C5">
        <w:t>BABULJ</w:t>
      </w:r>
      <w:proofErr w:type="spellEnd"/>
      <w:r w:rsidR="002A1701" w:rsidRPr="002A78C5">
        <w:t xml:space="preserve"> d.o.o. u stečaju za proizvodnju, trgovinu i usluge, Zagreb, </w:t>
      </w:r>
      <w:proofErr w:type="spellStart"/>
      <w:r w:rsidR="002A1701" w:rsidRPr="002A78C5">
        <w:t>Vrhovec</w:t>
      </w:r>
      <w:proofErr w:type="spellEnd"/>
      <w:r w:rsidR="002A1701" w:rsidRPr="002A78C5">
        <w:t xml:space="preserve"> 27, </w:t>
      </w:r>
      <w:proofErr w:type="spellStart"/>
      <w:r w:rsidR="002A1701" w:rsidRPr="002A78C5">
        <w:t>MBS</w:t>
      </w:r>
      <w:proofErr w:type="spellEnd"/>
      <w:r w:rsidR="002A1701" w:rsidRPr="002A78C5">
        <w:t xml:space="preserve">:080339834, </w:t>
      </w:r>
      <w:proofErr w:type="spellStart"/>
      <w:r w:rsidR="002A1701" w:rsidRPr="002A78C5">
        <w:t>OIB</w:t>
      </w:r>
      <w:proofErr w:type="spellEnd"/>
      <w:r w:rsidR="002A1701" w:rsidRPr="002A78C5">
        <w:t>:64245169747</w:t>
      </w:r>
      <w:r w:rsidR="00BD7A25" w:rsidRPr="006756CC">
        <w:t xml:space="preserve">, </w:t>
      </w:r>
      <w:r w:rsidR="002A1701">
        <w:t>18. listopada</w:t>
      </w:r>
      <w:r w:rsidR="0052343B">
        <w:t xml:space="preserve">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</w:t>
      </w:r>
      <w:r w:rsidR="002A1701">
        <w:t>od 18. listopada</w:t>
      </w:r>
      <w:r w:rsidR="0052343B">
        <w:t xml:space="preserve"> 2016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2A1701">
        <w:t>18. listopada</w:t>
      </w:r>
      <w:r w:rsidR="0052343B">
        <w:t xml:space="preserve">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105616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105616" w:rsidP="00BD641E" w:rsidR="00105616"/>
    <w:p w:rsidRDefault="00105616" w:rsidP="007A1486" w:rsidR="0010561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105616" w:rsidP="007A1486" w:rsidR="0010561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05616" w:rsidP="007A1486" w:rsidR="00105616" w:rsidRPr="007A1486">
      <w:pPr>
        <w:ind w:left="720"/>
      </w:pPr>
    </w:p>
    <w:p w:rsidRDefault="00105616" w:rsidP="00BD641E" w:rsidR="00105616"/>
    <w:p w:rsidRDefault="00105616" w:rsidP="00BD641E" w:rsidR="00105616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05616"/>
    <w:rsid w:val="00196DA9"/>
    <w:rsid w:val="00296981"/>
    <w:rsid w:val="002A1701"/>
    <w:rsid w:val="002E355B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A11D7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5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5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BABULJ d.o.o. zastupanog po punomoćniku TOMISLAV MRAZ</izvorni_sadrzaj>
    <derivirana_varijabla naziv="DomainObject.Predmet.ProtustrankaFormated_1">  BABULJ d.o.o. zastupanog po punomoćniku TOMISLAV MRAZ</derivirana_varijabla>
  </DomainObject.Predmet.ProtustrankaFormated>
  <DomainObject.Predmet.ProtustrankaFormatedOIB>
    <izvorni_sadrzaj>  BABULJ d.o.o., OIB 64245169747 zastupanog po punomoćniku TOMISLAV MRAZ</izvorni_sadrzaj>
    <derivirana_varijabla naziv="DomainObject.Predmet.ProtustrankaFormatedOIB_1">  BABULJ d.o.o., OIB 64245169747 zastupanog po punomoćniku TOMISLAV MRAZ</derivirana_varijabla>
  </DomainObject.Predmet.ProtustrankaFormatedOIB>
  <DomainObject.Predmet.ProtustrankaFormatedWithAdress>
    <izvorni_sadrzaj> BABULJ d.o.o., Vrhovec 27, 10000 Zagreb zastupanog po punomoćniku TOMISLAV MRAZ</izvorni_sadrzaj>
    <derivirana_varijabla naziv="DomainObject.Predmet.ProtustrankaFormatedWithAdress_1"> BABULJ d.o.o., Vrhovec 27, 10000 Zagreb zastupanog po punomoćniku TOMISLAV MRAZ</derivirana_varijabla>
  </DomainObject.Predmet.ProtustrankaFormatedWithAdress>
  <DomainObject.Predmet.ProtustrankaFormatedWithAdressOIB>
    <izvorni_sadrzaj> BABULJ d.o.o., OIB 64245169747, Vrhovec 27, 10000 Zagreb zastupanog po punomoćniku TOMISLAV MRAZ</izvorni_sadrzaj>
    <derivirana_varijabla naziv="DomainObject.Predmet.ProtustrankaFormatedWithAdressOIB_1"> BABULJ d.o.o., OIB 64245169747, Vrhovec 27, 10000 Zagreb zastupanog po punomoćniku TOMISLAV MRAZ</derivirana_varijabla>
  </DomainObject.Predmet.ProtustrankaFormatedWithAdressOIB>
  <DomainObject.Predmet.ProtustrankaWithAdress>
    <izvorni_sadrzaj>BABULJ d.o.o. Vrhovec 27, 10000 Zagreb</izvorni_sadrzaj>
    <derivirana_varijabla naziv="DomainObject.Predmet.ProtustrankaWithAdress_1">BABULJ d.o.o. Vrhovec 27, 10000 Zagreb</derivirana_varijabla>
  </DomainObject.Predmet.ProtustrankaWithAdress>
  <DomainObject.Predmet.ProtustrankaWithAdressOIB>
    <izvorni_sadrzaj>BABULJ d.o.o., OIB 64245169747, Vrhovec 27, 10000 Zagreb</izvorni_sadrzaj>
    <derivirana_varijabla naziv="DomainObject.Predmet.ProtustrankaWithAdressOIB_1">BABULJ d.o.o., OIB 64245169747, Vrhovec 27, 10000 Zagreb</derivirana_varijabla>
  </DomainObject.Predmet.ProtustrankaWithAdressOIB>
  <DomainObject.Predmet.ProtustrankaNazivFormated>
    <izvorni_sadrzaj>BABULJ d.o.o.</izvorni_sadrzaj>
    <derivirana_varijabla naziv="DomainObject.Predmet.ProtustrankaNazivFormated_1">BABULJ d.o.o.</derivirana_varijabla>
  </DomainObject.Predmet.ProtustrankaNazivFormated>
  <DomainObject.Predmet.ProtustrankaNazivFormatedOIB>
    <izvorni_sadrzaj>BABULJ d.o.o., OIB 64245169747</izvorni_sadrzaj>
    <derivirana_varijabla naziv="DomainObject.Predmet.ProtustrankaNazivFormatedOIB_1">BABULJ d.o.o., OIB 64245169747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BABULJ d.o.o.</izvorni_sadrzaj>
    <derivirana_varijabla naziv="DomainObject.Predmet.StrankaFormated_1">  BABULJ d.o.o.</derivirana_varijabla>
  </DomainObject.Predmet.StrankaFormated>
  <DomainObject.Predmet.StrankaFormatedOIB>
    <izvorni_sadrzaj>  BABULJ d.o.o., OIB 64245169747</izvorni_sadrzaj>
    <derivirana_varijabla naziv="DomainObject.Predmet.StrankaFormatedOIB_1">  BABULJ d.o.o., OIB 64245169747</derivirana_varijabla>
  </DomainObject.Predmet.StrankaFormatedOIB>
  <DomainObject.Predmet.StrankaFormatedWithAdress>
    <izvorni_sadrzaj> BABULJ d.o.o., Vrhovec 27, 10000 Zagreb</izvorni_sadrzaj>
    <derivirana_varijabla naziv="DomainObject.Predmet.StrankaFormatedWithAdress_1"> BABULJ d.o.o., Vrhovec 27, 10000 Zagreb</derivirana_varijabla>
  </DomainObject.Predmet.StrankaFormatedWithAdress>
  <DomainObject.Predmet.StrankaFormatedWithAdressOIB>
    <izvorni_sadrzaj> BABULJ d.o.o., OIB 64245169747, Vrhovec 27, 10000 Zagreb</izvorni_sadrzaj>
    <derivirana_varijabla naziv="DomainObject.Predmet.StrankaFormatedWithAdressOIB_1"> BABULJ d.o.o., OIB 64245169747, Vrhovec 27, 10000 Zagreb</derivirana_varijabla>
  </DomainObject.Predmet.StrankaFormatedWithAdressOIB>
  <DomainObject.Predmet.StrankaWithAdress>
    <izvorni_sadrzaj>BABULJ d.o.o. Vrhovec 27,10000 Zagreb</izvorni_sadrzaj>
    <derivirana_varijabla naziv="DomainObject.Predmet.StrankaWithAdress_1">BABULJ d.o.o. Vrhovec 27,10000 Zagreb</derivirana_varijabla>
  </DomainObject.Predmet.StrankaWithAdress>
  <DomainObject.Predmet.StrankaWithAdressOIB>
    <izvorni_sadrzaj>BABULJ d.o.o., OIB 64245169747, Vrhovec 27,10000 Zagreb</izvorni_sadrzaj>
    <derivirana_varijabla naziv="DomainObject.Predmet.StrankaWithAdressOIB_1">BABULJ d.o.o., OIB 64245169747, Vrhovec 27,10000 Zagreb</derivirana_varijabla>
  </DomainObject.Predmet.StrankaWithAdressOIB>
  <DomainObject.Predmet.StrankaNazivFormated>
    <izvorni_sadrzaj>BABULJ d.o.o.</izvorni_sadrzaj>
    <derivirana_varijabla naziv="DomainObject.Predmet.StrankaNazivFormated_1">BABULJ d.o.o.</derivirana_varijabla>
  </DomainObject.Predmet.StrankaNazivFormated>
  <DomainObject.Predmet.StrankaNazivFormatedOIB>
    <izvorni_sadrzaj>BABULJ d.o.o., OIB 64245169747</izvorni_sadrzaj>
    <derivirana_varijabla naziv="DomainObject.Predmet.StrankaNazivFormatedOIB_1">BABULJ d.o.o., OIB 64245169747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BABULJ d.o.o.</item>
    </izvorni_sadrzaj>
    <derivirana_varijabla naziv="DomainObject.Predmet.StrankaListFormated_1">
      <item>BABULJ d.o.o.</item>
    </derivirana_varijabla>
  </DomainObject.Predmet.StrankaListFormated>
  <DomainObject.Predmet.StrankaListFormatedOIB>
    <izvorni_sadrzaj>
      <item>BABULJ d.o.o., OIB 64245169747</item>
    </izvorni_sadrzaj>
    <derivirana_varijabla naziv="DomainObject.Predmet.StrankaListFormatedOIB_1">
      <item>BABULJ d.o.o., OIB 64245169747</item>
    </derivirana_varijabla>
  </DomainObject.Predmet.StrankaListFormatedOIB>
  <DomainObject.Predmet.StrankaListFormatedWithAdress>
    <izvorni_sadrzaj>
      <item>BABULJ d.o.o., Vrhovec 27, 10000 Zagreb</item>
    </izvorni_sadrzaj>
    <derivirana_varijabla naziv="DomainObject.Predmet.StrankaListFormatedWithAdress_1">
      <item>BABULJ d.o.o., Vrhovec 27, 10000 Zagreb</item>
    </derivirana_varijabla>
  </DomainObject.Predmet.StrankaListFormatedWithAdress>
  <DomainObject.Predmet.StrankaListFormatedWithAdressOIB>
    <izvorni_sadrzaj>
      <item>BABULJ d.o.o., OIB 64245169747, Vrhovec 27, 10000 Zagreb</item>
    </izvorni_sadrzaj>
    <derivirana_varijabla naziv="DomainObject.Predmet.StrankaListFormatedWithAdressOIB_1">
      <item>BABULJ d.o.o., OIB 64245169747, Vrhovec 27, 10000 Zagreb</item>
    </derivirana_varijabla>
  </DomainObject.Predmet.StrankaListFormatedWithAdressOIB>
  <DomainObject.Predmet.StrankaListNazivFormated>
    <izvorni_sadrzaj>
      <item>BABULJ d.o.o.</item>
    </izvorni_sadrzaj>
    <derivirana_varijabla naziv="DomainObject.Predmet.StrankaListNazivFormated_1">
      <item>BABULJ d.o.o.</item>
    </derivirana_varijabla>
  </DomainObject.Predmet.StrankaListNazivFormated>
  <DomainObject.Predmet.StrankaListNazivFormatedOIB>
    <izvorni_sadrzaj>
      <item>BABULJ d.o.o., OIB 64245169747</item>
    </izvorni_sadrzaj>
    <derivirana_varijabla naziv="DomainObject.Predmet.StrankaListNazivFormatedOIB_1">
      <item>BABULJ d.o.o., OIB 64245169747</item>
    </derivirana_varijabla>
  </DomainObject.Predmet.StrankaListNazivFormatedOIB>
  <DomainObject.Predmet.ProtuStrankaListFormated>
    <izvorni_sadrzaj>
      <item>BABULJ d.o.o. zastupanog po punomoćniku TOMISLAV MRAZ</item>
    </izvorni_sadrzaj>
    <derivirana_varijabla naziv="DomainObject.Predmet.ProtuStrankaListFormated_1">
      <item>BABULJ d.o.o. zastupanog po punomoćniku TOMISLAV MRAZ</item>
    </derivirana_varijabla>
  </DomainObject.Predmet.ProtuStrankaListFormated>
  <DomainObject.Predmet.ProtuStrankaListFormatedOIB>
    <izvorni_sadrzaj>
      <item>BABULJ d.o.o., OIB 64245169747 zastupanog po punomoćniku TOMISLAV MRAZ</item>
    </izvorni_sadrzaj>
    <derivirana_varijabla naziv="DomainObject.Predmet.ProtuStrankaListFormatedOIB_1">
      <item>BABULJ d.o.o., OIB 64245169747 zastupanog po punomoćniku TOMISLAV MRAZ</item>
    </derivirana_varijabla>
  </DomainObject.Predmet.ProtuStrankaListFormatedOIB>
  <DomainObject.Predmet.ProtuStrankaListFormatedWithAdress>
    <izvorni_sadrzaj>
      <item>BABULJ d.o.o., Vrhovec 27, 10000 Zagreb zastupanog po punomoćniku TOMISLAV MRAZ</item>
    </izvorni_sadrzaj>
    <derivirana_varijabla naziv="DomainObject.Predmet.ProtuStrankaListFormatedWithAdress_1">
      <item>BABULJ d.o.o., Vrhovec 27, 10000 Zagreb zastupanog po punomoćniku TOMISLAV MRAZ</item>
    </derivirana_varijabla>
  </DomainObject.Predmet.ProtuStrankaListFormatedWithAdress>
  <DomainObject.Predmet.ProtuStrankaListFormatedWithAdressOIB>
    <izvorni_sadrzaj>
      <item>BABULJ d.o.o., OIB 64245169747, Vrhovec 27, 10000 Zagreb zastupanog po punomoćniku TOMISLAV MRAZ</item>
    </izvorni_sadrzaj>
    <derivirana_varijabla naziv="DomainObject.Predmet.ProtuStrankaListFormatedWithAdressOIB_1">
      <item>BABULJ d.o.o., OIB 64245169747, Vrhovec 27, 10000 Zagreb zastupanog po punomoćniku TOMISLAV MRAZ</item>
    </derivirana_varijabla>
  </DomainObject.Predmet.ProtuStrankaListFormatedWithAdressOIB>
  <DomainObject.Predmet.ProtuStrankaListNazivFormated>
    <izvorni_sadrzaj>
      <item>BABULJ d.o.o.</item>
    </izvorni_sadrzaj>
    <derivirana_varijabla naziv="DomainObject.Predmet.ProtuStrankaListNazivFormated_1">
      <item>BABULJ d.o.o.</item>
    </derivirana_varijabla>
  </DomainObject.Predmet.ProtuStrankaListNazivFormated>
  <DomainObject.Predmet.ProtuStrankaListNazivFormatedOIB>
    <izvorni_sadrzaj>
      <item>BABULJ d.o.o., OIB 64245169747</item>
    </izvorni_sadrzaj>
    <derivirana_varijabla naziv="DomainObject.Predmet.ProtuStrankaListNazivFormatedOIB_1">
      <item>BABULJ d.o.o., OIB 64245169747</item>
    </derivirana_varijabla>
  </DomainObject.Predmet.ProtuStrankaListNazivFormatedOIB>
  <DomainObject.Predmet.OstaliListFormated>
    <izvorni_sadrzaj>
      <item>TOMISLAV MRAZ punomoćnik sudionika u postupku BABULJ d.o.o.</item>
      <item>Krešimir Ivanković</item>
      <item>Milovan Trbojević</item>
      <item>ANA MARIA MEĐIMUREC</item>
    </izvorni_sadrzaj>
    <derivirana_varijabla naziv="DomainObject.Predmet.OstaliListFormated_1">
      <item>TOMISLAV MRAZ punomoćnik sudionika u postupku BABULJ d.o.o.</item>
      <item>Krešimir Ivanković</item>
      <item>Milovan Trbojević</item>
      <item>ANA MARIA MEĐIMUREC</item>
    </derivirana_varijabla>
  </DomainObject.Predmet.OstaliListFormated>
  <DomainObject.Predmet.OstaliListFormatedOIB>
    <izvorni_sadrzaj>
      <item>TOMISLAV MRAZ punomoćnik sudionika u postupku BABULJ d.o.o.</item>
      <item>Krešimir Ivanković, OIB 50981069898</item>
      <item>Milovan Trbojević, OIB 53706541432</item>
      <item>ANA MARIA MEĐIMUREC, OIB 86890331310</item>
    </izvorni_sadrzaj>
    <derivirana_varijabla naziv="DomainObject.Predmet.OstaliListFormatedOIB_1">
      <item>TOMISLAV MRAZ punomoćnik sudionika u postupku BABULJ d.o.o.</item>
      <item>Krešimir Ivanković, OIB 50981069898</item>
      <item>Milovan Trbojević, OIB 53706541432</item>
      <item>ANA MARIA MEĐIMUREC, OIB 86890331310</item>
    </derivirana_varijabla>
  </DomainObject.Predmet.OstaliListFormatedOIB>
  <DomainObject.Predmet.OstaliListFormatedWithAdress>
    <izvorni_sadrzaj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izvorni_sadrzaj>
    <derivirana_varijabla naziv="DomainObject.Predmet.OstaliListFormatedWithAdress_1"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derivirana_varijabla>
  </DomainObject.Predmet.OstaliListFormatedWithAdress>
  <DomainObject.Predmet.OstaliListFormatedWithAdressOIB>
    <izvorni_sadrzaj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izvorni_sadrzaj>
    <derivirana_varijabla naziv="DomainObject.Predmet.OstaliListFormatedWithAdressOIB_1"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derivirana_varijabla>
  </DomainObject.Predmet.OstaliListFormatedWithAdressOIB>
  <DomainObject.Predmet.OstaliListNazivFormated>
    <izvorni_sadrzaj>
      <item>TOMISLAV MRAZ</item>
      <item>Krešimir Ivanković</item>
      <item>Milovan Trbojević</item>
      <item>ANA MARIA MEĐIMUREC</item>
    </izvorni_sadrzaj>
    <derivirana_varijabla naziv="DomainObject.Predmet.OstaliListNazivFormated_1">
      <item>TOMISLAV MRAZ</item>
      <item>Krešimir Ivanković</item>
      <item>Milovan Trbojević</item>
      <item>ANA MARIA MEĐIMUREC</item>
    </derivirana_varijabla>
  </DomainObject.Predmet.OstaliListNazivFormated>
  <DomainObject.Predmet.OstaliListNazivFormatedOIB>
    <izvorni_sadrzaj>
      <item>TOMISLAV MRAZ</item>
      <item>Krešimir Ivanković, OIB 50981069898</item>
      <item>Milovan Trbojević, OIB 53706541432</item>
      <item>ANA MARIA MEĐIMUREC, OIB 86890331310</item>
    </izvorni_sadrzaj>
    <derivirana_varijabla naziv="DomainObject.Predmet.OstaliListNazivFormatedOIB_1">
      <item>TOMISLAV MRAZ</item>
      <item>Krešimir Ivanković, OIB 50981069898</item>
      <item>Milovan Trbojević, OIB 53706541432</item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BABULJ d.o.o.</izvorni_sadrzaj>
    <derivirana_varijabla naziv="DomainObject.Predmet.StrankaIDrugi_1">BABULJ d.o.o.</derivirana_varijabla>
  </DomainObject.Predmet.StrankaIDrugi>
  <DomainObject.Predmet.ProtustrankaIDrugi>
    <izvorni_sadrzaj>BABULJ d.o.o.</izvorni_sadrzaj>
    <derivirana_varijabla naziv="DomainObject.Predmet.ProtustrankaIDrugi_1">BABULJ d.o.o.</derivirana_varijabla>
  </DomainObject.Predmet.ProtustrankaIDrugi>
  <DomainObject.Predmet.StrankaIDrugiAdressOIB>
    <izvorni_sadrzaj>BABULJ d.o.o., OIB 64245169747, Vrhovec 27, 10000 Zagreb</izvorni_sadrzaj>
    <derivirana_varijabla naziv="DomainObject.Predmet.StrankaIDrugiAdressOIB_1">BABULJ d.o.o., OIB 64245169747, Vrhovec 27, 10000 Zagreb</derivirana_varijabla>
  </DomainObject.Predmet.StrankaIDrugiAdressOIB>
  <DomainObject.Predmet.ProtustrankaIDrugiAdressOIB>
    <izvorni_sadrzaj>BABULJ d.o.o., OIB 64245169747, Vrhovec 27, 10000 Zagreb</izvorni_sadrzaj>
    <derivirana_varijabla naziv="DomainObject.Predmet.ProtustrankaIDrugiAdressOIB_1">BABULJ d.o.o., OIB 64245169747,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BABULJ d.o.o.</item>
      <item>BABULJ d.o.o.</item>
      <item>TOMISLAV MRAZ</item>
      <item>Krešimir Ivanković</item>
      <item>Milovan Trbojević</item>
      <item>ANA MARIA MEĐIMUREC</item>
    </izvorni_sadrzaj>
    <derivirana_varijabla naziv="DomainObject.Predmet.SudioniciListNaziv_1">
      <item>BABULJ d.o.o.</item>
      <item>BABULJ d.o.o.</item>
      <item>TOMISLAV MRAZ</item>
      <item>Krešimir Ivanković</item>
      <item>Milovan Trbojević</item>
      <item>ANA MARIA MEĐIMUREC</item>
    </derivirana_varijabla>
  </DomainObject.Predmet.SudioniciListNaziv>
  <DomainObject.Predmet.SudioniciListAdressOIB>
    <izvorni_sadrzaj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izvorni_sadrzaj>
    <derivirana_varijabla naziv="DomainObject.Predmet.SudioniciListAdressOIB_1"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64245169747</item>
      <item>, OIB 64245169747</item>
      <item>, OIB null</item>
      <item>, OIB 50981069898</item>
      <item>, OIB 53706541432</item>
      <item>, OIB 86890331310</item>
    </izvorni_sadrzaj>
    <derivirana_varijabla naziv="DomainObject.Predmet.SudioniciListNazivOIB_1">
      <item>, OIB 64245169747</item>
      <item>, OIB 64245169747</item>
      <item>, OIB null</item>
      <item>, OIB 50981069898</item>
      <item>, OIB 53706541432</item>
      <item>, OIB 86890331310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105</properties:Words>
  <properties:Characters>562</properties:Characters>
  <properties:Lines>38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2016-10-18T11:35:00Z</dcterms:created>
  <dc:creator>nmarkovic</dc:creator>
  <cp:lastModifiedBy>Ivana Stampf</cp:lastModifiedBy>
  <cp:lastPrinted>2014-03-31T09:11:00Z</cp:lastPrinted>
  <dcterms:modified xmlns:xsi="http://www.w3.org/2001/XMLSchema-instance" xsi:type="dcterms:W3CDTF">2016-10-18T11:43:00Z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