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71a3" w14:paraId="dc371a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96D9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St-3113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272BC" w:rsidR="007272BC" w:rsidRPr="007272B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272BC" w:rsidRPr="007272BC">
        <w:t xml:space="preserve"> </w:t>
      </w:r>
      <w:r w:rsidR="007272BC" w:rsidRPr="007272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BELUGO d.o.o., Zagreb, Prilesje 35, MBS: 080277773, </w:t>
      </w:r>
    </w:p>
    <w:p w:rsidRDefault="007272BC" w:rsidP="007272B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272BC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26125300508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272BC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7272BC" w:rsidRPr="007272BC">
        <w:rPr>
          <w:rFonts w:cs="Times New Roman" w:eastAsia="Times New Roman" w:hAnsi="Times New Roman" w:ascii="Times New Roman"/>
          <w:sz w:val="24"/>
          <w:szCs w:val="24"/>
          <w:lang w:eastAsia="hr-HR"/>
        </w:rPr>
        <w:t>BELUGO d.o.o., Zagreb, Prilesje 35, MBS: 080277773, OIB: 26125300508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D96D9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06F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28, OIB: 66025260916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272BC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72BC" w:rsidRPr="007272BC">
        <w:rPr>
          <w:rFonts w:cs="Times New Roman" w:eastAsia="Times New Roman" w:hAnsi="Times New Roman" w:ascii="Times New Roman"/>
          <w:sz w:val="24"/>
          <w:szCs w:val="24"/>
          <w:lang w:eastAsia="hr-HR"/>
        </w:rPr>
        <w:t>BELUGO d.o.o., Zagreb, Prilesje 35, MBS: 080277773, OIB: 26125300508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F007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96D98">
      <w:rPr>
        <w:rFonts w:cs="Times New Roman" w:hAnsi="Times New Roman" w:ascii="Times New Roman"/>
        <w:sz w:val="24"/>
        <w:szCs w:val="24"/>
      </w:rPr>
      <w:t>3113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604F51"/>
    <w:rsid w:val="00630C13"/>
    <w:rsid w:val="0066158B"/>
    <w:rsid w:val="00665C1B"/>
    <w:rsid w:val="00677E0F"/>
    <w:rsid w:val="006A7C4C"/>
    <w:rsid w:val="006F0076"/>
    <w:rsid w:val="0070453A"/>
    <w:rsid w:val="007068E7"/>
    <w:rsid w:val="00717D7B"/>
    <w:rsid w:val="007272BC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F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0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F00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F00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F00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F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0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F00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F00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F00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St-3113/2015</izvorni_sadrzaj>
    <derivirana_varijabla naziv="DomainObject.Predmet.OznakaBroj_1">St-3113/2015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BELUGO d.o.o. zastupanog po punomoćniku Barbara Žugaj</izvorni_sadrzaj>
    <derivirana_varijabla naziv="DomainObject.Predmet.ProtustrankaFormated_1">  BELUGO d.o.o. zastupanog po punomoćniku Barbara Žugaj</derivirana_varijabla>
  </DomainObject.Predmet.ProtustrankaFormated>
  <DomainObject.Predmet.ProtustrankaFormatedOIB>
    <izvorni_sadrzaj>  BELUGO d.o.o., OIB 26125300508 zastupanog po punomoćniku Barbara Žugaj</izvorni_sadrzaj>
    <derivirana_varijabla naziv="DomainObject.Predmet.ProtustrankaFormatedOIB_1">  BELUGO d.o.o., OIB 26125300508 zastupanog po punomoćniku Barbara Žugaj</derivirana_varijabla>
  </DomainObject.Predmet.ProtustrankaFormatedOIB>
  <DomainObject.Predmet.ProtustrankaFormatedWithAdress>
    <izvorni_sadrzaj> BELUGO d.o.o., Prilesje 35, 10000 Zagreb zastupanog po punomoćniku Barbara Žugaj</izvorni_sadrzaj>
    <derivirana_varijabla naziv="DomainObject.Predmet.ProtustrankaFormatedWithAdress_1"> BELUGO d.o.o., Prilesje 35, 10000 Zagreb zastupanog po punomoćniku Barbara Žugaj</derivirana_varijabla>
  </DomainObject.Predmet.ProtustrankaFormatedWithAdress>
  <DomainObject.Predmet.ProtustrankaFormatedWithAdressOIB>
    <izvorni_sadrzaj> BELUGO d.o.o., OIB 26125300508, Prilesje 35, 10000 Zagreb zastupanog po punomoćniku Barbara Žugaj</izvorni_sadrzaj>
    <derivirana_varijabla naziv="DomainObject.Predmet.ProtustrankaFormatedWithAdressOIB_1"> BELUGO d.o.o., OIB 26125300508, Prilesje 35, 10000 Zagreb zastupanog po punomoćniku Barbara Žugaj</derivirana_varijabla>
  </DomainObject.Predmet.ProtustrankaFormatedWithAdressOIB>
  <DomainObject.Predmet.ProtustrankaWithAdress>
    <izvorni_sadrzaj>BELUGO d.o.o. Prilesje 35, 10000 Zagreb</izvorni_sadrzaj>
    <derivirana_varijabla naziv="DomainObject.Predmet.ProtustrankaWithAdress_1">BELUGO d.o.o. Prilesje 35, 10000 Zagreb</derivirana_varijabla>
  </DomainObject.Predmet.ProtustrankaWithAdress>
  <DomainObject.Predmet.ProtustrankaWithAdressOIB>
    <izvorni_sadrzaj>BELUGO d.o.o., OIB 26125300508, Prilesje 35, 10000 Zagreb</izvorni_sadrzaj>
    <derivirana_varijabla naziv="DomainObject.Predmet.ProtustrankaWithAdressOIB_1">BELUGO d.o.o., OIB 26125300508, Prilesje 35, 10000 Zagreb</derivirana_varijabla>
  </DomainObject.Predmet.ProtustrankaWithAdressOIB>
  <DomainObject.Predmet.ProtustrankaNazivFormated>
    <izvorni_sadrzaj>BELUGO d.o.o.</izvorni_sadrzaj>
    <derivirana_varijabla naziv="DomainObject.Predmet.ProtustrankaNazivFormated_1">BELUGO d.o.o.</derivirana_varijabla>
  </DomainObject.Predmet.ProtustrankaNazivFormated>
  <DomainObject.Predmet.ProtustrankaNazivFormatedOIB>
    <izvorni_sadrzaj>BELUGO d.o.o., OIB 26125300508</izvorni_sadrzaj>
    <derivirana_varijabla naziv="DomainObject.Predmet.ProtustrankaNazivFormatedOIB_1">BELUGO d.o.o., OIB 26125300508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BELUGO d.o.o. zastupanog po punomoćniku Barbara Žugaj</item>
    </izvorni_sadrzaj>
    <derivirana_varijabla naziv="DomainObject.Predmet.ProtuStrankaListFormated_1">
      <item>BELUGO d.o.o. zastupanog po punomoćniku Barbara Žugaj</item>
    </derivirana_varijabla>
  </DomainObject.Predmet.ProtuStrankaListFormated>
  <DomainObject.Predmet.ProtuStrankaListFormatedOIB>
    <izvorni_sadrzaj>
      <item>BELUGO d.o.o., OIB 26125300508 zastupanog po punomoćniku Barbara Žugaj</item>
    </izvorni_sadrzaj>
    <derivirana_varijabla naziv="DomainObject.Predmet.ProtuStrankaListFormatedOIB_1">
      <item>BELUGO d.o.o., OIB 26125300508 zastupanog po punomoćniku Barbara Žugaj</item>
    </derivirana_varijabla>
  </DomainObject.Predmet.ProtuStrankaListFormatedOIB>
  <DomainObject.Predmet.ProtuStrankaListFormatedWithAdress>
    <izvorni_sadrzaj>
      <item>BELUGO d.o.o., Prilesje 35, 10000 Zagreb zastupanog po punomoćniku Barbara Žugaj</item>
    </izvorni_sadrzaj>
    <derivirana_varijabla naziv="DomainObject.Predmet.ProtuStrankaListFormatedWithAdress_1">
      <item>BELUGO d.o.o., Prilesje 35, 10000 Zagreb zastupanog po punomoćniku Barbara Žugaj</item>
    </derivirana_varijabla>
  </DomainObject.Predmet.ProtuStrankaListFormatedWithAdress>
  <DomainObject.Predmet.ProtuStrankaListFormatedWithAdressOIB>
    <izvorni_sadrzaj>
      <item>BELUGO d.o.o., OIB 26125300508, Prilesje 35, 10000 Zagreb zastupanog po punomoćniku Barbara Žugaj</item>
    </izvorni_sadrzaj>
    <derivirana_varijabla naziv="DomainObject.Predmet.ProtuStrankaListFormatedWithAdressOIB_1">
      <item>BELUGO d.o.o., OIB 26125300508, Prilesje 35, 10000 Zagreb zastupanog po punomoćniku Barbara Žugaj</item>
    </derivirana_varijabla>
  </DomainObject.Predmet.ProtuStrankaListFormatedWithAdressOIB>
  <DomainObject.Predmet.ProtuStrankaListNazivFormated>
    <izvorni_sadrzaj>
      <item>BELUGO d.o.o.</item>
    </izvorni_sadrzaj>
    <derivirana_varijabla naziv="DomainObject.Predmet.ProtuStrankaListNazivFormated_1">
      <item>BELUGO d.o.o.</item>
    </derivirana_varijabla>
  </DomainObject.Predmet.ProtuStrankaListNazivFormated>
  <DomainObject.Predmet.ProtuStrankaListNazivFormatedOIB>
    <izvorni_sadrzaj>
      <item>BELUGO d.o.o., OIB 26125300508</item>
    </izvorni_sadrzaj>
    <derivirana_varijabla naziv="DomainObject.Predmet.ProtuStrankaListNazivFormatedOIB_1">
      <item>BELUGO d.o.o., OIB 26125300508</item>
    </derivirana_varijabla>
  </DomainObject.Predmet.ProtuStrankaListNazivFormatedOIB>
  <DomainObject.Predmet.OstaliListFormated>
    <izvorni_sadrzaj>
      <item>Barbara Žugaj punomoćnik sudionika u postupku BELUGO d.o.o.</item>
    </izvorni_sadrzaj>
    <derivirana_varijabla naziv="DomainObject.Predmet.OstaliListFormated_1">
      <item>Barbara Žugaj punomoćnik sudionika u postupku BELUGO d.o.o.</item>
    </derivirana_varijabla>
  </DomainObject.Predmet.OstaliListFormated>
  <DomainObject.Predmet.OstaliListFormatedOIB>
    <izvorni_sadrzaj>
      <item>Barbara Žugaj, OIB 07311915707 punomoćnik sudionika u postupku BELUGO d.o.o.</item>
    </izvorni_sadrzaj>
    <derivirana_varijabla naziv="DomainObject.Predmet.OstaliListFormatedOIB_1">
      <item>Barbara Žugaj, OIB 07311915707 punomoćnik sudionika u postupku BELUGO d.o.o.</item>
    </derivirana_varijabla>
  </DomainObject.Predmet.OstaliListFormatedOIB>
  <DomainObject.Predmet.OstaliListFormatedWithAdress>
    <izvorni_sadrzaj>
      <item>Barbara Žugaj, Prilesje 35, 10000 Zagreb punomoćnik sudionika u postupku BELUGO d.o.o.</item>
    </izvorni_sadrzaj>
    <derivirana_varijabla naziv="DomainObject.Predmet.OstaliListFormatedWithAdress_1">
      <item>Barbara Žugaj, Prilesje 35, 10000 Zagreb punomoćnik sudionika u postupku BELUGO d.o.o.</item>
    </derivirana_varijabla>
  </DomainObject.Predmet.OstaliListFormatedWithAdress>
  <DomainObject.Predmet.OstaliListFormatedWithAdressOIB>
    <izvorni_sadrzaj>
      <item>Barbara Žugaj, OIB 07311915707, Prilesje 35, 10000 Zagreb punomoćnik sudionika u postupku BELUGO d.o.o.</item>
    </izvorni_sadrzaj>
    <derivirana_varijabla naziv="DomainObject.Predmet.OstaliListFormatedWithAdressOIB_1">
      <item>Barbara Žugaj, OIB 07311915707, Prilesje 35, 10000 Zagreb punomoćnik sudionika u postupku BELUGO d.o.o.</item>
    </derivirana_varijabla>
  </DomainObject.Predmet.OstaliListFormatedWithAdressOIB>
  <DomainObject.Predmet.OstaliListNazivFormated>
    <izvorni_sadrzaj>
      <item>Barbara Žugaj</item>
    </izvorni_sadrzaj>
    <derivirana_varijabla naziv="DomainObject.Predmet.OstaliListNazivFormated_1">
      <item>Barbara Žugaj</item>
    </derivirana_varijabla>
  </DomainObject.Predmet.OstaliListNazivFormated>
  <DomainObject.Predmet.OstaliListNazivFormatedOIB>
    <izvorni_sadrzaj>
      <item>Barbara Žugaj, OIB 07311915707</item>
    </izvorni_sadrzaj>
    <derivirana_varijabla naziv="DomainObject.Predmet.OstaliListNazivFormatedOIB_1">
      <item>Barbara Žugaj, OIB 07311915707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BELUGO d.o.o.</izvorni_sadrzaj>
    <derivirana_varijabla naziv="DomainObject.Predmet.ProtustrankaIDrugi_1">BELUGO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BELUGO d.o.o., OIB 26125300508, Prilesje 35, 10000 Zagreb</izvorni_sadrzaj>
    <derivirana_varijabla naziv="DomainObject.Predmet.ProtustrankaIDrugiAdressOIB_1">BELUGO d.o.o., OIB 26125300508,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BELUGO d.o.o.</item>
      <item>Barbara Žugaj</item>
    </izvorni_sadrzaj>
    <derivirana_varijabla naziv="DomainObject.Predmet.SudioniciListNaziv_1">
      <item>FINA Regionalni centar Zagreb</item>
      <item>BELUGO d.o.o.</item>
      <item>Barbara Žugaj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BELUGO d.o.o., OIB 26125300508, Prilesje 35,10000 Zagreb</item>
      <item>Barbara Žugaj, OIB 07311915707, Prilesje 35,10000 Zagreb</item>
    </izvorni_sadrzaj>
    <derivirana_varijabla naziv="DomainObject.Predmet.SudioniciListAdressOIB_1">
      <item>FINA Regionalni centar Zagreb, OIB 85821130368, Trg svibanjskih žrtava 1995. 1,10000 Zagreb</item>
      <item>BELUGO d.o.o., OIB 26125300508, Prilesje 35,10000 Zagreb</item>
      <item>Barbara Žugaj, OIB 07311915707,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26125300508</item>
      <item>, OIB 07311915707</item>
    </izvorni_sadrzaj>
    <derivirana_varijabla naziv="DomainObject.Predmet.SudioniciListNazivOIB_1">
      <item>, OIB 85821130368</item>
      <item>, OIB 26125300508</item>
      <item>, OIB 07311915707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2742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2016-04-15T07:04:00Z</dcterms:created>
  <dc:creator>Ivan Turčić</dc:creator>
  <cp:lastModifiedBy>Ivan Turčić</cp:lastModifiedBy>
  <dcterms:modified xmlns:xsi="http://www.w3.org/2001/XMLSchema-instance" xsi:type="dcterms:W3CDTF">2016-04-15T07:07:00Z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