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727b" w14:paraId="653727b" w:rsidRDefault="00780EDE" w:rsidP="00F349AA" w:rsidR="003E43D7" w:rsidRPr="00A20C38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20C3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C6584" w:rsidRPr="00A20C38">
        <w:rPr>
          <w:rFonts w:hAnsi="Times New Roman" w:ascii="Times New Roman"/>
          <w:color w:val="auto"/>
          <w:sz w:val="24"/>
          <w:szCs w:val="24"/>
          <w:lang w:val="hr-HR"/>
        </w:rPr>
        <w:t>3079/16-14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A20C3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20C38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84AD5" w:rsidRPr="00A20C38">
        <w:rPr>
          <w:rFonts w:hAnsi="Times New Roman" w:ascii="Times New Roman"/>
          <w:sz w:val="24"/>
          <w:szCs w:val="24"/>
        </w:rPr>
        <w:t xml:space="preserve"> PRESVJETLA j.d.o.o. za usluge, Zagreb, Kanalski put I. odvojak 10, OIB 71089325379</w:t>
      </w:r>
      <w:r w:rsidR="005205DB" w:rsidRPr="00A20C38">
        <w:rPr>
          <w:rFonts w:hAnsi="Times New Roman" w:ascii="Times New Roman"/>
          <w:sz w:val="24"/>
          <w:szCs w:val="24"/>
        </w:rPr>
        <w:t>, 1. ožujka</w:t>
      </w:r>
      <w:r w:rsidR="00883F16" w:rsidRPr="00A20C38">
        <w:rPr>
          <w:rFonts w:hAnsi="Times New Roman" w:ascii="Times New Roman"/>
          <w:sz w:val="24"/>
          <w:szCs w:val="24"/>
        </w:rPr>
        <w:t xml:space="preserve"> </w:t>
      </w:r>
      <w:r w:rsidR="005205DB" w:rsidRPr="00A20C38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A20C38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20C3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984AD5" w:rsidRPr="00A20C38">
        <w:rPr>
          <w:rFonts w:hAnsi="Times New Roman" w:ascii="Times New Roman"/>
          <w:color w:val="auto"/>
          <w:sz w:val="24"/>
          <w:szCs w:val="24"/>
        </w:rPr>
        <w:t>PRESVJETLA j.d.o.o. za usluge, Zagreb, Kanalski put I. odvojak 10, OIB 71089325379</w:t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84AD5" w:rsidRPr="00A20C38">
        <w:rPr>
          <w:rFonts w:hAnsi="Times New Roman" w:ascii="Times New Roman"/>
          <w:color w:val="auto"/>
          <w:sz w:val="24"/>
          <w:szCs w:val="24"/>
          <w:lang w:val="hr-HR"/>
        </w:rPr>
        <w:t>3079</w:t>
      </w:r>
      <w:r w:rsidR="006C3ED2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16 </w:t>
      </w:r>
      <w:r w:rsidR="00464ED8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A20C3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A20C38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20C38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20C3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20C38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20C3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20C3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20C3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20C38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20C38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20C38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20C3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84AD5" w:rsidP="00984AD5" w:rsidR="00984AD5" w:rsidRPr="00A20C3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20C3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29. ožujka 2016. prijedlog za otvaranje stečajnog postupka nad gore navedenom pravnom osobom.</w:t>
      </w:r>
    </w:p>
    <w:p w:rsidRDefault="00984AD5" w:rsidP="00984AD5" w:rsidR="00984AD5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7.132.380,73 kn.</w:t>
      </w:r>
    </w:p>
    <w:p w:rsidRDefault="00FC0802" w:rsidP="00FC0802" w:rsidR="00FC0802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20C38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84AD5" w:rsidRPr="00A20C38">
        <w:rPr>
          <w:rFonts w:hAnsi="Times New Roman" w:ascii="Times New Roman"/>
          <w:color w:val="auto"/>
          <w:sz w:val="24"/>
          <w:szCs w:val="24"/>
          <w:lang w:val="hr-HR"/>
        </w:rPr>
        <w:t>3079</w:t>
      </w:r>
      <w:r w:rsidR="00E85AE5" w:rsidRPr="00A20C38">
        <w:rPr>
          <w:rFonts w:hAnsi="Times New Roman" w:ascii="Times New Roman"/>
          <w:color w:val="auto"/>
          <w:sz w:val="24"/>
          <w:szCs w:val="24"/>
          <w:lang w:val="hr-HR"/>
        </w:rPr>
        <w:t>/16-6 od 14</w:t>
      </w:r>
      <w:r w:rsidR="00BC42F4" w:rsidRPr="00A20C38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A20C38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A2218A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BC42F4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2218A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BC42F4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A2218A" w:rsidRPr="00A20C38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A2218A" w:rsidP="00B05A5B" w:rsidR="00A2218A" w:rsidRPr="00A20C3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A20C38">
        <w:rPr>
          <w:rFonts w:hAnsi="Times New Roman" w:ascii="Times New Roman"/>
          <w:color w:val="auto"/>
          <w:sz w:val="24"/>
          <w:szCs w:val="24"/>
        </w:rPr>
        <w:t xml:space="preserve">Iz podneska FINA-e od </w:t>
      </w:r>
      <w:r w:rsidR="0028108F" w:rsidRPr="00A20C38">
        <w:rPr>
          <w:rFonts w:hAnsi="Times New Roman" w:ascii="Times New Roman"/>
          <w:color w:val="auto"/>
          <w:sz w:val="24"/>
          <w:szCs w:val="24"/>
        </w:rPr>
        <w:t>18</w:t>
      </w:r>
      <w:r w:rsidRPr="00A20C38">
        <w:rPr>
          <w:rFonts w:hAnsi="Times New Roman" w:ascii="Times New Roman"/>
          <w:color w:val="auto"/>
          <w:sz w:val="24"/>
          <w:szCs w:val="24"/>
        </w:rPr>
        <w:t xml:space="preserve">. studenog 2016. proizlazi da je račun dužnika neprekidno blokiran </w:t>
      </w:r>
      <w:r w:rsidR="0028108F" w:rsidRPr="00A20C38">
        <w:rPr>
          <w:rFonts w:hAnsi="Times New Roman" w:ascii="Times New Roman"/>
          <w:color w:val="auto"/>
          <w:sz w:val="24"/>
          <w:szCs w:val="24"/>
        </w:rPr>
        <w:t>358</w:t>
      </w:r>
      <w:r w:rsidRPr="00A20C38">
        <w:rPr>
          <w:rFonts w:hAnsi="Times New Roman" w:ascii="Times New Roman"/>
          <w:color w:val="auto"/>
          <w:sz w:val="24"/>
          <w:szCs w:val="24"/>
        </w:rPr>
        <w:t xml:space="preserve"> dana, a iznos evidentiranih nepodmirenih obveza je </w:t>
      </w:r>
      <w:r w:rsidR="00A20C38" w:rsidRPr="00A20C38">
        <w:rPr>
          <w:rFonts w:hAnsi="Times New Roman" w:ascii="Times New Roman"/>
          <w:color w:val="auto"/>
          <w:sz w:val="24"/>
          <w:szCs w:val="24"/>
        </w:rPr>
        <w:t>15.339.129,34</w:t>
      </w:r>
      <w:r w:rsidRPr="00A20C38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A20C38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A20C3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A20C38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A20C38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20C38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A20C38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A20C3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20C3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20C3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D77A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20C3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20C3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20C3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D77AB" w:rsidP="00AB7A2F" w:rsidR="006D77AB" w:rsidRPr="006D77A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D77AB" w:rsidP="00995CE9" w:rsidR="006D77AB" w:rsidRPr="006D77A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D77A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6D77A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20C3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20C38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7797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06054">
      <w:rPr>
        <w:rFonts w:hAnsi="Verdana" w:ascii="Verdana"/>
        <w:color w:val="000000"/>
      </w:rPr>
      <w:t>30</w:t>
    </w:r>
    <w:r w:rsidR="000C6584">
      <w:rPr>
        <w:rFonts w:hAnsi="Verdana" w:ascii="Verdana"/>
        <w:color w:val="000000"/>
      </w:rPr>
      <w:t>79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42B"/>
    <w:rsid w:val="00006054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6584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8108F"/>
    <w:rsid w:val="002A2E40"/>
    <w:rsid w:val="002A4896"/>
    <w:rsid w:val="002B2B94"/>
    <w:rsid w:val="002B5D12"/>
    <w:rsid w:val="002D105B"/>
    <w:rsid w:val="002E2B67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3F60FC"/>
    <w:rsid w:val="004008A4"/>
    <w:rsid w:val="004107A3"/>
    <w:rsid w:val="004109DE"/>
    <w:rsid w:val="00417468"/>
    <w:rsid w:val="00431FA2"/>
    <w:rsid w:val="004376EB"/>
    <w:rsid w:val="004407B2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3ED2"/>
    <w:rsid w:val="006C598D"/>
    <w:rsid w:val="006D77AB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4AD5"/>
    <w:rsid w:val="00986B95"/>
    <w:rsid w:val="009A51B3"/>
    <w:rsid w:val="00A04A1D"/>
    <w:rsid w:val="00A126F9"/>
    <w:rsid w:val="00A16C74"/>
    <w:rsid w:val="00A20C38"/>
    <w:rsid w:val="00A2218A"/>
    <w:rsid w:val="00A55B6B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77973"/>
    <w:rsid w:val="00C83AD2"/>
    <w:rsid w:val="00CB1DF1"/>
    <w:rsid w:val="00CD4387"/>
    <w:rsid w:val="00CF0221"/>
    <w:rsid w:val="00D24577"/>
    <w:rsid w:val="00D24E63"/>
    <w:rsid w:val="00D51B89"/>
    <w:rsid w:val="00D5220A"/>
    <w:rsid w:val="00D574B4"/>
    <w:rsid w:val="00D93ADA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5AE5"/>
    <w:rsid w:val="00E950DC"/>
    <w:rsid w:val="00EC3E85"/>
    <w:rsid w:val="00ED7F7F"/>
    <w:rsid w:val="00EE6D02"/>
    <w:rsid w:val="00F04899"/>
    <w:rsid w:val="00F21060"/>
    <w:rsid w:val="00F26D76"/>
    <w:rsid w:val="00F27180"/>
    <w:rsid w:val="00F349AA"/>
    <w:rsid w:val="00F35082"/>
    <w:rsid w:val="00F46C94"/>
    <w:rsid w:val="00F52C0B"/>
    <w:rsid w:val="00FA1DFB"/>
    <w:rsid w:val="00FA599D"/>
    <w:rsid w:val="00FB4A5D"/>
    <w:rsid w:val="00FC0802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7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7A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7A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7A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7A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D7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7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7A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7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7A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3079</izvorni_sadrzaj>
    <derivirana_varijabla naziv="DomainObject.Predmet.Broj_1">3079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St-3079/2016</izvorni_sadrzaj>
    <derivirana_varijabla naziv="DomainObject.Predmet.OznakaBroj_1">St-3079/2016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PRESVJETLA j.d.o.o. za usluge zastupanog po punomoćniku Damir Premužić</izvorni_sadrzaj>
    <derivirana_varijabla naziv="DomainObject.Predmet.ProtustrankaFormated_1">  PRESVJETLA j.d.o.o. za usluge zastupanog po punomoćniku Damir Premužić</derivirana_varijabla>
  </DomainObject.Predmet.ProtustrankaFormated>
  <DomainObject.Predmet.ProtustrankaFormatedOIB>
    <izvorni_sadrzaj>  PRESVJETLA j.d.o.o. za usluge, OIB 71089325379 zastupanog po punomoćniku Damir Premužić</izvorni_sadrzaj>
    <derivirana_varijabla naziv="DomainObject.Predmet.ProtustrankaFormatedOIB_1">  PRESVJETLA j.d.o.o. za usluge, OIB 71089325379 zastupanog po punomoćniku Damir Premužić</derivirana_varijabla>
  </DomainObject.Predmet.ProtustrankaFormatedOIB>
  <DomainObject.Predmet.ProtustrankaFormatedWithAdress>
    <izvorni_sadrzaj> PRESVJETLA j.d.o.o. za usluge, Kanalski put I. odvojak 10, 10000 Zagreb zastupanog po punomoćniku Damir Premužić</izvorni_sadrzaj>
    <derivirana_varijabla naziv="DomainObject.Predmet.ProtustrankaFormatedWithAdress_1"> PRESVJETLA j.d.o.o. za usluge, Kanalski put I. odvojak 10, 10000 Zagreb zastupanog po punomoćniku Damir Premužić</derivirana_varijabla>
  </DomainObject.Predmet.ProtustrankaFormatedWithAdress>
  <DomainObject.Predmet.ProtustrankaFormatedWithAdressOIB>
    <izvorni_sadrzaj> PRESVJETLA j.d.o.o. za usluge, OIB 71089325379, Kanalski put I. odvojak 10, 10000 Zagreb zastupanog po punomoćniku Damir Premužić</izvorni_sadrzaj>
    <derivirana_varijabla naziv="DomainObject.Predmet.ProtustrankaFormatedWithAdressOIB_1"> PRESVJETLA j.d.o.o. za usluge, OIB 71089325379, Kanalski put I. odvojak 10, 10000 Zagreb zastupanog po punomoćniku Damir Premužić</derivirana_varijabla>
  </DomainObject.Predmet.ProtustrankaFormatedWithAdressOIB>
  <DomainObject.Predmet.ProtustrankaWithAdress>
    <izvorni_sadrzaj>PRESVJETLA j.d.o.o. za usluge Kanalski put I. odvojak 10, 10000 Zagreb</izvorni_sadrzaj>
    <derivirana_varijabla naziv="DomainObject.Predmet.ProtustrankaWithAdress_1">PRESVJETLA j.d.o.o. za usluge Kanalski put I. odvojak 10, 10000 Zagreb</derivirana_varijabla>
  </DomainObject.Predmet.ProtustrankaWithAdress>
  <DomainObject.Predmet.ProtustrankaWithAdressOIB>
    <izvorni_sadrzaj>PRESVJETLA j.d.o.o. za usluge, OIB 71089325379, Kanalski put I. odvojak 10, 10000 Zagreb</izvorni_sadrzaj>
    <derivirana_varijabla naziv="DomainObject.Predmet.ProtustrankaWithAdressOIB_1">PRESVJETLA j.d.o.o. za usluge, OIB 71089325379, Kanalski put I. odvojak 10, 10000 Zagreb</derivirana_varijabla>
  </DomainObject.Predmet.ProtustrankaWithAdressOIB>
  <DomainObject.Predmet.ProtustrankaNazivFormated>
    <izvorni_sadrzaj>PRESVJETLA j.d.o.o. za usluge</izvorni_sadrzaj>
    <derivirana_varijabla naziv="DomainObject.Predmet.ProtustrankaNazivFormated_1">PRESVJETLA j.d.o.o. za usluge</derivirana_varijabla>
  </DomainObject.Predmet.ProtustrankaNazivFormated>
  <DomainObject.Predmet.ProtustrankaNazivFormatedOIB>
    <izvorni_sadrzaj>PRESVJETLA j.d.o.o. za usluge, OIB 71089325379</izvorni_sadrzaj>
    <derivirana_varijabla naziv="DomainObject.Predmet.ProtustrankaNazivFormatedOIB_1">PRESVJETLA j.d.o.o. za usluge, OIB 71089325379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Premužić; vjerovnici</izvorni_sadrzaj>
    <derivirana_varijabla naziv="DomainObject.Predmet.StrankaFormated_1">  FINA Regionalni centar Zagreb; Damir Premužić; vjerovnici</derivirana_varijabla>
  </DomainObject.Predmet.StrankaFormated>
  <DomainObject.Predmet.StrankaFormatedOIB>
    <izvorni_sadrzaj>  FINA Regionalni centar Zagreb, OIB 85821130368; Damir Premužić, OIB 94948952695; vjerovnici</izvorni_sadrzaj>
    <derivirana_varijabla naziv="DomainObject.Predmet.StrankaFormatedOIB_1">  FINA Regionalni centar Zagreb, OIB 85821130368; Damir Premužić, OIB 94948952695; vjerovnici</derivirana_varijabla>
  </DomainObject.Predmet.StrankaFormatedOIB>
  <DomainObject.Predmet.StrankaFormatedWithAdress>
    <izvorni_sadrzaj> FINA Regionalni centar Zagreb, Trg svibanjskih žrtava 1995. br. 1, 10000 Zagreb; Damir Premužić, Kozari 27, 10000 Zagreb; vjerovnici</izvorni_sadrzaj>
    <derivirana_varijabla naziv="DomainObject.Predmet.StrankaFormatedWithAdress_1"> FINA Regionalni centar Zagreb, Trg svibanjskih žrtava 1995. br. 1, 10000 Zagreb; Damir Premužić, Kozari 27, 10000 Zagreb; vjerovnici</derivirana_varijabla>
  </DomainObject.Predmet.StrankaFormatedWithAdress>
  <DomainObject.Predmet.StrankaFormatedWithAdressOIB>
    <izvorni_sadrzaj> FINA Regionalni centar Zagreb, OIB 85821130368, Trg svibanjskih žrtava 1995. br. 1, 10000 Zagreb; Damir Premužić, OIB 94948952695, Kozari 27, 10000 Zagreb; vjerovnici</izvorni_sadrzaj>
    <derivirana_varijabla naziv="DomainObject.Predmet.StrankaFormatedWithAdressOIB_1"> FINA Regionalni centar Zagreb, OIB 85821130368, Trg svibanjskih žrtava 1995. br. 1, 10000 Zagreb; Damir Premužić, OIB 94948952695, Kozari 27, 10000 Zagreb; vjerovnici</derivirana_varijabla>
  </DomainObject.Predmet.StrankaFormatedWithAdressOIB>
  <DomainObject.Predmet.StrankaWithAdress>
    <izvorni_sadrzaj>FINA Regionalni centar Zagreb Trg svibanjskih žrtava 1995. br. 1,10000 Zagreb,Damir Premužić Kozari 27,10000 Zagreb,vjerovnici </izvorni_sadrzaj>
    <derivirana_varijabla naziv="DomainObject.Predmet.StrankaWithAdress_1">FINA Regionalni centar Zagreb Trg svibanjskih žrtava 1995. br. 1,10000 Zagreb,Damir Premužić Kozari 27,10000 Zagreb,vjerovnici </derivirana_varijabla>
  </DomainObject.Predmet.StrankaWithAdress>
  <DomainObject.Predmet.StrankaWithAdressOIB>
    <izvorni_sadrzaj>FINA Regionalni centar Zagreb, OIB 85821130368, Trg svibanjskih žrtava 1995. br. 1,10000 Zagreb,Damir Premužić, OIB 94948952695, Kozari 27,10000 Zagreb,vjerovnici</izvorni_sadrzaj>
    <derivirana_varijabla naziv="DomainObject.Predmet.StrankaWithAdressOIB_1">FINA Regionalni centar Zagreb, OIB 85821130368, Trg svibanjskih žrtava 1995. br. 1,10000 Zagreb,Damir Premužić, OIB 94948952695, Kozari 27,10000 Zagreb,vjerovnici</derivirana_varijabla>
  </DomainObject.Predmet.StrankaWithAdressOIB>
  <DomainObject.Predmet.StrankaNazivFormated>
    <izvorni_sadrzaj>FINA Regionalni centar Zagreb,Damir Premužić,vjerovnici</izvorni_sadrzaj>
    <derivirana_varijabla naziv="DomainObject.Predmet.StrankaNazivFormated_1">FINA Regionalni centar Zagreb,Damir Premužić,vjerovnici</derivirana_varijabla>
  </DomainObject.Predmet.StrankaNazivFormated>
  <DomainObject.Predmet.StrankaNazivFormatedOIB>
    <izvorni_sadrzaj>FINA Regionalni centar Zagreb, OIB 85821130368,Damir Premužić, OIB 94948952695,vjerovnici</izvorni_sadrzaj>
    <derivirana_varijabla naziv="DomainObject.Predmet.StrankaNazivFormatedOIB_1">FINA Regionalni centar Zagreb, OIB 85821130368,Damir Premužić, OIB 94948952695,vjerovnici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Damir Premužić</item>
      <item>vjerovnici</item>
    </izvorni_sadrzaj>
    <derivirana_varijabla naziv="DomainObject.Predmet.StrankaListFormated_1">
      <item>FINA Regionalni centar Zagreb</item>
      <item>Damir Premužić</item>
      <item>vjerovnici</item>
    </derivirana_varijabla>
  </DomainObject.Predmet.StrankaListFormated>
  <DomainObject.Predmet.StrankaListFormatedOIB>
    <izvorni_sadrzaj>
      <item>FINA Regionalni centar Zagreb, OIB 85821130368</item>
      <item>Damir Premužić, OIB 94948952695</item>
      <item>vjerovnici</item>
    </izvorni_sadrzaj>
    <derivirana_varijabla naziv="DomainObject.Predmet.StrankaListFormatedOIB_1">
      <item>FINA Regionalni centar Zagreb, OIB 85821130368</item>
      <item>Damir Premužić, OIB 94948952695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Premužić, Kozari 27, 10000 Zagreb</item>
      <item>vjerovnici</item>
    </izvorni_sadrzaj>
    <derivirana_varijabla naziv="DomainObject.Predmet.StrankaListFormatedWithAdress_1">
      <item>FINA Regionalni centar Zagreb, Trg svibanjskih žrtava 1995. br. 1, 10000 Zagreb</item>
      <item>Damir Premužić, Kozari 27,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Premužić, OIB 94948952695, Kozari 27,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Damir Premužić, OIB 94948952695, Kozari 27, 10000 Zagreb</item>
      <item>vjerovnici</item>
    </derivirana_varijabla>
  </DomainObject.Predmet.StrankaListFormatedWithAdressOIB>
  <DomainObject.Predmet.StrankaListNazivFormated>
    <izvorni_sadrzaj>
      <item>FINA Regionalni centar Zagreb</item>
      <item>Damir Premužić</item>
      <item>vjerovnici</item>
    </izvorni_sadrzaj>
    <derivirana_varijabla naziv="DomainObject.Predmet.StrankaListNazivFormated_1">
      <item>FINA Regionalni centar Zagreb</item>
      <item>Damir Premužić</item>
      <item>vjerovnici</item>
    </derivirana_varijabla>
  </DomainObject.Predmet.StrankaListNazivFormated>
  <DomainObject.Predmet.StrankaListNazivFormatedOIB>
    <izvorni_sadrzaj>
      <item>FINA Regionalni centar Zagreb, OIB 85821130368</item>
      <item>Damir Premužić, OIB 94948952695</item>
      <item>vjerovnici</item>
    </izvorni_sadrzaj>
    <derivirana_varijabla naziv="DomainObject.Predmet.StrankaListNazivFormatedOIB_1">
      <item>FINA Regionalni centar Zagreb, OIB 85821130368</item>
      <item>Damir Premužić, OIB 94948952695</item>
      <item>vjerovnici</item>
    </derivirana_varijabla>
  </DomainObject.Predmet.StrankaListNazivFormatedOIB>
  <DomainObject.Predmet.ProtuStrankaListFormated>
    <izvorni_sadrzaj>
      <item>PRESVJETLA j.d.o.o. za usluge zastupanog po punomoćniku Damir Premužić</item>
    </izvorni_sadrzaj>
    <derivirana_varijabla naziv="DomainObject.Predmet.ProtuStrankaListFormated_1">
      <item>PRESVJETLA j.d.o.o. za usluge zastupanog po punomoćniku Damir Premužić</item>
    </derivirana_varijabla>
  </DomainObject.Predmet.ProtuStrankaListFormated>
  <DomainObject.Predmet.ProtuStrankaListFormatedOIB>
    <izvorni_sadrzaj>
      <item>PRESVJETLA j.d.o.o. za usluge, OIB 71089325379 zastupanog po punomoćniku Damir Premužić</item>
    </izvorni_sadrzaj>
    <derivirana_varijabla naziv="DomainObject.Predmet.ProtuStrankaListFormatedOIB_1">
      <item>PRESVJETLA j.d.o.o. za usluge, OIB 71089325379 zastupanog po punomoćniku Damir Premužić</item>
    </derivirana_varijabla>
  </DomainObject.Predmet.ProtuStrankaListFormatedOIB>
  <DomainObject.Predmet.ProtuStrankaListFormatedWithAdress>
    <izvorni_sadrzaj>
      <item>PRESVJETLA j.d.o.o. za usluge, Kanalski put I. odvojak 10, 10000 Zagreb zastupanog po punomoćniku Damir Premužić</item>
    </izvorni_sadrzaj>
    <derivirana_varijabla naziv="DomainObject.Predmet.ProtuStrankaListFormatedWithAdress_1">
      <item>PRESVJETLA j.d.o.o. za usluge, Kanalski put I. odvojak 10, 10000 Zagreb zastupanog po punomoćniku Damir Premužić</item>
    </derivirana_varijabla>
  </DomainObject.Predmet.ProtuStrankaListFormatedWithAdress>
  <DomainObject.Predmet.ProtuStrankaListFormatedWithAdressOIB>
    <izvorni_sadrzaj>
      <item>PRESVJETLA j.d.o.o. za usluge, OIB 71089325379, Kanalski put I. odvojak 10, 10000 Zagreb zastupanog po punomoćniku Damir Premužić</item>
    </izvorni_sadrzaj>
    <derivirana_varijabla naziv="DomainObject.Predmet.ProtuStrankaListFormatedWithAdressOIB_1">
      <item>PRESVJETLA j.d.o.o. za usluge, OIB 71089325379, Kanalski put I. odvojak 10, 10000 Zagreb zastupanog po punomoćniku Damir Premužić</item>
    </derivirana_varijabla>
  </DomainObject.Predmet.ProtuStrankaListFormatedWithAdressOIB>
  <DomainObject.Predmet.ProtuStrankaListNazivFormated>
    <izvorni_sadrzaj>
      <item>PRESVJETLA j.d.o.o. za usluge</item>
    </izvorni_sadrzaj>
    <derivirana_varijabla naziv="DomainObject.Predmet.ProtuStrankaListNazivFormated_1">
      <item>PRESVJETLA j.d.o.o. za usluge</item>
    </derivirana_varijabla>
  </DomainObject.Predmet.ProtuStrankaListNazivFormated>
  <DomainObject.Predmet.ProtuStrankaListNazivFormatedOIB>
    <izvorni_sadrzaj>
      <item>PRESVJETLA j.d.o.o. za usluge, OIB 71089325379</item>
    </izvorni_sadrzaj>
    <derivirana_varijabla naziv="DomainObject.Predmet.ProtuStrankaListNazivFormatedOIB_1">
      <item>PRESVJETLA j.d.o.o. za usluge, OIB 71089325379</item>
    </derivirana_varijabla>
  </DomainObject.Predmet.ProtuStrankaListNazivFormatedOIB>
  <DomainObject.Predmet.OstaliListFormated>
    <izvorni_sadrzaj>
      <item>Damir Premužić punomoćnik sudionika u postupku PRESVJETLA j.d.o.o. za usluge</item>
    </izvorni_sadrzaj>
    <derivirana_varijabla naziv="DomainObject.Predmet.OstaliListFormated_1">
      <item>Damir Premužić punomoćnik sudionika u postupku PRESVJETLA j.d.o.o. za usluge</item>
    </derivirana_varijabla>
  </DomainObject.Predmet.OstaliListFormated>
  <DomainObject.Predmet.OstaliListFormatedOIB>
    <izvorni_sadrzaj>
      <item>Damir Premužić, OIB 94948952695 punomoćnik sudionika u postupku PRESVJETLA j.d.o.o. za usluge</item>
    </izvorni_sadrzaj>
    <derivirana_varijabla naziv="DomainObject.Predmet.OstaliListFormatedOIB_1">
      <item>Damir Premužić, OIB 94948952695 punomoćnik sudionika u postupku PRESVJETLA j.d.o.o. za usluge</item>
    </derivirana_varijabla>
  </DomainObject.Predmet.OstaliListFormatedOIB>
  <DomainObject.Predmet.OstaliListFormatedWithAdress>
    <izvorni_sadrzaj>
      <item>Damir Premužić, Kozari 27, 10000 Zagreb punomoćnik sudionika u postupku PRESVJETLA j.d.o.o. za usluge</item>
    </izvorni_sadrzaj>
    <derivirana_varijabla naziv="DomainObject.Predmet.OstaliListFormatedWithAdress_1">
      <item>Damir Premužić, Kozari 27, 10000 Zagreb punomoćnik sudionika u postupku PRESVJETLA j.d.o.o. za usluge</item>
    </derivirana_varijabla>
  </DomainObject.Predmet.OstaliListFormatedWithAdress>
  <DomainObject.Predmet.OstaliListFormatedWithAdressOIB>
    <izvorni_sadrzaj>
      <item>Damir Premužić, OIB 94948952695, Kozari 27, 10000 Zagreb punomoćnik sudionika u postupku PRESVJETLA j.d.o.o. za usluge</item>
    </izvorni_sadrzaj>
    <derivirana_varijabla naziv="DomainObject.Predmet.OstaliListFormatedWithAdressOIB_1">
      <item>Damir Premužić, OIB 94948952695, Kozari 27, 10000 Zagreb punomoćnik sudionika u postupku PRESVJETLA j.d.o.o. za usluge</item>
    </derivirana_varijabla>
  </DomainObject.Predmet.OstaliListFormatedWithAdressOIB>
  <DomainObject.Predmet.OstaliListNazivFormated>
    <izvorni_sadrzaj>
      <item>Damir Premužić</item>
    </izvorni_sadrzaj>
    <derivirana_varijabla naziv="DomainObject.Predmet.OstaliListNazivFormated_1">
      <item>Damir Premužić</item>
    </derivirana_varijabla>
  </DomainObject.Predmet.OstaliListNazivFormated>
  <DomainObject.Predmet.OstaliListNazivFormatedOIB>
    <izvorni_sadrzaj>
      <item>Damir Premužić, OIB 94948952695</item>
    </izvorni_sadrzaj>
    <derivirana_varijabla naziv="DomainObject.Predmet.OstaliListNazivFormatedOIB_1">
      <item>Damir Premužić, OIB 94948952695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PRESVJETLA j.d.o.o. za usluge</izvorni_sadrzaj>
    <derivirana_varijabla naziv="DomainObject.Predmet.ProtustrankaIDrugi_1">PRESVJETLA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PRESVJETLA j.d.o.o. za usluge, OIB 71089325379, Kanalski put I. odvojak 10, 10000 Zagreb</izvorni_sadrzaj>
    <derivirana_varijabla naziv="DomainObject.Predmet.ProtustrankaIDrugiAdressOIB_1">PRESVJETLA j.d.o.o. za usluge, OIB 71089325379, Kanalski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PRESVJETLA j.d.o.o. za usluge</item>
      <item>Damir Premužić</item>
      <item>Damir Premužić</item>
      <item>vjerovnici</item>
    </izvorni_sadrzaj>
    <derivirana_varijabla naziv="DomainObject.Predmet.SudioniciListNaziv_1">
      <item>FINA Regionalni centar Zagreb</item>
      <item>PRESVJETLA j.d.o.o. za usluge</item>
      <item>Damir Premužić</item>
      <item>Damir Premužić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PRESVJETLA j.d.o.o. za usluge, OIB 71089325379, Kanalski put I. odvojak 10,10000 Zagreb</item>
      <item>Damir Premužić, OIB 94948952695, Kozari 27,10000 Zagreb</item>
      <item>Damir Premužić, OIB 94948952695, Kozari 27,10000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71089325379</item>
      <item>, OIB 94948952695</item>
      <item>, OIB 94948952695</item>
      <item>, OIB null</item>
    </izvorni_sadrzaj>
    <derivirana_varijabla naziv="DomainObject.Predmet.SudioniciListNazivOIB_1">
      <item>, OIB 85821130368</item>
      <item>, OIB 71089325379</item>
      <item>, OIB 94948952695</item>
      <item>, OIB 94948952695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674</properties:Words>
  <properties:Characters>3652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2017-03-01T12:14:00Z</dcterms:created>
  <dc:creator>MINISTARSTVO PRAVOSUĐA</dc:creator>
  <cp:lastModifiedBy>Kristina Švajger</cp:lastModifiedBy>
  <cp:lastPrinted>2017-03-01T12:06:00Z</cp:lastPrinted>
  <dcterms:modified xmlns:xsi="http://www.w3.org/2001/XMLSchema-instance" xsi:type="dcterms:W3CDTF">2017-03-01T12:17:00Z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