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653e" w14:paraId="637653e" w:rsidRDefault="00C02301" w:rsidP="000E1F39" w:rsidR="000E1F39" w:rsidRPr="0014015E">
      <w:pPr>
        <w:jc w:val="center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14015E">
        <w:rPr>
          <w:rFonts w:hAnsi="Times New Roman" w:ascii="Times New Roman"/>
          <w:sz w:val="24"/>
        </w:rPr>
        <w:t>IZ</w:t>
      </w:r>
      <w:r w:rsidR="000E1F39" w:rsidRPr="0014015E">
        <w:rPr>
          <w:rFonts w:hAnsi="Times New Roman" w:ascii="Times New Roman"/>
          <w:sz w:val="24"/>
        </w:rPr>
        <w:t xml:space="preserve">VJEŠĆE </w:t>
      </w:r>
      <w:r w:rsidR="000E1F39" w:rsidRPr="0014015E">
        <w:rPr>
          <w:rFonts w:hAnsi="Times New Roman" w:ascii="Times New Roman"/>
          <w:sz w:val="24"/>
          <w:szCs w:val="24"/>
        </w:rPr>
        <w:t>STEČAJNOGA</w:t>
      </w:r>
      <w:r w:rsidR="000E1F39" w:rsidRPr="0014015E">
        <w:rPr>
          <w:rFonts w:hAnsi="Times New Roman" w:ascii="Times New Roman"/>
          <w:sz w:val="24"/>
        </w:rPr>
        <w:t xml:space="preserve"> UPRAVITELJA O TIJEKU </w:t>
      </w:r>
      <w:r w:rsidR="000E1F39" w:rsidRPr="0014015E">
        <w:rPr>
          <w:rFonts w:hAnsi="Times New Roman" w:ascii="Times New Roman"/>
          <w:sz w:val="24"/>
          <w:szCs w:val="24"/>
        </w:rPr>
        <w:t>STEČAJNOGA</w:t>
      </w:r>
      <w:r w:rsidR="000E1F39" w:rsidRPr="0014015E">
        <w:rPr>
          <w:rFonts w:hAnsi="Times New Roman" w:ascii="Times New Roman"/>
          <w:sz w:val="24"/>
        </w:rPr>
        <w:t xml:space="preserve"> POSTUPKA I STANJU STEČAJNE MASE</w:t>
      </w:r>
    </w:p>
    <w:p w:rsidRDefault="00914D94" w:rsidP="000E1F39" w:rsidR="005B1BCC" w:rsidRPr="00B77A0D">
      <w:pPr>
        <w:jc w:val="both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="000E1F39" w:rsidRPr="00655B39">
        <w:rPr>
          <w:rFonts w:hAnsi="Times New Roman" w:ascii="Times New Roman"/>
          <w:sz w:val="24"/>
        </w:rPr>
        <w:t>č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ki</w:t>
      </w:r>
      <w:r w:rsidR="000E1F39" w:rsidRPr="00655B39">
        <w:rPr>
          <w:rFonts w:hAnsi="Times New Roman" w:ascii="Times New Roman"/>
          <w:sz w:val="24"/>
        </w:rPr>
        <w:t xml:space="preserve">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0E1F39" w:rsidRPr="00655B39">
        <w:rPr>
          <w:rFonts w:hAnsi="Times New Roman" w:ascii="Times New Roman"/>
          <w:sz w:val="24"/>
        </w:rPr>
        <w:t xml:space="preserve"> </w:t>
      </w:r>
      <w:r w:rsidR="005B1BCC" w:rsidRPr="0014015E">
        <w:rPr>
          <w:rFonts w:hAnsi="Times New Roman" w:ascii="Times New Roman"/>
          <w:sz w:val="24"/>
        </w:rPr>
        <w:t>u Zagrebu</w:t>
      </w:r>
    </w:p>
    <w:p w:rsidRDefault="000E1F39" w:rsidP="000E1F39" w:rsidR="000E1F39" w:rsidRPr="00B77A0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4D1CA9">
        <w:rPr>
          <w:rFonts w:hAnsi="Times New Roman" w:ascii="Times New Roman"/>
          <w:sz w:val="24"/>
          <w:szCs w:val="24"/>
          <w:lang w:val="pl-PL"/>
        </w:rPr>
        <w:t>St-1546/2013</w:t>
      </w:r>
    </w:p>
    <w:p w:rsidRDefault="000E1F39" w:rsidP="004D1CA9" w:rsidR="004D1CA9">
      <w:pPr>
        <w:rPr>
          <w:rFonts w:hAnsi="Times New Roman" w:ascii="Times New Roman"/>
          <w:sz w:val="24"/>
          <w:szCs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9B086A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4D1CA9" w:rsidRPr="004D1CA9">
        <w:rPr>
          <w:rFonts w:hAnsi="Times New Roman" w:ascii="Times New Roman"/>
          <w:sz w:val="24"/>
          <w:szCs w:val="24"/>
        </w:rPr>
        <w:t>ZLATARNA AUR</w:t>
      </w:r>
      <w:r w:rsidR="004D1CA9">
        <w:rPr>
          <w:rFonts w:hAnsi="Times New Roman" w:ascii="Times New Roman"/>
          <w:sz w:val="24"/>
          <w:szCs w:val="24"/>
        </w:rPr>
        <w:t>ODENT ZAGREB d.o.o. - u stečaju</w:t>
      </w:r>
    </w:p>
    <w:p w:rsidRDefault="004D1CA9" w:rsidP="004D1CA9" w:rsidR="004D1CA9">
      <w:pPr>
        <w:rPr>
          <w:rFonts w:hAnsi="Times New Roman" w:ascii="Times New Roman"/>
          <w:sz w:val="24"/>
          <w:szCs w:val="24"/>
        </w:rPr>
      </w:pPr>
      <w:r w:rsidRPr="004D1CA9">
        <w:rPr>
          <w:rFonts w:hAnsi="Times New Roman" w:ascii="Times New Roman"/>
          <w:sz w:val="24"/>
          <w:szCs w:val="24"/>
        </w:rPr>
        <w:t xml:space="preserve"> Zagreb, Vlaška 78</w:t>
      </w:r>
    </w:p>
    <w:p w:rsidRDefault="004D1CA9" w:rsidP="004D1CA9" w:rsidR="000E1F39" w:rsidRPr="00B77A0D">
      <w:pPr>
        <w:rPr>
          <w:rFonts w:hAnsi="Times New Roman" w:ascii="Times New Roman"/>
          <w:b/>
          <w:sz w:val="24"/>
          <w:szCs w:val="24"/>
          <w:lang w:val="pl-PL"/>
        </w:rPr>
      </w:pPr>
      <w:r w:rsidRPr="004D1CA9">
        <w:rPr>
          <w:rFonts w:hAnsi="Times New Roman" w:ascii="Times New Roman"/>
          <w:sz w:val="24"/>
          <w:szCs w:val="24"/>
        </w:rPr>
        <w:t xml:space="preserve"> OIB: 83134564475</w:t>
      </w:r>
    </w:p>
    <w:p w:rsidRDefault="00E64E39" w:rsidP="00B77A0D" w:rsidR="00E64E39">
      <w:pPr>
        <w:jc w:val="center"/>
        <w:rPr>
          <w:rFonts w:hAnsi="Times New Roman" w:ascii="Times New Roman"/>
          <w:lang w:val="pl-PL"/>
        </w:rPr>
      </w:pPr>
    </w:p>
    <w:p w:rsidRDefault="00C27F62" w:rsidP="00B77A0D" w:rsidR="00C27F62" w:rsidRPr="00E64E39">
      <w:pPr>
        <w:jc w:val="center"/>
        <w:rPr>
          <w:rFonts w:hAnsi="Times New Roman" w:ascii="Times New Roman"/>
          <w:lang w:val="pl-PL"/>
        </w:rPr>
      </w:pPr>
    </w:p>
    <w:p w:rsidRDefault="000E1F39" w:rsidP="00914D94" w:rsidR="000E1F3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="00185F89" w:rsidRPr="00B6564B">
        <w:rPr>
          <w:rFonts w:hAnsi="Times New Roman" w:ascii="Times New Roman"/>
          <w:b/>
          <w:sz w:val="24"/>
          <w:szCs w:val="24"/>
          <w:lang w:val="pl-PL"/>
        </w:rPr>
        <w:t xml:space="preserve">OD </w:t>
      </w:r>
      <w:r w:rsidR="00E64E39" w:rsidRPr="00B6564B">
        <w:rPr>
          <w:rFonts w:hAnsi="Times New Roman" w:ascii="Times New Roman"/>
          <w:b/>
          <w:sz w:val="24"/>
          <w:szCs w:val="24"/>
          <w:lang w:val="pl-PL"/>
        </w:rPr>
        <w:t>0</w:t>
      </w:r>
      <w:r w:rsidR="00A57133">
        <w:rPr>
          <w:rFonts w:hAnsi="Times New Roman" w:ascii="Times New Roman"/>
          <w:b/>
          <w:sz w:val="24"/>
          <w:szCs w:val="24"/>
          <w:lang w:val="pl-PL"/>
        </w:rPr>
        <w:t>1</w:t>
      </w:r>
      <w:r w:rsidR="00185F89" w:rsidRPr="00B6564B">
        <w:rPr>
          <w:rFonts w:hAnsi="Times New Roman" w:ascii="Times New Roman"/>
          <w:b/>
          <w:sz w:val="24"/>
          <w:szCs w:val="24"/>
          <w:lang w:val="pl-PL"/>
        </w:rPr>
        <w:t>.</w:t>
      </w:r>
      <w:r w:rsidR="00595956">
        <w:rPr>
          <w:rFonts w:hAnsi="Times New Roman" w:ascii="Times New Roman"/>
          <w:b/>
          <w:sz w:val="24"/>
          <w:szCs w:val="24"/>
          <w:lang w:val="pl-PL"/>
        </w:rPr>
        <w:t>0</w:t>
      </w:r>
      <w:r w:rsidR="00A57133">
        <w:rPr>
          <w:rFonts w:hAnsi="Times New Roman" w:ascii="Times New Roman"/>
          <w:b/>
          <w:sz w:val="24"/>
          <w:szCs w:val="24"/>
          <w:lang w:val="pl-PL"/>
        </w:rPr>
        <w:t>9</w:t>
      </w:r>
      <w:r w:rsidR="00914D94">
        <w:rPr>
          <w:rFonts w:hAnsi="Times New Roman" w:ascii="Times New Roman"/>
          <w:b/>
          <w:sz w:val="24"/>
          <w:szCs w:val="24"/>
          <w:lang w:val="pl-PL"/>
        </w:rPr>
        <w:t>.</w:t>
      </w:r>
      <w:r w:rsidR="00185F89" w:rsidRPr="00B6564B">
        <w:rPr>
          <w:rFonts w:hAnsi="Times New Roman" w:ascii="Times New Roman"/>
          <w:b/>
          <w:sz w:val="24"/>
          <w:szCs w:val="24"/>
          <w:lang w:val="pl-PL"/>
        </w:rPr>
        <w:t xml:space="preserve"> 201</w:t>
      </w:r>
      <w:r w:rsidR="00595956">
        <w:rPr>
          <w:rFonts w:hAnsi="Times New Roman" w:ascii="Times New Roman"/>
          <w:b/>
          <w:sz w:val="24"/>
          <w:szCs w:val="24"/>
          <w:lang w:val="pl-PL"/>
        </w:rPr>
        <w:t>8</w:t>
      </w:r>
      <w:r w:rsidR="00185F89" w:rsidRPr="00B6564B">
        <w:rPr>
          <w:rFonts w:hAnsi="Times New Roman" w:ascii="Times New Roman"/>
          <w:b/>
          <w:sz w:val="24"/>
          <w:szCs w:val="24"/>
          <w:lang w:val="pl-PL"/>
        </w:rPr>
        <w:t>.</w:t>
      </w:r>
      <w:r w:rsidR="00D51660" w:rsidRPr="00B6564B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5B1BCC" w:rsidRPr="00B6564B">
        <w:rPr>
          <w:rFonts w:hAnsi="Times New Roman" w:ascii="Times New Roman"/>
          <w:b/>
          <w:sz w:val="24"/>
          <w:szCs w:val="24"/>
          <w:lang w:val="pl-PL"/>
        </w:rPr>
        <w:t xml:space="preserve">DO </w:t>
      </w:r>
      <w:r w:rsidR="0014015E">
        <w:rPr>
          <w:rFonts w:hAnsi="Times New Roman" w:ascii="Times New Roman"/>
          <w:b/>
          <w:sz w:val="24"/>
          <w:szCs w:val="24"/>
          <w:lang w:val="pl-PL"/>
        </w:rPr>
        <w:t>1</w:t>
      </w:r>
      <w:r w:rsidR="00A57133">
        <w:rPr>
          <w:rFonts w:hAnsi="Times New Roman" w:ascii="Times New Roman"/>
          <w:b/>
          <w:sz w:val="24"/>
          <w:szCs w:val="24"/>
          <w:lang w:val="pl-PL"/>
        </w:rPr>
        <w:t>8</w:t>
      </w:r>
      <w:r w:rsidR="00185F89" w:rsidRPr="00B6564B">
        <w:rPr>
          <w:rFonts w:hAnsi="Times New Roman" w:ascii="Times New Roman"/>
          <w:b/>
          <w:sz w:val="24"/>
          <w:szCs w:val="24"/>
          <w:lang w:val="pl-PL"/>
        </w:rPr>
        <w:t>.</w:t>
      </w:r>
      <w:r w:rsidR="00E64E39" w:rsidRPr="00B6564B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A94E9B">
        <w:rPr>
          <w:rFonts w:hAnsi="Times New Roman" w:ascii="Times New Roman"/>
          <w:b/>
          <w:sz w:val="24"/>
          <w:szCs w:val="24"/>
          <w:lang w:val="pl-PL"/>
        </w:rPr>
        <w:t>0</w:t>
      </w:r>
      <w:r w:rsidR="00A57133">
        <w:rPr>
          <w:rFonts w:hAnsi="Times New Roman" w:ascii="Times New Roman"/>
          <w:b/>
          <w:sz w:val="24"/>
          <w:szCs w:val="24"/>
          <w:lang w:val="pl-PL"/>
        </w:rPr>
        <w:t>2</w:t>
      </w:r>
      <w:r w:rsidR="00914D94">
        <w:rPr>
          <w:rFonts w:hAnsi="Times New Roman" w:ascii="Times New Roman"/>
          <w:b/>
          <w:sz w:val="24"/>
          <w:szCs w:val="24"/>
          <w:lang w:val="pl-PL"/>
        </w:rPr>
        <w:t>.</w:t>
      </w:r>
      <w:r w:rsidR="00185F89" w:rsidRPr="00B6564B">
        <w:rPr>
          <w:rFonts w:hAnsi="Times New Roman" w:ascii="Times New Roman"/>
          <w:b/>
          <w:sz w:val="24"/>
          <w:szCs w:val="24"/>
          <w:lang w:val="pl-PL"/>
        </w:rPr>
        <w:t xml:space="preserve"> 201</w:t>
      </w:r>
      <w:r w:rsidR="00A57133">
        <w:rPr>
          <w:rFonts w:hAnsi="Times New Roman" w:ascii="Times New Roman"/>
          <w:b/>
          <w:sz w:val="24"/>
          <w:szCs w:val="24"/>
          <w:lang w:val="pl-PL"/>
        </w:rPr>
        <w:t>9</w:t>
      </w:r>
      <w:r w:rsidR="00185F89" w:rsidRPr="00B6564B">
        <w:rPr>
          <w:rFonts w:hAnsi="Times New Roman" w:ascii="Times New Roman"/>
          <w:b/>
          <w:sz w:val="24"/>
          <w:szCs w:val="24"/>
          <w:lang w:val="pl-PL"/>
        </w:rPr>
        <w:t>.</w:t>
      </w:r>
    </w:p>
    <w:p w:rsidRDefault="00A57133" w:rsidP="00595956" w:rsidR="00A57133">
      <w:pPr>
        <w:pStyle w:val="Odlomakpopisa"/>
        <w:numPr>
          <w:ilvl w:val="0"/>
          <w:numId w:val="6"/>
        </w:numPr>
        <w:tabs>
          <w:tab w:pos="9072" w:val="right"/>
        </w:tabs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Uredno se odvija prisilna naplata na novčanim računima temeljem rješenja </w:t>
      </w:r>
      <w:r w:rsidR="005C2046" w:rsidRPr="005C2046">
        <w:rPr>
          <w:rFonts w:hAnsi="Times New Roman" w:ascii="Times New Roman"/>
          <w:sz w:val="24"/>
          <w:szCs w:val="24"/>
        </w:rPr>
        <w:t>Ovr.-9915/16</w:t>
      </w:r>
      <w:r w:rsidR="004D1CA9">
        <w:rPr>
          <w:rFonts w:hAnsi="Times New Roman" w:ascii="Times New Roman"/>
          <w:sz w:val="24"/>
          <w:szCs w:val="24"/>
        </w:rPr>
        <w:t xml:space="preserve"> ovršenice Branke Jonjič</w:t>
      </w:r>
      <w:r>
        <w:rPr>
          <w:rFonts w:hAnsi="Times New Roman" w:ascii="Times New Roman"/>
          <w:sz w:val="24"/>
          <w:szCs w:val="24"/>
        </w:rPr>
        <w:t>.</w:t>
      </w:r>
    </w:p>
    <w:p w:rsidRDefault="00A57133" w:rsidP="00595956" w:rsidR="004D1CA9" w:rsidRPr="002F4C7E">
      <w:pPr>
        <w:pStyle w:val="Odlomakpopisa"/>
        <w:numPr>
          <w:ilvl w:val="0"/>
          <w:numId w:val="6"/>
        </w:numPr>
        <w:tabs>
          <w:tab w:pos="9072" w:val="right"/>
        </w:tabs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Uredno se izvršavaju sve trgovačko i porezno pravne obveze.</w:t>
      </w:r>
      <w:r w:rsidR="004D1CA9">
        <w:rPr>
          <w:rFonts w:hAnsi="Times New Roman" w:ascii="Times New Roman"/>
          <w:sz w:val="24"/>
          <w:szCs w:val="24"/>
        </w:rPr>
        <w:t xml:space="preserve"> </w:t>
      </w:r>
    </w:p>
    <w:p w:rsidRDefault="00790313" w:rsidP="00595956" w:rsidR="00790313" w:rsidRPr="00C975A2">
      <w:pPr>
        <w:spacing w:after="0"/>
        <w:jc w:val="both"/>
        <w:rPr>
          <w:rFonts w:hAnsi="Times New Roman" w:ascii="Times New Roman"/>
          <w:i/>
          <w:sz w:val="24"/>
          <w:szCs w:val="24"/>
        </w:rPr>
      </w:pPr>
    </w:p>
    <w:p w:rsidRDefault="00C27F62" w:rsidP="00595956" w:rsidR="00C27F62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595956" w:rsidR="00491DA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9B5DC8" w:rsidP="00914D94" w:rsidR="001F2AD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Stečajnu masu čini</w:t>
      </w:r>
      <w:r w:rsidR="004D1CA9">
        <w:rPr>
          <w:rFonts w:hAnsi="Times New Roman" w:ascii="Times New Roman"/>
          <w:sz w:val="24"/>
          <w:szCs w:val="24"/>
          <w:lang w:val="pl-PL"/>
        </w:rPr>
        <w:t xml:space="preserve"> pr</w:t>
      </w:r>
      <w:r w:rsidR="005C2046">
        <w:rPr>
          <w:rFonts w:hAnsi="Times New Roman" w:ascii="Times New Roman"/>
          <w:sz w:val="24"/>
          <w:szCs w:val="24"/>
          <w:lang w:val="pl-PL"/>
        </w:rPr>
        <w:t>iliv novčanih sredstava ostvaren po Ovr</w:t>
      </w:r>
      <w:r w:rsidR="005C2046" w:rsidRPr="005C2046">
        <w:rPr>
          <w:rFonts w:hAnsi="Times New Roman" w:ascii="Times New Roman"/>
          <w:sz w:val="24"/>
          <w:szCs w:val="24"/>
        </w:rPr>
        <w:t>.-9915/16</w:t>
      </w:r>
      <w:r w:rsidR="005C2046">
        <w:rPr>
          <w:rFonts w:hAnsi="Times New Roman" w:ascii="Times New Roman"/>
          <w:sz w:val="24"/>
          <w:szCs w:val="24"/>
        </w:rPr>
        <w:t>.</w:t>
      </w:r>
    </w:p>
    <w:p w:rsidRDefault="006E6127" w:rsidP="004D1CA9" w:rsidR="006E612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D1CA9" w:rsidP="004D1CA9" w:rsidR="004D1CA9" w:rsidRPr="00B17E57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17E57">
        <w:rPr>
          <w:rFonts w:hAnsi="Times New Roman" w:ascii="Times New Roman"/>
          <w:sz w:val="24"/>
          <w:szCs w:val="24"/>
          <w:lang w:val="pl-PL"/>
        </w:rPr>
        <w:t>Stanje novčanih sredstava</w:t>
      </w:r>
      <w:r w:rsidR="00A57133">
        <w:rPr>
          <w:rFonts w:hAnsi="Times New Roman" w:ascii="Times New Roman"/>
          <w:sz w:val="24"/>
          <w:szCs w:val="24"/>
          <w:lang w:val="pl-PL"/>
        </w:rPr>
        <w:t xml:space="preserve"> na dan </w:t>
      </w:r>
      <w:r w:rsidR="005C2046">
        <w:rPr>
          <w:rFonts w:hAnsi="Times New Roman" w:ascii="Times New Roman"/>
          <w:sz w:val="24"/>
          <w:szCs w:val="24"/>
          <w:lang w:val="pl-PL"/>
        </w:rPr>
        <w:t>1</w:t>
      </w:r>
      <w:r w:rsidR="00A57133">
        <w:rPr>
          <w:rFonts w:hAnsi="Times New Roman" w:ascii="Times New Roman"/>
          <w:sz w:val="24"/>
          <w:szCs w:val="24"/>
          <w:lang w:val="pl-PL"/>
        </w:rPr>
        <w:t>8</w:t>
      </w:r>
      <w:r w:rsidRPr="00B17E57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0</w:t>
      </w:r>
      <w:r w:rsidR="00A57133">
        <w:rPr>
          <w:rFonts w:hAnsi="Times New Roman" w:ascii="Times New Roman"/>
          <w:sz w:val="24"/>
          <w:szCs w:val="24"/>
          <w:lang w:val="pl-PL"/>
        </w:rPr>
        <w:t>2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17E57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A57133">
        <w:rPr>
          <w:rFonts w:hAnsi="Times New Roman" w:ascii="Times New Roman"/>
          <w:sz w:val="24"/>
          <w:szCs w:val="24"/>
          <w:lang w:val="pl-PL"/>
        </w:rPr>
        <w:t>9</w:t>
      </w:r>
      <w:r w:rsidR="0014015E">
        <w:rPr>
          <w:rFonts w:hAnsi="Times New Roman" w:ascii="Times New Roman"/>
          <w:sz w:val="24"/>
          <w:szCs w:val="24"/>
          <w:lang w:val="pl-PL"/>
        </w:rPr>
        <w:t xml:space="preserve">.........................  </w:t>
      </w:r>
      <w:r w:rsidR="006E6127" w:rsidRPr="006E6127">
        <w:rPr>
          <w:rFonts w:hAnsi="Times New Roman" w:ascii="Times New Roman"/>
          <w:sz w:val="24"/>
          <w:szCs w:val="24"/>
        </w:rPr>
        <w:t>42.188,42</w:t>
      </w:r>
      <w:r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35782F" w:rsidP="0035782F" w:rsidR="0035782F">
      <w:pPr>
        <w:pStyle w:val="Odlomakpopisa"/>
        <w:ind w:left="108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E6127" w:rsidP="0035782F" w:rsidR="006E6127">
      <w:pPr>
        <w:pStyle w:val="Odlomakpopisa"/>
        <w:ind w:left="108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914D94" w:rsidR="000E1F39" w:rsidRPr="0015655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8E59EF" w:rsidP="00914D94" w:rsidR="00C27F6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156559">
        <w:rPr>
          <w:rFonts w:hAnsi="Times New Roman" w:ascii="Times New Roman"/>
          <w:sz w:val="24"/>
          <w:szCs w:val="24"/>
          <w:lang w:val="pl-PL"/>
        </w:rPr>
        <w:t>P</w:t>
      </w:r>
      <w:r w:rsidR="00CD4657">
        <w:rPr>
          <w:rFonts w:hAnsi="Times New Roman" w:ascii="Times New Roman"/>
          <w:sz w:val="24"/>
          <w:szCs w:val="24"/>
          <w:lang w:val="pl-PL"/>
        </w:rPr>
        <w:t>ratiti provođenje ovrhe,</w:t>
      </w:r>
    </w:p>
    <w:p w:rsidRDefault="00032948" w:rsidP="00914D94" w:rsidR="0015655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Izvršavati sve potrebne trgovač</w:t>
      </w:r>
      <w:r w:rsidR="0014533F">
        <w:rPr>
          <w:rFonts w:hAnsi="Times New Roman" w:ascii="Times New Roman"/>
          <w:sz w:val="24"/>
          <w:szCs w:val="24"/>
          <w:lang w:val="pl-PL"/>
        </w:rPr>
        <w:t>kopravne i poreznopravne</w:t>
      </w:r>
      <w:r w:rsidR="00156559">
        <w:rPr>
          <w:rFonts w:hAnsi="Times New Roman" w:ascii="Times New Roman"/>
          <w:sz w:val="24"/>
          <w:szCs w:val="24"/>
          <w:lang w:val="pl-PL"/>
        </w:rPr>
        <w:t xml:space="preserve"> obveze</w:t>
      </w:r>
    </w:p>
    <w:p w:rsidRDefault="00C27F62" w:rsidP="00914D94" w:rsidR="00C27F6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27F62" w:rsidP="00914D94" w:rsidR="00C27F6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6564B" w:rsidP="00914D94" w:rsidR="000E1F39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5C2046" w:rsidP="00914D94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Zagrebu, 1</w:t>
      </w:r>
      <w:r w:rsidR="00A57133">
        <w:rPr>
          <w:rFonts w:hAnsi="Times New Roman" w:ascii="Times New Roman"/>
          <w:sz w:val="24"/>
          <w:szCs w:val="24"/>
          <w:lang w:val="pl-PL"/>
        </w:rPr>
        <w:t>8</w:t>
      </w:r>
      <w:r w:rsidR="00180B9E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A57133">
        <w:rPr>
          <w:rFonts w:hAnsi="Times New Roman" w:ascii="Times New Roman"/>
          <w:sz w:val="24"/>
          <w:szCs w:val="24"/>
          <w:lang w:val="pl-PL"/>
        </w:rPr>
        <w:t>veljače</w:t>
      </w:r>
      <w:r w:rsidR="00180B9E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A57133">
        <w:rPr>
          <w:rFonts w:hAnsi="Times New Roman" w:ascii="Times New Roman"/>
          <w:sz w:val="24"/>
          <w:szCs w:val="24"/>
          <w:lang w:val="pl-PL"/>
        </w:rPr>
        <w:t>9</w:t>
      </w:r>
      <w:r w:rsidR="00180B9E">
        <w:rPr>
          <w:rFonts w:hAnsi="Times New Roman" w:ascii="Times New Roman"/>
          <w:sz w:val="24"/>
          <w:szCs w:val="24"/>
          <w:lang w:val="pl-PL"/>
        </w:rPr>
        <w:t>.</w:t>
      </w:r>
      <w:r w:rsidR="00C0230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80B9E">
        <w:rPr>
          <w:rFonts w:hAnsi="Times New Roman" w:ascii="Times New Roman"/>
          <w:sz w:val="24"/>
          <w:szCs w:val="24"/>
          <w:lang w:val="pl-PL"/>
        </w:rPr>
        <w:tab/>
      </w:r>
      <w:r w:rsidR="00302F02">
        <w:rPr>
          <w:rFonts w:hAnsi="Times New Roman" w:ascii="Times New Roman"/>
          <w:sz w:val="24"/>
          <w:szCs w:val="24"/>
          <w:lang w:val="pl-PL"/>
        </w:rPr>
        <w:tab/>
      </w:r>
      <w:r w:rsidR="00180B9E">
        <w:rPr>
          <w:rFonts w:hAnsi="Times New Roman" w:ascii="Times New Roman"/>
          <w:sz w:val="24"/>
          <w:szCs w:val="24"/>
          <w:lang w:val="pl-PL"/>
        </w:rPr>
        <w:tab/>
      </w:r>
      <w:r w:rsidR="00180B9E">
        <w:rPr>
          <w:rFonts w:hAnsi="Times New Roman" w:ascii="Times New Roman"/>
          <w:sz w:val="24"/>
          <w:szCs w:val="24"/>
          <w:lang w:val="pl-PL"/>
        </w:rPr>
        <w:tab/>
      </w:r>
      <w:r w:rsidR="00180B9E">
        <w:rPr>
          <w:rFonts w:hAnsi="Times New Roman" w:ascii="Times New Roman"/>
          <w:sz w:val="24"/>
          <w:szCs w:val="24"/>
          <w:lang w:val="pl-PL"/>
        </w:rPr>
        <w:tab/>
        <w:t>Matko Ljuban</w:t>
      </w:r>
    </w:p>
    <w:sectPr w:rsidSect="00275A85" w:rsid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11A"/>
    <w:multiLevelType w:val="hybridMultilevel"/>
    <w:tmpl w:val="028051F2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64E60F5"/>
    <w:multiLevelType w:val="hybridMultilevel"/>
    <w:tmpl w:val="CD7CB8DA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5611EE"/>
    <w:multiLevelType w:val="hybridMultilevel"/>
    <w:tmpl w:val="0E5A007C"/>
    <w:lvl w:tplc="041A000B" w:ilvl="0">
      <w:start w:val="1"/>
      <w:numFmt w:val="bullet"/>
      <w:lvlText w:val=""/>
      <w:lvlJc w:val="left"/>
      <w:pPr>
        <w:ind w:hanging="360" w:left="644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4">
    <w:nsid w:val="54714511"/>
    <w:multiLevelType w:val="hybridMultilevel"/>
    <w:tmpl w:val="BADE86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AC62167"/>
    <w:multiLevelType w:val="hybridMultilevel"/>
    <w:tmpl w:val="2CA8B41E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2948"/>
    <w:rsid w:val="00072F23"/>
    <w:rsid w:val="000774AD"/>
    <w:rsid w:val="000878C4"/>
    <w:rsid w:val="00092139"/>
    <w:rsid w:val="000A3CEB"/>
    <w:rsid w:val="000A3DD9"/>
    <w:rsid w:val="000C017E"/>
    <w:rsid w:val="000E1080"/>
    <w:rsid w:val="000E1F39"/>
    <w:rsid w:val="000F05AC"/>
    <w:rsid w:val="00111D48"/>
    <w:rsid w:val="00127D45"/>
    <w:rsid w:val="00135E69"/>
    <w:rsid w:val="0014015E"/>
    <w:rsid w:val="0014533F"/>
    <w:rsid w:val="001523D8"/>
    <w:rsid w:val="00154C7D"/>
    <w:rsid w:val="00156559"/>
    <w:rsid w:val="00164D95"/>
    <w:rsid w:val="00180B9E"/>
    <w:rsid w:val="00181EFD"/>
    <w:rsid w:val="00185F89"/>
    <w:rsid w:val="001A312D"/>
    <w:rsid w:val="001B731D"/>
    <w:rsid w:val="001F2ADD"/>
    <w:rsid w:val="00203962"/>
    <w:rsid w:val="00243903"/>
    <w:rsid w:val="0026411D"/>
    <w:rsid w:val="00275A85"/>
    <w:rsid w:val="00284BF4"/>
    <w:rsid w:val="002D3EFF"/>
    <w:rsid w:val="002F4C7E"/>
    <w:rsid w:val="00302F02"/>
    <w:rsid w:val="00317F76"/>
    <w:rsid w:val="003245C0"/>
    <w:rsid w:val="0033105D"/>
    <w:rsid w:val="0035782F"/>
    <w:rsid w:val="00382B9F"/>
    <w:rsid w:val="00426616"/>
    <w:rsid w:val="00426C69"/>
    <w:rsid w:val="004276EA"/>
    <w:rsid w:val="00433589"/>
    <w:rsid w:val="0044202E"/>
    <w:rsid w:val="004437A5"/>
    <w:rsid w:val="00444C7E"/>
    <w:rsid w:val="00464568"/>
    <w:rsid w:val="0047161D"/>
    <w:rsid w:val="00491DAE"/>
    <w:rsid w:val="004927F4"/>
    <w:rsid w:val="00496145"/>
    <w:rsid w:val="004A3BD0"/>
    <w:rsid w:val="004B5E71"/>
    <w:rsid w:val="004C5EB7"/>
    <w:rsid w:val="004D1CA9"/>
    <w:rsid w:val="004E1FE9"/>
    <w:rsid w:val="00514567"/>
    <w:rsid w:val="00547179"/>
    <w:rsid w:val="00591047"/>
    <w:rsid w:val="00595956"/>
    <w:rsid w:val="005B1BCC"/>
    <w:rsid w:val="005C0DDD"/>
    <w:rsid w:val="005C2046"/>
    <w:rsid w:val="005C3EF0"/>
    <w:rsid w:val="005D2717"/>
    <w:rsid w:val="005D5075"/>
    <w:rsid w:val="005D5F9C"/>
    <w:rsid w:val="005E3484"/>
    <w:rsid w:val="005F026B"/>
    <w:rsid w:val="006022D8"/>
    <w:rsid w:val="00605BC7"/>
    <w:rsid w:val="00605F88"/>
    <w:rsid w:val="006309B9"/>
    <w:rsid w:val="00642506"/>
    <w:rsid w:val="00650D0C"/>
    <w:rsid w:val="00680907"/>
    <w:rsid w:val="006A2678"/>
    <w:rsid w:val="006A419A"/>
    <w:rsid w:val="006C3263"/>
    <w:rsid w:val="006E6127"/>
    <w:rsid w:val="00735164"/>
    <w:rsid w:val="007758C4"/>
    <w:rsid w:val="007823C3"/>
    <w:rsid w:val="00790313"/>
    <w:rsid w:val="00795E76"/>
    <w:rsid w:val="00797BCB"/>
    <w:rsid w:val="007A52F7"/>
    <w:rsid w:val="007D4199"/>
    <w:rsid w:val="007D4CB1"/>
    <w:rsid w:val="007D7CAA"/>
    <w:rsid w:val="0081547F"/>
    <w:rsid w:val="00816876"/>
    <w:rsid w:val="00845CA7"/>
    <w:rsid w:val="0084605E"/>
    <w:rsid w:val="008507A9"/>
    <w:rsid w:val="00851245"/>
    <w:rsid w:val="008512FB"/>
    <w:rsid w:val="00851B9B"/>
    <w:rsid w:val="008576BC"/>
    <w:rsid w:val="00864EBB"/>
    <w:rsid w:val="00892017"/>
    <w:rsid w:val="00897AAD"/>
    <w:rsid w:val="008C1B8F"/>
    <w:rsid w:val="008C2B26"/>
    <w:rsid w:val="008E59EF"/>
    <w:rsid w:val="008F0EAF"/>
    <w:rsid w:val="008F2F32"/>
    <w:rsid w:val="009039BC"/>
    <w:rsid w:val="00904704"/>
    <w:rsid w:val="00914D94"/>
    <w:rsid w:val="00917292"/>
    <w:rsid w:val="00917694"/>
    <w:rsid w:val="009376C8"/>
    <w:rsid w:val="009718DA"/>
    <w:rsid w:val="00975C93"/>
    <w:rsid w:val="009A0B88"/>
    <w:rsid w:val="009B086A"/>
    <w:rsid w:val="009B5DC8"/>
    <w:rsid w:val="009E2370"/>
    <w:rsid w:val="009E2483"/>
    <w:rsid w:val="009F240A"/>
    <w:rsid w:val="00A02BF4"/>
    <w:rsid w:val="00A04B2E"/>
    <w:rsid w:val="00A075A5"/>
    <w:rsid w:val="00A31318"/>
    <w:rsid w:val="00A47142"/>
    <w:rsid w:val="00A51C49"/>
    <w:rsid w:val="00A57133"/>
    <w:rsid w:val="00A63BD6"/>
    <w:rsid w:val="00A94E9B"/>
    <w:rsid w:val="00A95E12"/>
    <w:rsid w:val="00AB1581"/>
    <w:rsid w:val="00AC0C94"/>
    <w:rsid w:val="00AE2E8C"/>
    <w:rsid w:val="00AE7CCA"/>
    <w:rsid w:val="00AF1CB8"/>
    <w:rsid w:val="00B012B8"/>
    <w:rsid w:val="00B07CAD"/>
    <w:rsid w:val="00B17E57"/>
    <w:rsid w:val="00B331FA"/>
    <w:rsid w:val="00B6564B"/>
    <w:rsid w:val="00B776B4"/>
    <w:rsid w:val="00B77A0D"/>
    <w:rsid w:val="00B8266E"/>
    <w:rsid w:val="00B82D93"/>
    <w:rsid w:val="00B84C35"/>
    <w:rsid w:val="00B86837"/>
    <w:rsid w:val="00BB2DB2"/>
    <w:rsid w:val="00BC0388"/>
    <w:rsid w:val="00BC0864"/>
    <w:rsid w:val="00BC6056"/>
    <w:rsid w:val="00BE311F"/>
    <w:rsid w:val="00BE790B"/>
    <w:rsid w:val="00BF78E3"/>
    <w:rsid w:val="00C02301"/>
    <w:rsid w:val="00C042E4"/>
    <w:rsid w:val="00C13C1E"/>
    <w:rsid w:val="00C165A3"/>
    <w:rsid w:val="00C213BE"/>
    <w:rsid w:val="00C27F62"/>
    <w:rsid w:val="00C350F2"/>
    <w:rsid w:val="00C50BC7"/>
    <w:rsid w:val="00C61F72"/>
    <w:rsid w:val="00C74226"/>
    <w:rsid w:val="00C80339"/>
    <w:rsid w:val="00C81543"/>
    <w:rsid w:val="00C860AE"/>
    <w:rsid w:val="00C9531D"/>
    <w:rsid w:val="00C96793"/>
    <w:rsid w:val="00C975A2"/>
    <w:rsid w:val="00C97CC7"/>
    <w:rsid w:val="00CA0C16"/>
    <w:rsid w:val="00CB5D81"/>
    <w:rsid w:val="00CD30DD"/>
    <w:rsid w:val="00CD4657"/>
    <w:rsid w:val="00CE6B49"/>
    <w:rsid w:val="00D10941"/>
    <w:rsid w:val="00D13755"/>
    <w:rsid w:val="00D27F46"/>
    <w:rsid w:val="00D318AE"/>
    <w:rsid w:val="00D35557"/>
    <w:rsid w:val="00D40594"/>
    <w:rsid w:val="00D51660"/>
    <w:rsid w:val="00D524BA"/>
    <w:rsid w:val="00E0415D"/>
    <w:rsid w:val="00E136C2"/>
    <w:rsid w:val="00E40AF5"/>
    <w:rsid w:val="00E50732"/>
    <w:rsid w:val="00E6381C"/>
    <w:rsid w:val="00E64E39"/>
    <w:rsid w:val="00E64EBF"/>
    <w:rsid w:val="00E659A1"/>
    <w:rsid w:val="00E65EBF"/>
    <w:rsid w:val="00E80A49"/>
    <w:rsid w:val="00E941C9"/>
    <w:rsid w:val="00E97A2F"/>
    <w:rsid w:val="00EA15E1"/>
    <w:rsid w:val="00EB32A7"/>
    <w:rsid w:val="00EC4CA9"/>
    <w:rsid w:val="00EF16DD"/>
    <w:rsid w:val="00F00014"/>
    <w:rsid w:val="00F01771"/>
    <w:rsid w:val="00F01CB5"/>
    <w:rsid w:val="00F0372F"/>
    <w:rsid w:val="00F25F8D"/>
    <w:rsid w:val="00F3593E"/>
    <w:rsid w:val="00F44A68"/>
    <w:rsid w:val="00F4524F"/>
    <w:rsid w:val="00FA0AF5"/>
    <w:rsid w:val="00FA363C"/>
    <w:rsid w:val="00FB38C7"/>
    <w:rsid w:val="00FC05A5"/>
    <w:rsid w:val="00FD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C0DDD"/>
    <w:pPr>
      <w:ind w:left="720"/>
      <w:contextualSpacing/>
    </w:pPr>
  </w:style>
  <w:style w:styleId="Reetkatablice" w:type="table">
    <w:name w:val="Table Grid"/>
    <w:basedOn w:val="Obinatablica"/>
    <w:uiPriority w:val="59"/>
    <w:rsid w:val="00C165A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37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7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75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7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7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C0DDD"/>
    <w:pPr>
      <w:ind w:left="720"/>
      <w:contextualSpacing/>
    </w:pPr>
  </w:style>
  <w:style w:styleId="Reetkatablice" w:type="table">
    <w:name w:val="Table Grid"/>
    <w:basedOn w:val="Obinatablica"/>
    <w:uiPriority w:val="59"/>
    <w:rsid w:val="00C165A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37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7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75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7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7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66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145393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83568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91045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6792745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601912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58919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08327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521344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43900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120</properties:Words>
  <properties:Characters>742</properties:Characters>
  <properties:Lines>28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2019-02-21T06:49:00Z</dcterms:created>
  <dc:creator>ADMINIBM</dc:creator>
  <cp:lastModifiedBy>Maja Hajtek</cp:lastModifiedBy>
  <dcterms:modified xmlns:xsi="http://www.w3.org/2001/XMLSchema-instance" xsi:type="dcterms:W3CDTF">2019-02-21T06:49:00Z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St-1546/2013-67 / Podnesak - Izvješće stečajnog upravitelja (Izvješće steč. upravitelja od 19.02.2019. - 67.docx)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