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82fc7" w14:paraId="4282fc7" w:rsidRDefault="00D90B95" w:rsidP="00F16AB1" w:rsidR="00D90B95">
      <w:pPr>
        <w:jc w:val="both"/>
        <w15:collapsed w:val="false"/>
        <w:rPr>
          <w:noProof/>
        </w:rPr>
      </w:pPr>
      <w:bookmarkStart w:name="_GoBack" w:id="0"/>
      <w:bookmarkEnd w:id="0"/>
    </w:p>
    <w:p w:rsidRDefault="00D90B95" w:rsidP="00F16AB1" w:rsidR="00055CD7">
      <w:pPr>
        <w:jc w:val="both"/>
      </w:pPr>
      <w:r>
        <w:rPr>
          <w:noProof/>
        </w:rPr>
        <w:t xml:space="preserve">       </w:t>
      </w:r>
      <w:r w:rsidR="002A3996">
        <w:rPr>
          <w:noProof/>
        </w:rPr>
        <w:t xml:space="preserve">  </w:t>
      </w:r>
      <w:r w:rsidR="002A3996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5CD7" w:rsidP="00F16AB1" w:rsidR="00055CD7">
      <w:pPr>
        <w:jc w:val="both"/>
      </w:pPr>
    </w:p>
    <w:p w:rsidRDefault="00EA75A8" w:rsidP="00F16AB1" w:rsidR="00F16AB1" w:rsidRPr="00544D9D">
      <w:pPr>
        <w:jc w:val="both"/>
      </w:pPr>
      <w:r>
        <w:t xml:space="preserve">REPUBLIKA HRVATSKA </w:t>
      </w:r>
    </w:p>
    <w:p w:rsidRDefault="00EA75A8" w:rsidP="00F16AB1" w:rsidR="00B2033F">
      <w:r>
        <w:t>TRGOVAČKI SUD U ZAGREBU</w:t>
      </w:r>
    </w:p>
    <w:p w:rsidRDefault="00EA75A8" w:rsidP="00F16AB1" w:rsidR="00EA75A8">
      <w:pPr>
        <w:rPr>
          <w:b/>
        </w:rPr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2A3996">
        <w:t xml:space="preserve">                                                                                      </w:t>
      </w:r>
      <w:proofErr w:type="spellStart"/>
      <w:r w:rsidR="0076559C" w:rsidRPr="0076559C">
        <w:t>70.St</w:t>
      </w:r>
      <w:proofErr w:type="spellEnd"/>
      <w:r w:rsidR="0076559C" w:rsidRPr="0076559C">
        <w:t>-</w:t>
      </w:r>
      <w:proofErr w:type="spellStart"/>
      <w:r w:rsidR="0076559C" w:rsidRPr="0076559C">
        <w:t>2942</w:t>
      </w:r>
      <w:proofErr w:type="spellEnd"/>
      <w:r w:rsidR="0076559C" w:rsidRPr="0076559C">
        <w:t>/</w:t>
      </w:r>
      <w:proofErr w:type="spellStart"/>
      <w:r w:rsidR="0076559C" w:rsidRPr="0076559C">
        <w:t>2017</w:t>
      </w:r>
      <w:proofErr w:type="spellEnd"/>
    </w:p>
    <w:p w:rsidRDefault="007646F7" w:rsidP="00445CC5" w:rsidR="007646F7" w:rsidRPr="00E96BCB">
      <w:r w:rsidRPr="00E96BCB">
        <w:t xml:space="preserve">  </w:t>
      </w:r>
    </w:p>
    <w:p w:rsidRDefault="00055CD7" w:rsidP="00055CD7" w:rsidR="007646F7" w:rsidRPr="00E96BCB">
      <w:pPr>
        <w:jc w:val="center"/>
      </w:pPr>
      <w:r>
        <w:t>R E P U B L I K A  H R V A T S K A</w:t>
      </w:r>
    </w:p>
    <w:p w:rsidRDefault="00055CD7" w:rsidP="007646F7" w:rsidR="00055CD7">
      <w:pPr>
        <w:jc w:val="center"/>
        <w:rPr>
          <w:b/>
        </w:rPr>
      </w:pPr>
    </w:p>
    <w:p w:rsidRDefault="007646F7" w:rsidP="007646F7" w:rsidR="007646F7" w:rsidRPr="00055CD7">
      <w:pPr>
        <w:jc w:val="center"/>
      </w:pPr>
      <w:r w:rsidRPr="00055CD7">
        <w:t>R J E Š E N J E</w:t>
      </w:r>
    </w:p>
    <w:p w:rsidRDefault="00AA5BF2" w:rsidP="007646F7" w:rsidR="00AA5BF2"/>
    <w:p w:rsidRDefault="00AF4F44" w:rsidP="00445CC5" w:rsidR="00AA5BF2">
      <w:pPr>
        <w:jc w:val="both"/>
      </w:pPr>
      <w:r w:rsidRPr="00AF4F44">
        <w:t>Trgovački sud u Zagrebu po  sucu pojedincu  Maji Jurovic</w:t>
      </w:r>
      <w:r>
        <w:t>ki u stečajnom postupku otvoreno</w:t>
      </w:r>
      <w:r w:rsidRPr="00AF4F44">
        <w:t xml:space="preserve">m nad stečajnim dužnikom </w:t>
      </w:r>
      <w:r w:rsidR="0076559C" w:rsidRPr="0076559C">
        <w:t xml:space="preserve">NARATOR d.o.o., </w:t>
      </w:r>
      <w:r w:rsidR="007103F7" w:rsidRPr="0076559C">
        <w:t>iz Zagreba, Šubićeva 42</w:t>
      </w:r>
      <w:r w:rsidR="007103F7">
        <w:t xml:space="preserve">, </w:t>
      </w:r>
      <w:r w:rsidR="0076559C" w:rsidRPr="0076559C">
        <w:t>OIB: 59134917556</w:t>
      </w:r>
      <w:r w:rsidR="00AA5BF2">
        <w:t xml:space="preserve">,  izvan ročišta </w:t>
      </w:r>
      <w:r w:rsidR="00D90B95">
        <w:t>08. siječnja 2019</w:t>
      </w:r>
      <w:r w:rsidR="00AA5BF2">
        <w:t>.</w:t>
      </w:r>
    </w:p>
    <w:p w:rsidRDefault="00AF4F44" w:rsidP="00445CC5" w:rsidR="00AF4F44">
      <w:pPr>
        <w:jc w:val="both"/>
      </w:pPr>
    </w:p>
    <w:p w:rsidRDefault="00AA5BF2" w:rsidP="005F3283" w:rsidR="00AA5BF2">
      <w:pPr>
        <w:jc w:val="center"/>
      </w:pPr>
      <w:r>
        <w:t>r i j e š i o     j e</w:t>
      </w:r>
    </w:p>
    <w:p w:rsidRDefault="00AA5BF2" w:rsidP="005F3283" w:rsidR="00AA5BF2">
      <w:pPr>
        <w:jc w:val="center"/>
      </w:pPr>
    </w:p>
    <w:p w:rsidRDefault="005F3283" w:rsidP="00804819" w:rsidR="00804819">
      <w:pPr>
        <w:pStyle w:val="Bezproreda"/>
        <w:jc w:val="both"/>
      </w:pPr>
      <w:r>
        <w:t xml:space="preserve">I       </w:t>
      </w:r>
      <w:r w:rsidR="00AA5BF2">
        <w:t xml:space="preserve"> Određuje se prodaja nekretnine u vlasništvu stečajnog dužnika na kojoj postoji razlučno pravo elektroničkom javnom dražbom, uz odgovarajuću primjenu pravila o ovrsi na nekretnini koju provodi</w:t>
      </w:r>
      <w:r w:rsidR="008C2FEB">
        <w:t xml:space="preserve"> FINA</w:t>
      </w:r>
      <w:r w:rsidR="00AA5BF2">
        <w:t xml:space="preserve">, a koja je nekretnina upisana kod Općinskog suda u </w:t>
      </w:r>
      <w:r w:rsidR="007103F7" w:rsidRPr="007103F7">
        <w:t>Bjelovaru</w:t>
      </w:r>
      <w:r w:rsidR="00AA5BF2">
        <w:t xml:space="preserve">, Zemljišnoknjižni odjel </w:t>
      </w:r>
      <w:r w:rsidR="00C53BC4">
        <w:t>Bjelovar</w:t>
      </w:r>
      <w:r w:rsidR="00AA5BF2">
        <w:t xml:space="preserve">, katastarske općine </w:t>
      </w:r>
      <w:proofErr w:type="spellStart"/>
      <w:r w:rsidR="00C53BC4" w:rsidRPr="00C53BC4">
        <w:t>ZDELICE</w:t>
      </w:r>
      <w:proofErr w:type="spellEnd"/>
      <w:r w:rsidR="00AA5BF2">
        <w:t xml:space="preserve">, broj </w:t>
      </w:r>
      <w:proofErr w:type="spellStart"/>
      <w:r w:rsidR="00AA5BF2">
        <w:t>zk</w:t>
      </w:r>
      <w:proofErr w:type="spellEnd"/>
      <w:r w:rsidR="00AA5BF2">
        <w:t xml:space="preserve"> uloška </w:t>
      </w:r>
      <w:proofErr w:type="spellStart"/>
      <w:r w:rsidR="004D2AEB">
        <w:t>82</w:t>
      </w:r>
      <w:proofErr w:type="spellEnd"/>
      <w:r w:rsidR="00AA5BF2">
        <w:t xml:space="preserve">, ukupne površine od </w:t>
      </w:r>
      <w:r w:rsidR="004D2AEB">
        <w:t>1</w:t>
      </w:r>
      <w:r w:rsidR="00AA5BF2">
        <w:t xml:space="preserve"> jutr</w:t>
      </w:r>
      <w:r w:rsidR="004D2AEB">
        <w:t>o</w:t>
      </w:r>
      <w:r w:rsidR="00AA5BF2">
        <w:t xml:space="preserve"> i </w:t>
      </w:r>
      <w:proofErr w:type="spellStart"/>
      <w:r w:rsidR="00AA5BF2">
        <w:t>2</w:t>
      </w:r>
      <w:r w:rsidR="00614628">
        <w:t>567</w:t>
      </w:r>
      <w:proofErr w:type="spellEnd"/>
      <w:r w:rsidR="00614628">
        <w:t xml:space="preserve"> </w:t>
      </w:r>
      <w:proofErr w:type="spellStart"/>
      <w:r w:rsidR="00614628">
        <w:t>čhv</w:t>
      </w:r>
      <w:proofErr w:type="spellEnd"/>
      <w:r w:rsidR="00614628">
        <w:t xml:space="preserve">, a koja se sastoji od </w:t>
      </w:r>
      <w:proofErr w:type="spellStart"/>
      <w:r w:rsidR="00AA5BF2">
        <w:t>kat.čestice</w:t>
      </w:r>
      <w:proofErr w:type="spellEnd"/>
      <w:r w:rsidR="00AA5BF2">
        <w:t xml:space="preserve"> </w:t>
      </w:r>
      <w:proofErr w:type="spellStart"/>
      <w:r w:rsidR="004D2AEB">
        <w:t>531</w:t>
      </w:r>
      <w:proofErr w:type="spellEnd"/>
      <w:r w:rsidR="004D2AEB">
        <w:t xml:space="preserve">/1 </w:t>
      </w:r>
      <w:r w:rsidR="00AA5BF2">
        <w:t xml:space="preserve">oznake zemljišta: </w:t>
      </w:r>
      <w:r w:rsidR="004D2AEB">
        <w:t>ORANICA ŽILA</w:t>
      </w:r>
      <w:r w:rsidR="00AA5BF2">
        <w:t xml:space="preserve">, površine </w:t>
      </w:r>
      <w:proofErr w:type="spellStart"/>
      <w:r w:rsidR="004D2AEB">
        <w:t>900</w:t>
      </w:r>
      <w:proofErr w:type="spellEnd"/>
      <w:r w:rsidR="00AA5BF2">
        <w:t xml:space="preserve"> </w:t>
      </w:r>
      <w:proofErr w:type="spellStart"/>
      <w:r w:rsidR="00AA5BF2">
        <w:t>čhv</w:t>
      </w:r>
      <w:proofErr w:type="spellEnd"/>
      <w:r w:rsidR="00AA5BF2">
        <w:t xml:space="preserve">, </w:t>
      </w:r>
      <w:proofErr w:type="spellStart"/>
      <w:r w:rsidR="004D2AEB">
        <w:t>kat.čestice</w:t>
      </w:r>
      <w:proofErr w:type="spellEnd"/>
      <w:r w:rsidR="004D2AEB">
        <w:t xml:space="preserve"> </w:t>
      </w:r>
      <w:proofErr w:type="spellStart"/>
      <w:r w:rsidR="004D2AEB">
        <w:t>532</w:t>
      </w:r>
      <w:proofErr w:type="spellEnd"/>
      <w:r w:rsidR="004D2AEB">
        <w:t xml:space="preserve">/1 oznake zemljišta: LIVADA ŽILA, površine </w:t>
      </w:r>
      <w:proofErr w:type="spellStart"/>
      <w:r w:rsidR="004D2AEB">
        <w:t>227</w:t>
      </w:r>
      <w:proofErr w:type="spellEnd"/>
      <w:r w:rsidR="004D2AEB">
        <w:t xml:space="preserve"> </w:t>
      </w:r>
      <w:proofErr w:type="spellStart"/>
      <w:r w:rsidR="004D2AEB">
        <w:t>čhv</w:t>
      </w:r>
      <w:proofErr w:type="spellEnd"/>
      <w:r w:rsidR="00614628">
        <w:t>.</w:t>
      </w:r>
      <w:r w:rsidR="004D2AEB">
        <w:t xml:space="preserve"> </w:t>
      </w:r>
      <w:proofErr w:type="spellStart"/>
      <w:r w:rsidR="004D2AEB">
        <w:t>kat.čestice</w:t>
      </w:r>
      <w:proofErr w:type="spellEnd"/>
      <w:r w:rsidR="004D2AEB">
        <w:t xml:space="preserve"> </w:t>
      </w:r>
      <w:proofErr w:type="spellStart"/>
      <w:r w:rsidR="004D2AEB">
        <w:t>53</w:t>
      </w:r>
      <w:r w:rsidR="00FF59B8">
        <w:t>2</w:t>
      </w:r>
      <w:proofErr w:type="spellEnd"/>
      <w:r w:rsidR="004D2AEB">
        <w:t>/</w:t>
      </w:r>
      <w:r w:rsidR="00FF59B8">
        <w:t>2</w:t>
      </w:r>
      <w:r w:rsidR="004D2AEB">
        <w:t xml:space="preserve"> oznake zemljišta: </w:t>
      </w:r>
      <w:r w:rsidR="00FF59B8">
        <w:t xml:space="preserve">LIVADA </w:t>
      </w:r>
      <w:r w:rsidR="004D2AEB">
        <w:t xml:space="preserve">ŽILA, površine </w:t>
      </w:r>
      <w:proofErr w:type="spellStart"/>
      <w:r w:rsidR="00FF59B8">
        <w:t>227</w:t>
      </w:r>
      <w:proofErr w:type="spellEnd"/>
      <w:r w:rsidR="004D2AEB">
        <w:t xml:space="preserve"> </w:t>
      </w:r>
      <w:proofErr w:type="spellStart"/>
      <w:r w:rsidR="004D2AEB">
        <w:t>čhv</w:t>
      </w:r>
      <w:proofErr w:type="spellEnd"/>
      <w:r w:rsidR="00FF59B8">
        <w:t xml:space="preserve">, </w:t>
      </w:r>
      <w:proofErr w:type="spellStart"/>
      <w:r w:rsidR="00FF59B8">
        <w:t>kat.čestice</w:t>
      </w:r>
      <w:proofErr w:type="spellEnd"/>
      <w:r w:rsidR="00FF59B8">
        <w:t xml:space="preserve"> </w:t>
      </w:r>
      <w:proofErr w:type="spellStart"/>
      <w:r w:rsidR="00FF59B8">
        <w:t>532</w:t>
      </w:r>
      <w:proofErr w:type="spellEnd"/>
      <w:r w:rsidR="00FF59B8">
        <w:t xml:space="preserve">/3 oznake zemljišta: VOĆE ŽILA, površine </w:t>
      </w:r>
      <w:proofErr w:type="spellStart"/>
      <w:r w:rsidR="00FF59B8">
        <w:t>226</w:t>
      </w:r>
      <w:proofErr w:type="spellEnd"/>
      <w:r w:rsidR="00FF59B8">
        <w:t xml:space="preserve"> </w:t>
      </w:r>
      <w:proofErr w:type="spellStart"/>
      <w:r w:rsidR="00FF59B8">
        <w:t>čhv</w:t>
      </w:r>
      <w:proofErr w:type="spellEnd"/>
      <w:r w:rsidR="00FF59B8">
        <w:t xml:space="preserve">, </w:t>
      </w:r>
      <w:proofErr w:type="spellStart"/>
      <w:r w:rsidR="00FF59B8">
        <w:t>kat.čestice</w:t>
      </w:r>
      <w:proofErr w:type="spellEnd"/>
      <w:r w:rsidR="00FF59B8">
        <w:t xml:space="preserve"> </w:t>
      </w:r>
      <w:proofErr w:type="spellStart"/>
      <w:r w:rsidR="00FF59B8">
        <w:t>596</w:t>
      </w:r>
      <w:proofErr w:type="spellEnd"/>
      <w:r w:rsidR="00FF59B8">
        <w:t xml:space="preserve">/2 oznake zemljišta: ORANICA ŽILA, površine </w:t>
      </w:r>
      <w:proofErr w:type="spellStart"/>
      <w:r w:rsidR="00FF59B8">
        <w:t>144</w:t>
      </w:r>
      <w:proofErr w:type="spellEnd"/>
      <w:r w:rsidR="00FF59B8">
        <w:t xml:space="preserve"> </w:t>
      </w:r>
      <w:proofErr w:type="spellStart"/>
      <w:r w:rsidR="00FF59B8">
        <w:t>čhv</w:t>
      </w:r>
      <w:proofErr w:type="spellEnd"/>
      <w:r w:rsidR="00FF59B8">
        <w:t xml:space="preserve">, </w:t>
      </w:r>
      <w:proofErr w:type="spellStart"/>
      <w:r w:rsidR="00FF59B8">
        <w:t>kat.čestice</w:t>
      </w:r>
      <w:proofErr w:type="spellEnd"/>
      <w:r w:rsidR="00FF59B8">
        <w:t xml:space="preserve"> </w:t>
      </w:r>
      <w:proofErr w:type="spellStart"/>
      <w:r w:rsidR="00FF59B8">
        <w:t>597</w:t>
      </w:r>
      <w:proofErr w:type="spellEnd"/>
      <w:r w:rsidR="00FF59B8">
        <w:t xml:space="preserve">/4 oznake zemljišta: ORANICA ŽILA, površine </w:t>
      </w:r>
      <w:proofErr w:type="spellStart"/>
      <w:r w:rsidR="00FF59B8">
        <w:t>1397</w:t>
      </w:r>
      <w:proofErr w:type="spellEnd"/>
      <w:r w:rsidR="00FF59B8">
        <w:t xml:space="preserve"> </w:t>
      </w:r>
      <w:proofErr w:type="spellStart"/>
      <w:r w:rsidR="00FF59B8">
        <w:t>čhv</w:t>
      </w:r>
      <w:proofErr w:type="spellEnd"/>
      <w:r w:rsidR="00FF59B8">
        <w:t xml:space="preserve">, </w:t>
      </w:r>
      <w:proofErr w:type="spellStart"/>
      <w:r w:rsidR="00FF59B8">
        <w:t>kat.čestice</w:t>
      </w:r>
      <w:proofErr w:type="spellEnd"/>
      <w:r w:rsidR="00FF59B8">
        <w:t xml:space="preserve"> </w:t>
      </w:r>
      <w:proofErr w:type="spellStart"/>
      <w:r w:rsidR="00FF59B8">
        <w:t>598</w:t>
      </w:r>
      <w:proofErr w:type="spellEnd"/>
      <w:r w:rsidR="00FF59B8">
        <w:t xml:space="preserve">/1 oznake zemljišta: ORANICA ŽILA, površine 1 jutro i </w:t>
      </w:r>
      <w:proofErr w:type="spellStart"/>
      <w:r w:rsidR="00FF59B8">
        <w:t>1065</w:t>
      </w:r>
      <w:proofErr w:type="spellEnd"/>
      <w:r w:rsidR="00FF59B8">
        <w:t xml:space="preserve"> </w:t>
      </w:r>
      <w:proofErr w:type="spellStart"/>
      <w:r w:rsidR="00FF59B8">
        <w:t>čhv</w:t>
      </w:r>
      <w:proofErr w:type="spellEnd"/>
      <w:r w:rsidR="00FF59B8">
        <w:t xml:space="preserve">, </w:t>
      </w:r>
      <w:proofErr w:type="spellStart"/>
      <w:r w:rsidR="00FF59B8">
        <w:t>kat.čestice</w:t>
      </w:r>
      <w:proofErr w:type="spellEnd"/>
      <w:r w:rsidR="00FF59B8">
        <w:t xml:space="preserve"> </w:t>
      </w:r>
      <w:proofErr w:type="spellStart"/>
      <w:r w:rsidR="00FF59B8">
        <w:t>599</w:t>
      </w:r>
      <w:proofErr w:type="spellEnd"/>
      <w:r w:rsidR="00FF59B8">
        <w:t xml:space="preserve">/1 oznake zemljišta: ORANICA ŽILA, površine </w:t>
      </w:r>
      <w:proofErr w:type="spellStart"/>
      <w:r w:rsidR="00FF59B8">
        <w:t>70</w:t>
      </w:r>
      <w:proofErr w:type="spellEnd"/>
      <w:r w:rsidR="00FF59B8">
        <w:t xml:space="preserve"> </w:t>
      </w:r>
      <w:proofErr w:type="spellStart"/>
      <w:r w:rsidR="00FF59B8">
        <w:t>čhv</w:t>
      </w:r>
      <w:proofErr w:type="spellEnd"/>
      <w:r w:rsidR="00FF59B8">
        <w:t xml:space="preserve">, </w:t>
      </w:r>
      <w:proofErr w:type="spellStart"/>
      <w:r w:rsidR="00FF59B8">
        <w:t>kat.čestice</w:t>
      </w:r>
      <w:proofErr w:type="spellEnd"/>
      <w:r w:rsidR="00FF59B8">
        <w:t xml:space="preserve"> </w:t>
      </w:r>
      <w:proofErr w:type="spellStart"/>
      <w:r w:rsidR="00FF59B8">
        <w:t>599</w:t>
      </w:r>
      <w:proofErr w:type="spellEnd"/>
      <w:r w:rsidR="00FF59B8">
        <w:t xml:space="preserve">/2 oznake zemljišta: ORANICA ŽILA, površine </w:t>
      </w:r>
      <w:proofErr w:type="spellStart"/>
      <w:r w:rsidR="00FF59B8">
        <w:t>360</w:t>
      </w:r>
      <w:proofErr w:type="spellEnd"/>
      <w:r w:rsidR="00FF59B8">
        <w:t xml:space="preserve"> </w:t>
      </w:r>
      <w:proofErr w:type="spellStart"/>
      <w:r w:rsidR="00FF59B8">
        <w:t>čhv</w:t>
      </w:r>
      <w:proofErr w:type="spellEnd"/>
      <w:r w:rsidR="00FF59B8">
        <w:t xml:space="preserve">, </w:t>
      </w:r>
      <w:proofErr w:type="spellStart"/>
      <w:r w:rsidR="007F4E4C">
        <w:t>kat.čestice</w:t>
      </w:r>
      <w:proofErr w:type="spellEnd"/>
      <w:r w:rsidR="007F4E4C">
        <w:t xml:space="preserve"> </w:t>
      </w:r>
      <w:proofErr w:type="spellStart"/>
      <w:r w:rsidR="007F4E4C">
        <w:t>599</w:t>
      </w:r>
      <w:proofErr w:type="spellEnd"/>
      <w:r w:rsidR="007F4E4C">
        <w:t xml:space="preserve">/3 oznake zemljišta: ORANICA ŽILA, površine </w:t>
      </w:r>
      <w:proofErr w:type="spellStart"/>
      <w:r w:rsidR="007F4E4C">
        <w:t>566</w:t>
      </w:r>
      <w:proofErr w:type="spellEnd"/>
      <w:r w:rsidR="007F4E4C">
        <w:t xml:space="preserve"> </w:t>
      </w:r>
      <w:proofErr w:type="spellStart"/>
      <w:r w:rsidR="007F4E4C">
        <w:t>čhv</w:t>
      </w:r>
      <w:proofErr w:type="spellEnd"/>
      <w:r w:rsidR="007F4E4C">
        <w:t xml:space="preserve">, </w:t>
      </w:r>
      <w:proofErr w:type="spellStart"/>
      <w:r w:rsidR="007C1145">
        <w:t>kat.čestice</w:t>
      </w:r>
      <w:proofErr w:type="spellEnd"/>
      <w:r w:rsidR="007C1145">
        <w:t xml:space="preserve"> </w:t>
      </w:r>
      <w:proofErr w:type="spellStart"/>
      <w:r w:rsidR="007C1145">
        <w:t>601</w:t>
      </w:r>
      <w:proofErr w:type="spellEnd"/>
      <w:r w:rsidR="007C1145">
        <w:t xml:space="preserve">/1 oznake zemljišta: ORANICA ŽILA, površine </w:t>
      </w:r>
      <w:proofErr w:type="spellStart"/>
      <w:r w:rsidR="004575FD">
        <w:t>185</w:t>
      </w:r>
      <w:proofErr w:type="spellEnd"/>
      <w:r w:rsidR="007C1145">
        <w:t xml:space="preserve"> </w:t>
      </w:r>
      <w:proofErr w:type="spellStart"/>
      <w:r w:rsidR="007C1145">
        <w:t>čhv</w:t>
      </w:r>
      <w:proofErr w:type="spellEnd"/>
      <w:r w:rsidR="004575FD">
        <w:t xml:space="preserve">, </w:t>
      </w:r>
      <w:proofErr w:type="spellStart"/>
      <w:r w:rsidR="004575FD">
        <w:t>kat.čestice</w:t>
      </w:r>
      <w:proofErr w:type="spellEnd"/>
      <w:r w:rsidR="004575FD">
        <w:t xml:space="preserve"> </w:t>
      </w:r>
      <w:proofErr w:type="spellStart"/>
      <w:r w:rsidR="004575FD">
        <w:t>601</w:t>
      </w:r>
      <w:proofErr w:type="spellEnd"/>
      <w:r w:rsidR="004575FD">
        <w:t xml:space="preserve">/2 oznake zemljišta: VINOGRAD ŽILA, površine </w:t>
      </w:r>
      <w:proofErr w:type="spellStart"/>
      <w:r w:rsidR="004575FD">
        <w:t>186</w:t>
      </w:r>
      <w:proofErr w:type="spellEnd"/>
      <w:r w:rsidR="004575FD">
        <w:t xml:space="preserve"> </w:t>
      </w:r>
      <w:proofErr w:type="spellStart"/>
      <w:r w:rsidR="004575FD">
        <w:t>čhv</w:t>
      </w:r>
      <w:proofErr w:type="spellEnd"/>
      <w:r w:rsidR="004575FD">
        <w:t xml:space="preserve">, </w:t>
      </w:r>
      <w:proofErr w:type="spellStart"/>
      <w:r w:rsidR="001D3661">
        <w:t>kat.čestice</w:t>
      </w:r>
      <w:proofErr w:type="spellEnd"/>
      <w:r w:rsidR="001D3661">
        <w:t xml:space="preserve"> </w:t>
      </w:r>
      <w:proofErr w:type="spellStart"/>
      <w:r w:rsidR="001D3661">
        <w:t>601</w:t>
      </w:r>
      <w:proofErr w:type="spellEnd"/>
      <w:r w:rsidR="001D3661">
        <w:t xml:space="preserve">/3 oznake zemljišta: ORANICA ŽILA, površine </w:t>
      </w:r>
      <w:proofErr w:type="spellStart"/>
      <w:r w:rsidR="001D3661">
        <w:t>185</w:t>
      </w:r>
      <w:proofErr w:type="spellEnd"/>
      <w:r w:rsidR="001D3661">
        <w:t xml:space="preserve"> </w:t>
      </w:r>
      <w:proofErr w:type="spellStart"/>
      <w:r w:rsidR="001D3661">
        <w:t>čhv</w:t>
      </w:r>
      <w:proofErr w:type="spellEnd"/>
      <w:r w:rsidR="001D3661">
        <w:t xml:space="preserve">, </w:t>
      </w:r>
      <w:proofErr w:type="spellStart"/>
      <w:r w:rsidR="001D3661">
        <w:t>kat.čestice</w:t>
      </w:r>
      <w:proofErr w:type="spellEnd"/>
      <w:r w:rsidR="001D3661">
        <w:t xml:space="preserve"> </w:t>
      </w:r>
      <w:proofErr w:type="spellStart"/>
      <w:r w:rsidR="001D3661">
        <w:t>601</w:t>
      </w:r>
      <w:proofErr w:type="spellEnd"/>
      <w:r w:rsidR="001D3661">
        <w:t xml:space="preserve">/4 oznake zemljišta: VINOGRAD ŽILA, površine </w:t>
      </w:r>
      <w:proofErr w:type="spellStart"/>
      <w:r w:rsidR="001D3661">
        <w:t>185</w:t>
      </w:r>
      <w:proofErr w:type="spellEnd"/>
      <w:r w:rsidR="001D3661">
        <w:t xml:space="preserve"> </w:t>
      </w:r>
      <w:proofErr w:type="spellStart"/>
      <w:r w:rsidR="001D3661">
        <w:t>čhv</w:t>
      </w:r>
      <w:proofErr w:type="spellEnd"/>
      <w:r w:rsidR="001D3661">
        <w:t xml:space="preserve">, </w:t>
      </w:r>
      <w:proofErr w:type="spellStart"/>
      <w:r w:rsidR="001D3661">
        <w:t>kat.čestice</w:t>
      </w:r>
      <w:proofErr w:type="spellEnd"/>
      <w:r w:rsidR="001D3661">
        <w:t xml:space="preserve"> </w:t>
      </w:r>
      <w:proofErr w:type="spellStart"/>
      <w:r w:rsidR="001D3661">
        <w:t>601</w:t>
      </w:r>
      <w:proofErr w:type="spellEnd"/>
      <w:r w:rsidR="001D3661">
        <w:t xml:space="preserve">/5 oznake zemljišta: LIVADA ŽILA, površine </w:t>
      </w:r>
      <w:proofErr w:type="spellStart"/>
      <w:r w:rsidR="001D3661">
        <w:t>24</w:t>
      </w:r>
      <w:proofErr w:type="spellEnd"/>
      <w:r w:rsidR="001D3661">
        <w:t xml:space="preserve"> </w:t>
      </w:r>
      <w:proofErr w:type="spellStart"/>
      <w:r w:rsidR="001D3661">
        <w:t>čhv</w:t>
      </w:r>
      <w:proofErr w:type="spellEnd"/>
      <w:r w:rsidR="001D3661">
        <w:t xml:space="preserve">, </w:t>
      </w:r>
      <w:proofErr w:type="spellStart"/>
      <w:r w:rsidR="001D3661">
        <w:t>kat.čestice</w:t>
      </w:r>
      <w:proofErr w:type="spellEnd"/>
      <w:r w:rsidR="001D3661">
        <w:t xml:space="preserve"> </w:t>
      </w:r>
      <w:proofErr w:type="spellStart"/>
      <w:r w:rsidR="001D3661">
        <w:t>603</w:t>
      </w:r>
      <w:proofErr w:type="spellEnd"/>
      <w:r w:rsidR="001D3661">
        <w:t xml:space="preserve">/4 oznake zemljišta: KUĆA, DVOR I VOĆE ŽILA, površine </w:t>
      </w:r>
      <w:proofErr w:type="spellStart"/>
      <w:r w:rsidR="001D3661">
        <w:t>283</w:t>
      </w:r>
      <w:proofErr w:type="spellEnd"/>
      <w:r w:rsidR="001D3661">
        <w:t xml:space="preserve"> </w:t>
      </w:r>
      <w:proofErr w:type="spellStart"/>
      <w:r w:rsidR="001D3661">
        <w:t>čhv</w:t>
      </w:r>
      <w:proofErr w:type="spellEnd"/>
      <w:r w:rsidR="001D3661">
        <w:t xml:space="preserve">, </w:t>
      </w:r>
      <w:proofErr w:type="spellStart"/>
      <w:r w:rsidR="001D3661">
        <w:t>kat.čestice</w:t>
      </w:r>
      <w:proofErr w:type="spellEnd"/>
      <w:r w:rsidR="001D3661">
        <w:t xml:space="preserve"> </w:t>
      </w:r>
      <w:proofErr w:type="spellStart"/>
      <w:r w:rsidR="001D3661">
        <w:t>603</w:t>
      </w:r>
      <w:proofErr w:type="spellEnd"/>
      <w:r w:rsidR="001D3661">
        <w:t xml:space="preserve">/5 oznake zemljišta: PUT ŽILA, površine </w:t>
      </w:r>
      <w:proofErr w:type="spellStart"/>
      <w:r w:rsidR="00C451CD">
        <w:t>178</w:t>
      </w:r>
      <w:proofErr w:type="spellEnd"/>
      <w:r w:rsidR="001D3661">
        <w:t xml:space="preserve"> </w:t>
      </w:r>
      <w:proofErr w:type="spellStart"/>
      <w:r w:rsidR="001D3661">
        <w:t>čhv</w:t>
      </w:r>
      <w:proofErr w:type="spellEnd"/>
      <w:r w:rsidR="00EC5F88">
        <w:t xml:space="preserve">, </w:t>
      </w:r>
      <w:proofErr w:type="spellStart"/>
      <w:r w:rsidR="00EC5F88">
        <w:t>kat.čestice</w:t>
      </w:r>
      <w:proofErr w:type="spellEnd"/>
      <w:r w:rsidR="00EC5F88">
        <w:t xml:space="preserve"> </w:t>
      </w:r>
      <w:proofErr w:type="spellStart"/>
      <w:r w:rsidR="00EC5F88">
        <w:t>603</w:t>
      </w:r>
      <w:proofErr w:type="spellEnd"/>
      <w:r w:rsidR="00EC5F88">
        <w:t xml:space="preserve">/7 oznake zemljišta: ORANICA ŽILA, površine </w:t>
      </w:r>
      <w:proofErr w:type="spellStart"/>
      <w:r w:rsidR="00EC5F88">
        <w:t>176</w:t>
      </w:r>
      <w:proofErr w:type="spellEnd"/>
      <w:r w:rsidR="00EC5F88">
        <w:t xml:space="preserve"> </w:t>
      </w:r>
      <w:proofErr w:type="spellStart"/>
      <w:r w:rsidR="00EC5F88">
        <w:t>čhv</w:t>
      </w:r>
      <w:proofErr w:type="spellEnd"/>
      <w:r w:rsidR="00EC5F88">
        <w:t xml:space="preserve">, </w:t>
      </w:r>
      <w:proofErr w:type="spellStart"/>
      <w:r w:rsidR="00EC5F88">
        <w:t>kat.čestice</w:t>
      </w:r>
      <w:proofErr w:type="spellEnd"/>
      <w:r w:rsidR="00EC5F88">
        <w:t xml:space="preserve"> </w:t>
      </w:r>
      <w:proofErr w:type="spellStart"/>
      <w:r w:rsidR="00EC5F88">
        <w:t>603</w:t>
      </w:r>
      <w:proofErr w:type="spellEnd"/>
      <w:r w:rsidR="00EC5F88">
        <w:t xml:space="preserve">/8 oznake zemljišta: ORANICA ŽILA, površine </w:t>
      </w:r>
      <w:proofErr w:type="spellStart"/>
      <w:r w:rsidR="00EC5F88">
        <w:t>174</w:t>
      </w:r>
      <w:proofErr w:type="spellEnd"/>
      <w:r w:rsidR="00EC5F88">
        <w:t xml:space="preserve"> </w:t>
      </w:r>
      <w:proofErr w:type="spellStart"/>
      <w:r w:rsidR="00EC5F88">
        <w:t>čhv</w:t>
      </w:r>
      <w:proofErr w:type="spellEnd"/>
      <w:r w:rsidR="00EC5F88">
        <w:t xml:space="preserve">, </w:t>
      </w:r>
      <w:proofErr w:type="spellStart"/>
      <w:r w:rsidR="00EC5F88">
        <w:t>kat.čestice</w:t>
      </w:r>
      <w:proofErr w:type="spellEnd"/>
      <w:r w:rsidR="00EC5F88">
        <w:t xml:space="preserve"> </w:t>
      </w:r>
      <w:proofErr w:type="spellStart"/>
      <w:r w:rsidR="00EC5F88">
        <w:t>603</w:t>
      </w:r>
      <w:proofErr w:type="spellEnd"/>
      <w:r w:rsidR="00EC5F88">
        <w:t xml:space="preserve">/9 oznake zemljišta: ORANICA ŽILA, površine </w:t>
      </w:r>
      <w:proofErr w:type="spellStart"/>
      <w:r w:rsidR="00EC5F88">
        <w:t>418</w:t>
      </w:r>
      <w:proofErr w:type="spellEnd"/>
      <w:r w:rsidR="00EC5F88">
        <w:t xml:space="preserve"> </w:t>
      </w:r>
      <w:proofErr w:type="spellStart"/>
      <w:r w:rsidR="00EC5F88">
        <w:t>čhv</w:t>
      </w:r>
      <w:proofErr w:type="spellEnd"/>
      <w:r w:rsidR="00EC5F88">
        <w:t>,</w:t>
      </w:r>
      <w:r w:rsidR="002E7458">
        <w:t xml:space="preserve"> </w:t>
      </w:r>
      <w:r w:rsidR="001D3661">
        <w:t xml:space="preserve"> </w:t>
      </w:r>
      <w:proofErr w:type="spellStart"/>
      <w:r w:rsidR="000E7A14">
        <w:t>kat.čestice</w:t>
      </w:r>
      <w:proofErr w:type="spellEnd"/>
      <w:r w:rsidR="000E7A14">
        <w:t xml:space="preserve"> </w:t>
      </w:r>
      <w:proofErr w:type="spellStart"/>
      <w:r w:rsidR="004E0361">
        <w:t>603</w:t>
      </w:r>
      <w:proofErr w:type="spellEnd"/>
      <w:r w:rsidR="000E7A14">
        <w:t>/</w:t>
      </w:r>
      <w:proofErr w:type="spellStart"/>
      <w:r w:rsidR="000E7A14">
        <w:t>1</w:t>
      </w:r>
      <w:r w:rsidR="004E0361">
        <w:t>0</w:t>
      </w:r>
      <w:proofErr w:type="spellEnd"/>
      <w:r w:rsidR="000E7A14">
        <w:t xml:space="preserve"> oznake zemljišta: ORANICA ŽILA, površine </w:t>
      </w:r>
      <w:proofErr w:type="spellStart"/>
      <w:r w:rsidR="004E0361">
        <w:t>223</w:t>
      </w:r>
      <w:proofErr w:type="spellEnd"/>
      <w:r w:rsidR="000E7A14">
        <w:t xml:space="preserve"> </w:t>
      </w:r>
      <w:proofErr w:type="spellStart"/>
      <w:r w:rsidR="000E7A14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>/</w:t>
      </w:r>
      <w:proofErr w:type="spellStart"/>
      <w:r w:rsidR="004E0361">
        <w:t>11</w:t>
      </w:r>
      <w:proofErr w:type="spellEnd"/>
      <w:r w:rsidR="004E0361">
        <w:t xml:space="preserve"> oznake zemljišta: ORANICA ŽILA, površine </w:t>
      </w:r>
      <w:proofErr w:type="spellStart"/>
      <w:r w:rsidR="004E0361">
        <w:t>223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>/</w:t>
      </w:r>
      <w:proofErr w:type="spellStart"/>
      <w:r w:rsidR="004E0361">
        <w:t>12</w:t>
      </w:r>
      <w:proofErr w:type="spellEnd"/>
      <w:r w:rsidR="004E0361">
        <w:t xml:space="preserve"> oznake zemljišta: ORANICA ŽILA, površine </w:t>
      </w:r>
      <w:proofErr w:type="spellStart"/>
      <w:r w:rsidR="004E0361">
        <w:t>223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 xml:space="preserve">/B/1 oznake zemljišta: ORANICA ŽILA, površine </w:t>
      </w:r>
      <w:proofErr w:type="spellStart"/>
      <w:r w:rsidR="004E0361">
        <w:t>482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 xml:space="preserve">/B/2 oznake zemljišta: ORANICA ŽILA, površine </w:t>
      </w:r>
      <w:proofErr w:type="spellStart"/>
      <w:r w:rsidR="004E0361">
        <w:t>212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 xml:space="preserve">/B/3 oznake zemljišta: ORANICA ŽILA, površine </w:t>
      </w:r>
      <w:proofErr w:type="spellStart"/>
      <w:r w:rsidR="004E0361">
        <w:t>192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 xml:space="preserve">/B/4 oznake zemljišta: ORANICA ŽILA, površine </w:t>
      </w:r>
      <w:proofErr w:type="spellStart"/>
      <w:r w:rsidR="004E0361">
        <w:t>533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603</w:t>
      </w:r>
      <w:proofErr w:type="spellEnd"/>
      <w:r w:rsidR="004E0361">
        <w:t xml:space="preserve">/B/5 oznake zemljišta: ORANICA ŽILA, površine </w:t>
      </w:r>
      <w:proofErr w:type="spellStart"/>
      <w:r w:rsidR="004E0361">
        <w:t>31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1444</w:t>
      </w:r>
      <w:proofErr w:type="spellEnd"/>
      <w:r w:rsidR="004E0361">
        <w:t xml:space="preserve">/2 oznake zemljišta: ŠUMA </w:t>
      </w:r>
      <w:proofErr w:type="spellStart"/>
      <w:r w:rsidR="004E0361">
        <w:t>BELEVINE</w:t>
      </w:r>
      <w:proofErr w:type="spellEnd"/>
      <w:r w:rsidR="004E0361">
        <w:t xml:space="preserve">, površine </w:t>
      </w:r>
      <w:proofErr w:type="spellStart"/>
      <w:r w:rsidR="004E0361">
        <w:t>433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4E0361">
        <w:t>kat.čestice</w:t>
      </w:r>
      <w:proofErr w:type="spellEnd"/>
      <w:r w:rsidR="004E0361">
        <w:t xml:space="preserve"> </w:t>
      </w:r>
      <w:proofErr w:type="spellStart"/>
      <w:r w:rsidR="004E0361">
        <w:t>1444</w:t>
      </w:r>
      <w:proofErr w:type="spellEnd"/>
      <w:r w:rsidR="004E0361">
        <w:t xml:space="preserve">/4 oznake zemljišta: ŠUMA </w:t>
      </w:r>
      <w:proofErr w:type="spellStart"/>
      <w:r w:rsidR="004E0361">
        <w:t>BELEVINE</w:t>
      </w:r>
      <w:proofErr w:type="spellEnd"/>
      <w:r w:rsidR="004E0361">
        <w:t xml:space="preserve">, površine </w:t>
      </w:r>
      <w:proofErr w:type="spellStart"/>
      <w:r w:rsidR="004E0361">
        <w:t>664</w:t>
      </w:r>
      <w:proofErr w:type="spellEnd"/>
      <w:r w:rsidR="004E0361">
        <w:t xml:space="preserve"> </w:t>
      </w:r>
      <w:proofErr w:type="spellStart"/>
      <w:r w:rsidR="004E0361">
        <w:t>čhv</w:t>
      </w:r>
      <w:proofErr w:type="spellEnd"/>
      <w:r w:rsidR="004E0361">
        <w:t xml:space="preserve">, </w:t>
      </w:r>
      <w:proofErr w:type="spellStart"/>
      <w:r w:rsidR="003F2537">
        <w:t>kat.čestice</w:t>
      </w:r>
      <w:proofErr w:type="spellEnd"/>
      <w:r w:rsidR="003F2537">
        <w:t xml:space="preserve"> </w:t>
      </w:r>
      <w:proofErr w:type="spellStart"/>
      <w:r w:rsidR="003F2537">
        <w:t>1445</w:t>
      </w:r>
      <w:proofErr w:type="spellEnd"/>
      <w:r w:rsidR="003F2537">
        <w:t xml:space="preserve">/1 oznake zemljišta: LIVADA </w:t>
      </w:r>
      <w:proofErr w:type="spellStart"/>
      <w:r w:rsidR="003F2537">
        <w:t>BELEVINE</w:t>
      </w:r>
      <w:proofErr w:type="spellEnd"/>
      <w:r w:rsidR="003F2537">
        <w:t xml:space="preserve">, površine </w:t>
      </w:r>
      <w:proofErr w:type="spellStart"/>
      <w:r w:rsidR="003F2537">
        <w:t>230</w:t>
      </w:r>
      <w:proofErr w:type="spellEnd"/>
      <w:r w:rsidR="003F2537">
        <w:t xml:space="preserve"> </w:t>
      </w:r>
      <w:proofErr w:type="spellStart"/>
      <w:r w:rsidR="003F2537">
        <w:t>čhv</w:t>
      </w:r>
      <w:proofErr w:type="spellEnd"/>
      <w:r w:rsidR="003F2537">
        <w:t xml:space="preserve">, </w:t>
      </w:r>
      <w:proofErr w:type="spellStart"/>
      <w:r w:rsidR="003F2537">
        <w:t>kat.čestice</w:t>
      </w:r>
      <w:proofErr w:type="spellEnd"/>
      <w:r w:rsidR="003F2537">
        <w:t xml:space="preserve"> </w:t>
      </w:r>
    </w:p>
    <w:p w:rsidRDefault="00804819" w:rsidP="00804819" w:rsidR="00804819">
      <w:pPr>
        <w:pStyle w:val="Bezproreda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2</w:t>
      </w:r>
      <w:r>
        <w:tab/>
      </w:r>
      <w:r>
        <w:tab/>
      </w:r>
      <w:r>
        <w:tab/>
      </w:r>
      <w:r>
        <w:tab/>
      </w:r>
      <w:r>
        <w:tab/>
        <w:t xml:space="preserve">    </w:t>
      </w:r>
      <w:proofErr w:type="spellStart"/>
      <w:r w:rsidRPr="0076559C">
        <w:t>70.St</w:t>
      </w:r>
      <w:proofErr w:type="spellEnd"/>
      <w:r w:rsidRPr="0076559C">
        <w:t>-</w:t>
      </w:r>
      <w:proofErr w:type="spellStart"/>
      <w:r w:rsidRPr="0076559C">
        <w:t>2942</w:t>
      </w:r>
      <w:proofErr w:type="spellEnd"/>
      <w:r w:rsidRPr="0076559C">
        <w:t>/</w:t>
      </w:r>
      <w:proofErr w:type="spellStart"/>
      <w:r w:rsidRPr="0076559C">
        <w:t>2017</w:t>
      </w:r>
      <w:proofErr w:type="spellEnd"/>
    </w:p>
    <w:p w:rsidRDefault="00804819" w:rsidP="005F3283" w:rsidR="00804819">
      <w:pPr>
        <w:pStyle w:val="Bezproreda"/>
        <w:jc w:val="both"/>
      </w:pPr>
    </w:p>
    <w:p w:rsidRDefault="003F2537" w:rsidP="005F3283" w:rsidR="00AA5BF2">
      <w:pPr>
        <w:pStyle w:val="Bezproreda"/>
        <w:jc w:val="both"/>
      </w:pPr>
      <w:proofErr w:type="spellStart"/>
      <w:r>
        <w:t>1446</w:t>
      </w:r>
      <w:proofErr w:type="spellEnd"/>
      <w:r>
        <w:t xml:space="preserve">/2 oznake zemljišta: LIVADA </w:t>
      </w:r>
      <w:proofErr w:type="spellStart"/>
      <w:r>
        <w:t>BELEVINE</w:t>
      </w:r>
      <w:proofErr w:type="spellEnd"/>
      <w:r>
        <w:t xml:space="preserve">, površine </w:t>
      </w:r>
      <w:proofErr w:type="spellStart"/>
      <w:r>
        <w:t>111</w:t>
      </w:r>
      <w:proofErr w:type="spellEnd"/>
      <w:r>
        <w:t xml:space="preserve">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kat.čestice</w:t>
      </w:r>
      <w:proofErr w:type="spellEnd"/>
      <w:r>
        <w:t xml:space="preserve"> </w:t>
      </w:r>
      <w:proofErr w:type="spellStart"/>
      <w:r>
        <w:t>1452</w:t>
      </w:r>
      <w:proofErr w:type="spellEnd"/>
      <w:r>
        <w:t xml:space="preserve">/2 oznake zemljišta: LIVADA </w:t>
      </w:r>
      <w:proofErr w:type="spellStart"/>
      <w:r>
        <w:t>BELEVINE</w:t>
      </w:r>
      <w:proofErr w:type="spellEnd"/>
      <w:r>
        <w:t xml:space="preserve">, površine </w:t>
      </w:r>
      <w:proofErr w:type="spellStart"/>
      <w:r>
        <w:t>163</w:t>
      </w:r>
      <w:proofErr w:type="spellEnd"/>
      <w:r>
        <w:t xml:space="preserve"> </w:t>
      </w:r>
      <w:proofErr w:type="spellStart"/>
      <w:r>
        <w:t>čhv</w:t>
      </w:r>
      <w:proofErr w:type="spellEnd"/>
      <w:r w:rsidR="00442642">
        <w:t xml:space="preserve">, </w:t>
      </w:r>
      <w:proofErr w:type="spellStart"/>
      <w:r w:rsidR="00442642">
        <w:t>kat.čestice</w:t>
      </w:r>
      <w:proofErr w:type="spellEnd"/>
      <w:r w:rsidR="00442642">
        <w:t xml:space="preserve"> </w:t>
      </w:r>
      <w:proofErr w:type="spellStart"/>
      <w:r w:rsidR="00442642">
        <w:t>14</w:t>
      </w:r>
      <w:r w:rsidR="007D749C">
        <w:t>53</w:t>
      </w:r>
      <w:proofErr w:type="spellEnd"/>
      <w:r w:rsidR="00442642">
        <w:t>/</w:t>
      </w:r>
      <w:r w:rsidR="007D749C">
        <w:t>1</w:t>
      </w:r>
      <w:r w:rsidR="00442642">
        <w:t xml:space="preserve"> oznake zemljišta: </w:t>
      </w:r>
      <w:r w:rsidR="007D749C">
        <w:t>LIVADA</w:t>
      </w:r>
      <w:r w:rsidR="00442642">
        <w:t xml:space="preserve"> </w:t>
      </w:r>
      <w:proofErr w:type="spellStart"/>
      <w:r w:rsidR="00442642">
        <w:t>BELEVINE</w:t>
      </w:r>
      <w:proofErr w:type="spellEnd"/>
      <w:r w:rsidR="00442642">
        <w:t xml:space="preserve">, površine </w:t>
      </w:r>
      <w:proofErr w:type="spellStart"/>
      <w:r w:rsidR="007D749C">
        <w:t>278</w:t>
      </w:r>
      <w:proofErr w:type="spellEnd"/>
      <w:r w:rsidR="00442642">
        <w:t xml:space="preserve"> </w:t>
      </w:r>
      <w:proofErr w:type="spellStart"/>
      <w:r w:rsidR="00442642">
        <w:t>čhv</w:t>
      </w:r>
      <w:proofErr w:type="spellEnd"/>
      <w:r w:rsidR="007D749C">
        <w:t xml:space="preserve">, </w:t>
      </w:r>
      <w:proofErr w:type="spellStart"/>
      <w:r w:rsidR="007D749C">
        <w:t>kat.čestice</w:t>
      </w:r>
      <w:proofErr w:type="spellEnd"/>
      <w:r w:rsidR="007D749C">
        <w:t xml:space="preserve"> </w:t>
      </w:r>
      <w:proofErr w:type="spellStart"/>
      <w:r w:rsidR="007D749C">
        <w:t>1453</w:t>
      </w:r>
      <w:proofErr w:type="spellEnd"/>
      <w:r w:rsidR="007D749C">
        <w:t xml:space="preserve">/3 oznake zemljišta: LIVADA </w:t>
      </w:r>
      <w:proofErr w:type="spellStart"/>
      <w:r w:rsidR="007D749C">
        <w:t>BELEVINE</w:t>
      </w:r>
      <w:proofErr w:type="spellEnd"/>
      <w:r w:rsidR="007D749C">
        <w:t xml:space="preserve">, površine </w:t>
      </w:r>
      <w:proofErr w:type="spellStart"/>
      <w:r w:rsidR="007D749C">
        <w:t>550</w:t>
      </w:r>
      <w:proofErr w:type="spellEnd"/>
      <w:r w:rsidR="007D749C">
        <w:t xml:space="preserve"> </w:t>
      </w:r>
      <w:proofErr w:type="spellStart"/>
      <w:r w:rsidR="007D749C">
        <w:t>čhv</w:t>
      </w:r>
      <w:proofErr w:type="spellEnd"/>
      <w:r w:rsidR="007D749C">
        <w:t xml:space="preserve">, </w:t>
      </w:r>
      <w:proofErr w:type="spellStart"/>
      <w:r w:rsidR="007D749C">
        <w:t>kat.čestice</w:t>
      </w:r>
      <w:proofErr w:type="spellEnd"/>
      <w:r w:rsidR="007D749C">
        <w:t xml:space="preserve"> </w:t>
      </w:r>
      <w:proofErr w:type="spellStart"/>
      <w:r w:rsidR="007D749C">
        <w:t>2015</w:t>
      </w:r>
      <w:proofErr w:type="spellEnd"/>
      <w:r w:rsidR="007D749C">
        <w:t xml:space="preserve"> oznake zemljišta: ŠUMA KLUPI, površine </w:t>
      </w:r>
      <w:proofErr w:type="spellStart"/>
      <w:r w:rsidR="007D749C">
        <w:t>667</w:t>
      </w:r>
      <w:proofErr w:type="spellEnd"/>
      <w:r w:rsidR="007D749C">
        <w:t xml:space="preserve"> </w:t>
      </w:r>
      <w:proofErr w:type="spellStart"/>
      <w:r w:rsidR="007D749C">
        <w:t>čhv</w:t>
      </w:r>
      <w:proofErr w:type="spellEnd"/>
      <w:r w:rsidR="007D749C">
        <w:t xml:space="preserve">, </w:t>
      </w:r>
      <w:proofErr w:type="spellStart"/>
      <w:r w:rsidR="007D749C">
        <w:t>kat.čestice</w:t>
      </w:r>
      <w:proofErr w:type="spellEnd"/>
      <w:r w:rsidR="007D749C">
        <w:t xml:space="preserve"> </w:t>
      </w:r>
      <w:proofErr w:type="spellStart"/>
      <w:r w:rsidR="007D749C">
        <w:t>2016</w:t>
      </w:r>
      <w:proofErr w:type="spellEnd"/>
      <w:r w:rsidR="007D749C">
        <w:t xml:space="preserve">/4 oznake zemljišta: ŠUMA KLUPI, površine </w:t>
      </w:r>
      <w:proofErr w:type="spellStart"/>
      <w:r w:rsidR="007D749C">
        <w:t>405</w:t>
      </w:r>
      <w:proofErr w:type="spellEnd"/>
      <w:r w:rsidR="007D749C">
        <w:t xml:space="preserve"> </w:t>
      </w:r>
      <w:proofErr w:type="spellStart"/>
      <w:r w:rsidR="007D749C">
        <w:t>čhv</w:t>
      </w:r>
      <w:proofErr w:type="spellEnd"/>
      <w:r w:rsidR="007D749C">
        <w:t xml:space="preserve">, </w:t>
      </w:r>
      <w:proofErr w:type="spellStart"/>
      <w:r w:rsidR="007D749C">
        <w:t>kat.čestice</w:t>
      </w:r>
      <w:proofErr w:type="spellEnd"/>
      <w:r w:rsidR="007D749C">
        <w:t xml:space="preserve"> </w:t>
      </w:r>
      <w:proofErr w:type="spellStart"/>
      <w:r w:rsidR="007D749C">
        <w:t>2020</w:t>
      </w:r>
      <w:proofErr w:type="spellEnd"/>
      <w:r w:rsidR="007D749C">
        <w:t xml:space="preserve">/3 oznake zemljišta: LIVADA I ŠUMA KLUPI, površine </w:t>
      </w:r>
      <w:proofErr w:type="spellStart"/>
      <w:r w:rsidR="007D749C">
        <w:t>327</w:t>
      </w:r>
      <w:proofErr w:type="spellEnd"/>
      <w:r w:rsidR="007D749C">
        <w:t xml:space="preserve"> </w:t>
      </w:r>
      <w:proofErr w:type="spellStart"/>
      <w:r w:rsidR="007D749C">
        <w:t>čhv</w:t>
      </w:r>
      <w:proofErr w:type="spellEnd"/>
      <w:r w:rsidR="007D749C">
        <w:t>.</w:t>
      </w:r>
    </w:p>
    <w:p w:rsidRDefault="00AA5BF2" w:rsidP="00AA5BF2" w:rsidR="00AA5BF2"/>
    <w:p w:rsidRDefault="00F165FD" w:rsidP="00AA5BF2" w:rsidR="003159FC">
      <w:r>
        <w:t>II</w:t>
      </w:r>
      <w:r w:rsidR="00AA5BF2">
        <w:tab/>
      </w:r>
      <w:r w:rsidR="003159FC" w:rsidRPr="003159FC">
        <w:t>Na nekretnini iz točke I. upisano je razlučno pravo za korist vjerovnika:</w:t>
      </w:r>
    </w:p>
    <w:p w:rsidRDefault="00F165FD" w:rsidP="003159FC" w:rsidR="003159FC">
      <w:bookmarkStart w:name="_Hlk532915889" w:id="1"/>
      <w:r>
        <w:t xml:space="preserve">- </w:t>
      </w:r>
      <w:r w:rsidR="005343BD" w:rsidRPr="005343BD">
        <w:t xml:space="preserve">HRVATSKA POŠTANSKA BANKA, </w:t>
      </w:r>
      <w:proofErr w:type="spellStart"/>
      <w:r w:rsidR="005343BD" w:rsidRPr="005343BD">
        <w:t>OIB</w:t>
      </w:r>
      <w:proofErr w:type="spellEnd"/>
      <w:r w:rsidR="005343BD" w:rsidRPr="005343BD">
        <w:t xml:space="preserve">: </w:t>
      </w:r>
      <w:proofErr w:type="spellStart"/>
      <w:r w:rsidR="005343BD" w:rsidRPr="005343BD">
        <w:t>87939104217</w:t>
      </w:r>
      <w:proofErr w:type="spellEnd"/>
      <w:r w:rsidR="005343BD" w:rsidRPr="005343BD">
        <w:t xml:space="preserve">, Zagreb, </w:t>
      </w:r>
      <w:proofErr w:type="spellStart"/>
      <w:r w:rsidR="005343BD" w:rsidRPr="005343BD">
        <w:t>Jurišićeva</w:t>
      </w:r>
      <w:proofErr w:type="spellEnd"/>
      <w:r w:rsidR="005343BD" w:rsidRPr="005343BD">
        <w:t xml:space="preserve"> 4</w:t>
      </w:r>
    </w:p>
    <w:bookmarkEnd w:id="1"/>
    <w:p w:rsidRDefault="000B239A" w:rsidP="003159FC" w:rsidR="000B239A"/>
    <w:p w:rsidRDefault="000B239A" w:rsidP="000B239A" w:rsidR="000B239A">
      <w:pPr>
        <w:jc w:val="both"/>
      </w:pPr>
      <w:r>
        <w:t>III     Zaključkom o prodaji utvrdit će se vrijednost nekretnina, način i uvjeti prodaje nekretnina iz točke I ovog rješenja.</w:t>
      </w:r>
      <w:r>
        <w:tab/>
      </w:r>
      <w:r>
        <w:tab/>
      </w:r>
    </w:p>
    <w:p w:rsidRDefault="000B239A" w:rsidP="000B239A" w:rsidR="000B239A">
      <w:r>
        <w:tab/>
      </w:r>
      <w:r>
        <w:tab/>
      </w:r>
      <w:r>
        <w:tab/>
      </w:r>
      <w:r>
        <w:tab/>
      </w:r>
      <w:r>
        <w:tab/>
      </w:r>
    </w:p>
    <w:p w:rsidRDefault="000B239A" w:rsidP="000B239A" w:rsidR="000B239A">
      <w:r>
        <w:t xml:space="preserve">IV       Određuje se upis zabilježbe ovog rješenja o prodaji nekretnina stečajnog dužnika u zemljišnim knjigama </w:t>
      </w:r>
      <w:r w:rsidR="005343BD" w:rsidRPr="005343BD">
        <w:t>Općinskog suda u Bjelovaru, Zemljišnoknjižni odjel Bjelovar</w:t>
      </w:r>
      <w:r>
        <w:t>.</w:t>
      </w:r>
    </w:p>
    <w:p w:rsidRDefault="003159FC" w:rsidP="00AA5BF2" w:rsidR="003159FC"/>
    <w:p w:rsidRDefault="00AA5BF2" w:rsidP="005F3283" w:rsidR="00AA5BF2">
      <w:pPr>
        <w:jc w:val="center"/>
      </w:pPr>
      <w:r>
        <w:t>Obrazloženje</w:t>
      </w:r>
    </w:p>
    <w:p w:rsidRDefault="00AA5BF2" w:rsidP="00AA5BF2" w:rsidR="00AA5BF2"/>
    <w:p w:rsidRDefault="00445CC5" w:rsidP="00445CC5" w:rsidR="00445CC5">
      <w:pPr>
        <w:jc w:val="both"/>
      </w:pPr>
      <w:r>
        <w:t xml:space="preserve">           Rješenjem ovog suda broj </w:t>
      </w:r>
      <w:r w:rsidR="005343BD" w:rsidRPr="005343BD">
        <w:t>St-2942/2017</w:t>
      </w:r>
      <w:r w:rsidR="005343BD">
        <w:t xml:space="preserve"> </w:t>
      </w:r>
      <w:r>
        <w:t xml:space="preserve">od </w:t>
      </w:r>
      <w:r w:rsidR="005343BD" w:rsidRPr="005343BD">
        <w:t>29. svibnja 2018</w:t>
      </w:r>
      <w:r>
        <w:t>. godine otvoren je stečajni postupak nad gore navedenim stečajnim dužnikom, a  imovinu koja čini stečajnu masu čini i nekretnina navedena u izreci ovog rješenja.</w:t>
      </w:r>
    </w:p>
    <w:p w:rsidRDefault="00E35797" w:rsidP="00445CC5" w:rsidR="00445CC5">
      <w:pPr>
        <w:jc w:val="both"/>
      </w:pPr>
      <w:r>
        <w:t xml:space="preserve">          </w:t>
      </w:r>
      <w:r w:rsidR="00445CC5">
        <w:t>Stečajni upravitelj je predložio sudu prodaju gore navedenih nekretnina u stečajnom postupku po pravilima ovršnog postupka o ovrsi na nekretninama.</w:t>
      </w:r>
    </w:p>
    <w:p w:rsidRDefault="00E35797" w:rsidP="00445CC5" w:rsidR="00445CC5">
      <w:pPr>
        <w:jc w:val="both"/>
      </w:pPr>
      <w:r>
        <w:t xml:space="preserve">          </w:t>
      </w:r>
      <w:r w:rsidR="00445CC5">
        <w:t>Stoga je temeljem odredbe čl. 247 st. 1 i 2  Stečajnog zakona (NN71/15, dalje SZ) odlučeno kao u izreci ovog rješenja.</w:t>
      </w:r>
    </w:p>
    <w:p w:rsidRDefault="00E35797" w:rsidP="00445CC5" w:rsidR="00AA5BF2">
      <w:pPr>
        <w:jc w:val="both"/>
      </w:pPr>
      <w:r>
        <w:t xml:space="preserve">           </w:t>
      </w:r>
      <w:r w:rsidR="00445CC5">
        <w:t xml:space="preserve">Zaključkom o prodaji odredit će se vrijednost nekretnina, način i uvjeti  prodaje sukladno odredbama čl. 247 st. 3 ,4 i 5 SZ, te odredbama čl. 92,93,95a, 96-101, 103, te 107-118 Ovršnog zakona (NN 112/12 do 73/17), a temeljem odredbe čl. 247 st. 2 SZ-a zemljišno knjižni odjel </w:t>
      </w:r>
      <w:r w:rsidR="005343BD" w:rsidRPr="005343BD">
        <w:t xml:space="preserve">Općinskog suda u Bjelovaru, Zemljišnoknjižni odjel Bjelovar </w:t>
      </w:r>
      <w:r w:rsidR="00445CC5">
        <w:t>izvršit će upis zabilje</w:t>
      </w:r>
      <w:r>
        <w:t>žbu</w:t>
      </w:r>
      <w:r w:rsidR="00445CC5">
        <w:t xml:space="preserve"> ovog rješenja o prodaji u zemljišne knjige.</w:t>
      </w:r>
    </w:p>
    <w:p w:rsidRDefault="00445CC5" w:rsidP="00445CC5" w:rsidR="00445CC5">
      <w:pPr>
        <w:jc w:val="both"/>
      </w:pPr>
    </w:p>
    <w:p w:rsidRDefault="00445CC5" w:rsidP="00032061" w:rsidR="00AA5BF2">
      <w:pPr>
        <w:jc w:val="center"/>
      </w:pPr>
      <w:r>
        <w:t>U Zagrebu</w:t>
      </w:r>
      <w:r w:rsidR="00032061">
        <w:t xml:space="preserve">  </w:t>
      </w:r>
      <w:r w:rsidR="00881C64" w:rsidRPr="00881C64">
        <w:t>08. siječnja 2019.</w:t>
      </w:r>
    </w:p>
    <w:p w:rsidRDefault="00AA5BF2" w:rsidP="00AA5BF2" w:rsidR="00AA5BF2"/>
    <w:p w:rsidRDefault="00AA5BF2" w:rsidP="00032061" w:rsidR="00AA5BF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SUDAC :</w:t>
      </w:r>
    </w:p>
    <w:p w:rsidRDefault="00665896" w:rsidP="00032061" w:rsidR="00665896">
      <w:pPr>
        <w:jc w:val="right"/>
      </w:pPr>
    </w:p>
    <w:p w:rsidRDefault="00AA5BF2" w:rsidP="00032061" w:rsidR="00AA5BF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32061">
        <w:t xml:space="preserve">            Maja Jurovicki</w:t>
      </w:r>
      <w:r w:rsidR="00262D37">
        <w:t xml:space="preserve">, v.r. </w:t>
      </w:r>
    </w:p>
    <w:p w:rsidRDefault="00AA5BF2" w:rsidP="00AA5BF2" w:rsidR="00AA5BF2"/>
    <w:p w:rsidRDefault="00AA5BF2" w:rsidP="00AA5BF2" w:rsidR="00AA5BF2">
      <w:r>
        <w:t xml:space="preserve">UPUTA  O  PRAVNOM  LIJEKU : </w:t>
      </w:r>
    </w:p>
    <w:p w:rsidRDefault="00032061" w:rsidP="00032061" w:rsidR="00032061">
      <w:r>
        <w:t xml:space="preserve">Protiv ovog rješenja pravo žalbe imaju stečajni upravitelj i </w:t>
      </w:r>
      <w:proofErr w:type="spellStart"/>
      <w:r>
        <w:t>razlučni</w:t>
      </w:r>
      <w:proofErr w:type="spellEnd"/>
      <w:r>
        <w:t xml:space="preserve"> vjerovnici.</w:t>
      </w:r>
    </w:p>
    <w:p w:rsidRDefault="00032061" w:rsidP="00032061" w:rsidR="00AA5BF2">
      <w:r>
        <w:t xml:space="preserve">Žalba se podnosi ovom sudu u 3 primjerka za Visoki trgovački sud RH u roku od 8 dana od dana dostave rješenja.  </w:t>
      </w:r>
      <w:r w:rsidR="00AA5BF2">
        <w:tab/>
      </w:r>
    </w:p>
    <w:p w:rsidRDefault="00AA5BF2" w:rsidP="00AA5BF2" w:rsidR="00AA5BF2"/>
    <w:p w:rsidRDefault="00262D37" w:rsidP="004F5146" w:rsidR="00262D3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62D37" w:rsidP="004F5146" w:rsidR="00262D37">
      <w:pPr>
        <w:jc w:val="right"/>
      </w:pPr>
      <w:r>
        <w:t xml:space="preserve">Mirjana Gašparić </w:t>
      </w:r>
    </w:p>
    <w:p w:rsidRDefault="00AA5BF2" w:rsidP="00AA5BF2" w:rsidR="00AA5BF2" w:rsidRPr="00E96BCB"/>
    <w:sectPr w:rsidSect="00881C64" w:rsidR="00AA5BF2" w:rsidRPr="00E96BCB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138" w:rsidR="00154138">
      <w:r>
        <w:separator/>
      </w:r>
    </w:p>
  </w:endnote>
  <w:endnote w:id="0" w:type="continuationSeparator">
    <w:p w:rsidRDefault="00154138" w:rsidR="00154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138" w:rsidR="00154138">
      <w:r>
        <w:separator/>
      </w:r>
    </w:p>
  </w:footnote>
  <w:footnote w:id="0" w:type="continuationSeparator">
    <w:p w:rsidRDefault="00154138" w:rsidR="001541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200A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536CF4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4819" w:rsidR="00804819">
    <w:pPr>
      <w:pStyle w:val="Zaglavlje"/>
      <w:jc w:val="center"/>
    </w:pPr>
  </w:p>
  <w:p w:rsidRDefault="00536CF4" w:rsidP="00B2033F" w:rsidR="00536CF4">
    <w:pPr>
      <w:pStyle w:val="Zaglavlje"/>
      <w:tabs>
        <w:tab w:pos="9072" w:val="clear"/>
        <w:tab w:pos="8460" w:val="right"/>
      </w:tabs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8716200"/>
      <w:docPartObj>
        <w:docPartGallery w:val="Page Numbers (Top of Page)"/>
        <w:docPartUnique/>
      </w:docPartObj>
    </w:sdtPr>
    <w:sdtEndPr/>
    <w:sdtContent>
      <w:p w:rsidRDefault="00881C64" w:rsidR="00881C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536CF4" w:rsidR="00536CF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48B7710"/>
    <w:multiLevelType w:val="hybridMultilevel"/>
    <w:tmpl w:val="E8EC506C"/>
    <w:lvl w:tplc="A36AC980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91D2531"/>
    <w:multiLevelType w:val="multilevel"/>
    <w:tmpl w:val="026A0586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2"/>
      <w:numFmt w:val="decimal"/>
      <w:isLgl/>
      <w:lvlText w:val="%1.%2."/>
      <w:lvlJc w:val="left"/>
      <w:pPr>
        <w:ind w:hanging="600" w:left="96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lowerLetter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347978"/>
    <w:multiLevelType w:val="hybridMultilevel"/>
    <w:tmpl w:val="81D665F8"/>
    <w:lvl w:tplc="5802A5E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0520685"/>
    <w:multiLevelType w:val="hybridMultilevel"/>
    <w:tmpl w:val="A99E8D58"/>
    <w:lvl w:tplc="4F06F7B0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63C4F0E"/>
    <w:multiLevelType w:val="hybridMultilevel"/>
    <w:tmpl w:val="A48CFCC2"/>
    <w:lvl w:tplc="BDFE669A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2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3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E7278D8"/>
    <w:multiLevelType w:val="hybridMultilevel"/>
    <w:tmpl w:val="96F81B96"/>
    <w:lvl w:tplc="5ECAC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17">
    <w:nsid w:val="7A7357A7"/>
    <w:multiLevelType w:val="hybridMultilevel"/>
    <w:tmpl w:val="B270E1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6"/>
  </w:num>
  <w:num w:numId="5">
    <w:abstractNumId w:val="8"/>
  </w:num>
  <w:num w:numId="6">
    <w:abstractNumId w:val="0"/>
  </w:num>
  <w:num w:numId="7">
    <w:abstractNumId w:val="16"/>
  </w:num>
  <w:num w:numId="8">
    <w:abstractNumId w:val="11"/>
  </w:num>
  <w:num w:numId="9">
    <w:abstractNumId w:val="10"/>
  </w:num>
  <w:num w:numId="10">
    <w:abstractNumId w:val="12"/>
  </w:num>
  <w:num w:numId="11">
    <w:abstractNumId w:val="2"/>
  </w:num>
  <w:num w:numId="12">
    <w:abstractNumId w:val="5"/>
  </w:num>
  <w:num w:numId="13">
    <w:abstractNumId w:val="7"/>
  </w:num>
  <w:num w:numId="14">
    <w:abstractNumId w:val="9"/>
  </w:num>
  <w:num w:numId="15">
    <w:abstractNumId w:val="3"/>
  </w:num>
  <w:num w:numId="16">
    <w:abstractNumId w:val="1"/>
  </w:num>
  <w:num w:numId="17">
    <w:abstractNumId w:val="15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610C"/>
    <w:rsid w:val="00031799"/>
    <w:rsid w:val="00032061"/>
    <w:rsid w:val="000334E6"/>
    <w:rsid w:val="00051DA2"/>
    <w:rsid w:val="00055CD7"/>
    <w:rsid w:val="0007395C"/>
    <w:rsid w:val="00083930"/>
    <w:rsid w:val="00097399"/>
    <w:rsid w:val="000B239A"/>
    <w:rsid w:val="000E032C"/>
    <w:rsid w:val="000E7A14"/>
    <w:rsid w:val="00110CCC"/>
    <w:rsid w:val="00154138"/>
    <w:rsid w:val="00164055"/>
    <w:rsid w:val="0017659C"/>
    <w:rsid w:val="001847B4"/>
    <w:rsid w:val="001B0DC8"/>
    <w:rsid w:val="001C173F"/>
    <w:rsid w:val="001D3661"/>
    <w:rsid w:val="001D6CB0"/>
    <w:rsid w:val="002154B2"/>
    <w:rsid w:val="00224430"/>
    <w:rsid w:val="00262D37"/>
    <w:rsid w:val="00264F3A"/>
    <w:rsid w:val="002673C9"/>
    <w:rsid w:val="00270A4B"/>
    <w:rsid w:val="002A3996"/>
    <w:rsid w:val="002B5B34"/>
    <w:rsid w:val="002C4E2F"/>
    <w:rsid w:val="002E7458"/>
    <w:rsid w:val="00305C64"/>
    <w:rsid w:val="003159FC"/>
    <w:rsid w:val="0033360E"/>
    <w:rsid w:val="00334AFA"/>
    <w:rsid w:val="00335092"/>
    <w:rsid w:val="00343347"/>
    <w:rsid w:val="00374BD7"/>
    <w:rsid w:val="003816C3"/>
    <w:rsid w:val="003860A1"/>
    <w:rsid w:val="003B148D"/>
    <w:rsid w:val="003B7145"/>
    <w:rsid w:val="003C0937"/>
    <w:rsid w:val="003C388F"/>
    <w:rsid w:val="003D0E4B"/>
    <w:rsid w:val="003D354B"/>
    <w:rsid w:val="003F2537"/>
    <w:rsid w:val="00414FBE"/>
    <w:rsid w:val="004311EE"/>
    <w:rsid w:val="004323B6"/>
    <w:rsid w:val="0044030D"/>
    <w:rsid w:val="00442642"/>
    <w:rsid w:val="004426DD"/>
    <w:rsid w:val="00445CC5"/>
    <w:rsid w:val="00453DDD"/>
    <w:rsid w:val="004575FD"/>
    <w:rsid w:val="0046089A"/>
    <w:rsid w:val="00496428"/>
    <w:rsid w:val="004A322E"/>
    <w:rsid w:val="004A6596"/>
    <w:rsid w:val="004B1E94"/>
    <w:rsid w:val="004C0BC0"/>
    <w:rsid w:val="004D2AEB"/>
    <w:rsid w:val="004E0361"/>
    <w:rsid w:val="00510E5E"/>
    <w:rsid w:val="00516BD3"/>
    <w:rsid w:val="00526672"/>
    <w:rsid w:val="00526A4C"/>
    <w:rsid w:val="00531408"/>
    <w:rsid w:val="005343BD"/>
    <w:rsid w:val="00536CF4"/>
    <w:rsid w:val="00536EC2"/>
    <w:rsid w:val="00582163"/>
    <w:rsid w:val="00592B6D"/>
    <w:rsid w:val="00592D69"/>
    <w:rsid w:val="005A74A5"/>
    <w:rsid w:val="005D3A50"/>
    <w:rsid w:val="005D70E0"/>
    <w:rsid w:val="005F0EF8"/>
    <w:rsid w:val="005F3283"/>
    <w:rsid w:val="00601A8F"/>
    <w:rsid w:val="00604B86"/>
    <w:rsid w:val="00614628"/>
    <w:rsid w:val="006151F8"/>
    <w:rsid w:val="00627A99"/>
    <w:rsid w:val="0063269D"/>
    <w:rsid w:val="006367AA"/>
    <w:rsid w:val="0065390D"/>
    <w:rsid w:val="00665896"/>
    <w:rsid w:val="00685517"/>
    <w:rsid w:val="00687820"/>
    <w:rsid w:val="007103F7"/>
    <w:rsid w:val="00714820"/>
    <w:rsid w:val="0072340A"/>
    <w:rsid w:val="00726147"/>
    <w:rsid w:val="00731EC9"/>
    <w:rsid w:val="00751633"/>
    <w:rsid w:val="007646F7"/>
    <w:rsid w:val="0076559C"/>
    <w:rsid w:val="007859C5"/>
    <w:rsid w:val="00792F99"/>
    <w:rsid w:val="007B28C5"/>
    <w:rsid w:val="007C1145"/>
    <w:rsid w:val="007D421D"/>
    <w:rsid w:val="007D749C"/>
    <w:rsid w:val="007E4999"/>
    <w:rsid w:val="007F4E4C"/>
    <w:rsid w:val="00804819"/>
    <w:rsid w:val="00810809"/>
    <w:rsid w:val="008263FF"/>
    <w:rsid w:val="008306E6"/>
    <w:rsid w:val="00832663"/>
    <w:rsid w:val="008351EC"/>
    <w:rsid w:val="00844490"/>
    <w:rsid w:val="00864ED1"/>
    <w:rsid w:val="00881C64"/>
    <w:rsid w:val="008A71F9"/>
    <w:rsid w:val="008C2FEB"/>
    <w:rsid w:val="008E467D"/>
    <w:rsid w:val="008F78BC"/>
    <w:rsid w:val="008F7C1A"/>
    <w:rsid w:val="00903C04"/>
    <w:rsid w:val="00926E97"/>
    <w:rsid w:val="00946FFC"/>
    <w:rsid w:val="009A2DBC"/>
    <w:rsid w:val="009B1A99"/>
    <w:rsid w:val="009D3A15"/>
    <w:rsid w:val="009D56A6"/>
    <w:rsid w:val="00A20367"/>
    <w:rsid w:val="00A74510"/>
    <w:rsid w:val="00A86134"/>
    <w:rsid w:val="00A86A38"/>
    <w:rsid w:val="00A90EB9"/>
    <w:rsid w:val="00AA3F87"/>
    <w:rsid w:val="00AA5BF2"/>
    <w:rsid w:val="00AC6333"/>
    <w:rsid w:val="00AF4AA9"/>
    <w:rsid w:val="00AF4F44"/>
    <w:rsid w:val="00AF608A"/>
    <w:rsid w:val="00B027E1"/>
    <w:rsid w:val="00B14B92"/>
    <w:rsid w:val="00B15E3C"/>
    <w:rsid w:val="00B2033F"/>
    <w:rsid w:val="00B26B15"/>
    <w:rsid w:val="00B3521B"/>
    <w:rsid w:val="00B36B38"/>
    <w:rsid w:val="00B63FCA"/>
    <w:rsid w:val="00B8006E"/>
    <w:rsid w:val="00B867E7"/>
    <w:rsid w:val="00B92C55"/>
    <w:rsid w:val="00B94B85"/>
    <w:rsid w:val="00BB6910"/>
    <w:rsid w:val="00BD501D"/>
    <w:rsid w:val="00C06842"/>
    <w:rsid w:val="00C145AB"/>
    <w:rsid w:val="00C35AA3"/>
    <w:rsid w:val="00C37C4C"/>
    <w:rsid w:val="00C451CD"/>
    <w:rsid w:val="00C45E69"/>
    <w:rsid w:val="00C53BC4"/>
    <w:rsid w:val="00C80759"/>
    <w:rsid w:val="00C942F6"/>
    <w:rsid w:val="00C94F4E"/>
    <w:rsid w:val="00CC6485"/>
    <w:rsid w:val="00CF3277"/>
    <w:rsid w:val="00D039C0"/>
    <w:rsid w:val="00D078F1"/>
    <w:rsid w:val="00D51FDB"/>
    <w:rsid w:val="00D545B7"/>
    <w:rsid w:val="00D65B6F"/>
    <w:rsid w:val="00D85D98"/>
    <w:rsid w:val="00D90B95"/>
    <w:rsid w:val="00D9408C"/>
    <w:rsid w:val="00D9697E"/>
    <w:rsid w:val="00DB5C36"/>
    <w:rsid w:val="00DC1EE4"/>
    <w:rsid w:val="00DE5EE4"/>
    <w:rsid w:val="00E0201E"/>
    <w:rsid w:val="00E35797"/>
    <w:rsid w:val="00E52A01"/>
    <w:rsid w:val="00E7065C"/>
    <w:rsid w:val="00E86918"/>
    <w:rsid w:val="00E9200A"/>
    <w:rsid w:val="00E93A14"/>
    <w:rsid w:val="00E960FC"/>
    <w:rsid w:val="00EA75A8"/>
    <w:rsid w:val="00EC3720"/>
    <w:rsid w:val="00EC5F88"/>
    <w:rsid w:val="00ED4F40"/>
    <w:rsid w:val="00ED7989"/>
    <w:rsid w:val="00EE1521"/>
    <w:rsid w:val="00F06751"/>
    <w:rsid w:val="00F165FD"/>
    <w:rsid w:val="00F16AB1"/>
    <w:rsid w:val="00F22A39"/>
    <w:rsid w:val="00F24B38"/>
    <w:rsid w:val="00F27450"/>
    <w:rsid w:val="00F44F10"/>
    <w:rsid w:val="00F46FCC"/>
    <w:rsid w:val="00F51DC9"/>
    <w:rsid w:val="00F73048"/>
    <w:rsid w:val="00FA54C0"/>
    <w:rsid w:val="00FB24DF"/>
    <w:rsid w:val="00FB6BBC"/>
    <w:rsid w:val="00FE2D24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toa heading"/>
    <w:lsdException w:unhideWhenUsed="false" w:semiHidden="false" w:name="List Number"/>
    <w:lsdException w:unhideWhenUsed="false" w:semiHidden="false" w:name="List 2"/>
    <w:lsdException w:qFormat="true" w:unhideWhenUsed="false" w:semiHidden="false" w:name="Title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Balloon Text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false"/>
      <w:dstrike w:val="false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E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E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E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A86134"/>
    <w:pPr>
      <w:autoSpaceDE w:val="false"/>
      <w:autoSpaceDN w:val="false"/>
      <w:adjustRightInd w:val="false"/>
    </w:pPr>
    <w:rPr>
      <w:rFonts w:eastAsia="Calibri"/>
      <w:color w:val="000000"/>
      <w:sz w:val="24"/>
      <w:szCs w:val="24"/>
    </w:rPr>
  </w:style>
  <w:style w:styleId="Bezproreda" w:type="paragraph">
    <w:name w:val="No Spacing"/>
    <w:uiPriority w:val="1"/>
    <w:qFormat/>
    <w:rsid w:val="005F328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qFormat="1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Balloon Text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684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31799"/>
    <w:rPr>
      <w:sz w:val="24"/>
      <w:szCs w:val="24"/>
    </w:rPr>
  </w:style>
  <w:style w:styleId="Hiperveza" w:type="character">
    <w:name w:val="Hyperlink"/>
    <w:basedOn w:val="Zadanifontodlomka"/>
    <w:uiPriority w:val="99"/>
    <w:unhideWhenUsed/>
    <w:rsid w:val="00C942F6"/>
    <w:rPr>
      <w:strike w:val="0"/>
      <w:dstrike w:val="0"/>
      <w:color w:val="AA0000"/>
      <w:u w:val="none"/>
      <w:effect w:val="none"/>
    </w:rPr>
  </w:style>
  <w:style w:styleId="Tekstrezerviranogmjesta" w:type="character">
    <w:name w:val="Placeholder Text"/>
    <w:basedOn w:val="Zadanifontodlomka"/>
    <w:uiPriority w:val="99"/>
    <w:semiHidden/>
    <w:rsid w:val="00510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E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E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E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A8613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styleId="Bezproreda" w:type="paragraph">
    <w:name w:val="No Spacing"/>
    <w:uiPriority w:val="1"/>
    <w:qFormat/>
    <w:rsid w:val="005F328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870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78050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77861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977763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0506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151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081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9301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0367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306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50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3398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33475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830111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2080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74422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379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4830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7823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1602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3969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66208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251500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201953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87455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40401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798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61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541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662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53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70925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231786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76111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8693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430154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562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309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613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456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689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23648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47033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9650400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51397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57714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573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174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0931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521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St-2942/2017</izvorni_sadrzaj>
    <derivirana_varijabla naziv="DomainObject.Predmet.OznakaBroj_1">St-2942/2017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NARATOR d.o.o.</izvorni_sadrzaj>
    <derivirana_varijabla naziv="DomainObject.Predmet.ProtustrankaFormated_1">  NARATOR d.o.o.</derivirana_varijabla>
  </DomainObject.Predmet.ProtustrankaFormated>
  <DomainObject.Predmet.ProtustrankaFormatedOIB>
    <izvorni_sadrzaj>  NARATOR d.o.o., OIB 59134917556</izvorni_sadrzaj>
    <derivirana_varijabla naziv="DomainObject.Predmet.ProtustrankaFormatedOIB_1">  NARATOR d.o.o., OIB 59134917556</derivirana_varijabla>
  </DomainObject.Predmet.ProtustrankaFormatedOIB>
  <DomainObject.Predmet.ProtustrankaFormatedWithAdress>
    <izvorni_sadrzaj> NARATOR d.o.o., Šubićeva 42, 10000 Zagreb</izvorni_sadrzaj>
    <derivirana_varijabla naziv="DomainObject.Predmet.ProtustrankaFormatedWithAdress_1"> NARATOR d.o.o., Šubićeva 42, 10000 Zagreb</derivirana_varijabla>
  </DomainObject.Predmet.ProtustrankaFormatedWithAdress>
  <DomainObject.Predmet.ProtustrankaFormatedWithAdressOIB>
    <izvorni_sadrzaj> NARATOR d.o.o., OIB 59134917556, Šubićeva 42, 10000 Zagreb</izvorni_sadrzaj>
    <derivirana_varijabla naziv="DomainObject.Predmet.ProtustrankaFormatedWithAdressOIB_1"> NARATOR d.o.o., OIB 59134917556, Šubićeva 42, 10000 Zagreb</derivirana_varijabla>
  </DomainObject.Predmet.ProtustrankaFormatedWithAdressOIB>
  <DomainObject.Predmet.ProtustrankaWithAdress>
    <izvorni_sadrzaj>NARATOR d.o.o. Šubićeva 42, 10000 Zagreb</izvorni_sadrzaj>
    <derivirana_varijabla naziv="DomainObject.Predmet.ProtustrankaWithAdress_1">NARATOR d.o.o. Šubićeva 42, 10000 Zagreb</derivirana_varijabla>
  </DomainObject.Predmet.ProtustrankaWithAdress>
  <DomainObject.Predmet.ProtustrankaWithAdressOIB>
    <izvorni_sadrzaj>NARATOR d.o.o., OIB 59134917556, Šubićeva 42, 10000 Zagreb</izvorni_sadrzaj>
    <derivirana_varijabla naziv="DomainObject.Predmet.ProtustrankaWithAdressOIB_1">NARATOR d.o.o., OIB 59134917556, Šubićeva 42, 10000 Zagreb</derivirana_varijabla>
  </DomainObject.Predmet.ProtustrankaWithAdressOIB>
  <DomainObject.Predmet.ProtustrankaNazivFormated>
    <izvorni_sadrzaj>NARATOR d.o.o.</izvorni_sadrzaj>
    <derivirana_varijabla naziv="DomainObject.Predmet.ProtustrankaNazivFormated_1">NARATOR d.o.o.</derivirana_varijabla>
  </DomainObject.Predmet.ProtustrankaNazivFormated>
  <DomainObject.Predmet.ProtustrankaNazivFormatedOIB>
    <izvorni_sadrzaj>NARATOR d.o.o., OIB 59134917556</izvorni_sadrzaj>
    <derivirana_varijabla naziv="DomainObject.Predmet.ProtustrankaNazivFormatedOIB_1">NARATOR d.o.o., OIB 59134917556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NARATOR d.o.o.</item>
    </izvorni_sadrzaj>
    <derivirana_varijabla naziv="DomainObject.Predmet.ProtuStrankaListFormated_1">
      <item>NARATOR d.o.o.</item>
    </derivirana_varijabla>
  </DomainObject.Predmet.ProtuStrankaListFormated>
  <DomainObject.Predmet.ProtuStrankaListFormatedOIB>
    <izvorni_sadrzaj>
      <item>NARATOR d.o.o., OIB 59134917556</item>
    </izvorni_sadrzaj>
    <derivirana_varijabla naziv="DomainObject.Predmet.ProtuStrankaListFormatedOIB_1">
      <item>NARATOR d.o.o., OIB 59134917556</item>
    </derivirana_varijabla>
  </DomainObject.Predmet.ProtuStrankaListFormatedOIB>
  <DomainObject.Predmet.ProtuStrankaListFormatedWithAdress>
    <izvorni_sadrzaj>
      <item>NARATOR d.o.o., Šubićeva 42, 10000 Zagreb</item>
    </izvorni_sadrzaj>
    <derivirana_varijabla naziv="DomainObject.Predmet.ProtuStrankaListFormatedWithAdress_1">
      <item>NARATOR d.o.o., Šubićeva 42, 10000 Zagreb</item>
    </derivirana_varijabla>
  </DomainObject.Predmet.ProtuStrankaListFormatedWithAdress>
  <DomainObject.Predmet.ProtuStrankaListFormatedWithAdressOIB>
    <izvorni_sadrzaj>
      <item>NARATOR d.o.o., OIB 59134917556, Šubićeva 42, 10000 Zagreb</item>
    </izvorni_sadrzaj>
    <derivirana_varijabla naziv="DomainObject.Predmet.ProtuStrankaListFormatedWithAdressOIB_1">
      <item>NARATOR d.o.o., OIB 59134917556, Šubićeva 42, 10000 Zagreb</item>
    </derivirana_varijabla>
  </DomainObject.Predmet.ProtuStrankaListFormatedWithAdressOIB>
  <DomainObject.Predmet.ProtuStrankaListNazivFormated>
    <izvorni_sadrzaj>
      <item>NARATOR d.o.o.</item>
    </izvorni_sadrzaj>
    <derivirana_varijabla naziv="DomainObject.Predmet.ProtuStrankaListNazivFormated_1">
      <item>NARATOR d.o.o.</item>
    </derivirana_varijabla>
  </DomainObject.Predmet.ProtuStrankaListNazivFormated>
  <DomainObject.Predmet.ProtuStrankaListNazivFormatedOIB>
    <izvorni_sadrzaj>
      <item>NARATOR d.o.o., OIB 59134917556</item>
    </izvorni_sadrzaj>
    <derivirana_varijabla naziv="DomainObject.Predmet.ProtuStrankaListNazivFormatedOIB_1">
      <item>NARATOR d.o.o., OIB 59134917556</item>
    </derivirana_varijabla>
  </DomainObject.Predmet.ProtuStrankaListNazivFormatedOIB>
  <DomainObject.Predmet.OstaliListFormated>
    <izvorni_sadrzaj>
      <item>Boris Šimunić</item>
      <item>Županijsko državno odvjetništvo Zagreb</item>
      <item>Milan Kanjer</item>
      <item>HRVATSKA POŠTANSKA BANKA d.d.</item>
    </izvorni_sadrzaj>
    <derivirana_varijabla naziv="DomainObject.Predmet.OstaliListFormated_1">
      <item>Boris Šimunić</item>
      <item>Županijsko državno odvjetništvo Zagreb</item>
      <item>Milan Kanjer</item>
      <item>HRVATSKA POŠTANSKA BANKA d.d.</item>
    </derivirana_varijabla>
  </DomainObject.Predmet.OstaliListFormated>
  <DomainObject.Predmet.OstaliListFormatedOIB>
    <izvorni_sadrzaj>
      <item>Boris Šimunić, OIB 50128970358</item>
      <item>Županijsko državno odvjetništvo Zagreb</item>
      <item>Milan Kanjer, OIB 19841318135</item>
      <item>HRVATSKA POŠTANSKA BANKA d.d., OIB 87939104217</item>
    </izvorni_sadrzaj>
    <derivirana_varijabla naziv="DomainObject.Predmet.OstaliListFormatedOIB_1">
      <item>Boris Šimunić, OIB 50128970358</item>
      <item>Županijsko državno odvjetništvo Zagreb</item>
      <item>Milan Kanjer, OIB 19841318135</item>
      <item>HRVATSKA POŠTANSKA BANKA d.d., OIB 87939104217</item>
    </derivirana_varijabla>
  </DomainObject.Predmet.OstaliListFormatedOIB>
  <DomainObject.Predmet.OstaliListFormatedWithAdress>
    <izvorni_sadrzaj>
      <item>Boris Šimunić, Zelinska 12, 10437 Bestovje</item>
      <item>Županijsko državno odvjetništvo Zagreb</item>
      <item>Milan Kanjer, Praćanska Ii. 6a, 10000 Zagreb</item>
      <item>HRVATSKA POŠTANSKA BANKA d.d., Jurišićeva  4, 10000 Zagreb</item>
    </izvorni_sadrzaj>
    <derivirana_varijabla naziv="DomainObject.Predmet.OstaliListFormatedWithAdress_1">
      <item>Boris Šimunić, Zelinska 12, 10437 Bestovje</item>
      <item>Županijsko državno odvjetništvo Zagreb</item>
      <item>Milan Kanjer, Praćanska Ii. 6a, 10000 Zagreb</item>
      <item>HRVATSKA POŠTANSKA BANKA d.d., Jurišićeva  4, 10000 Zagreb</item>
    </derivirana_varijabla>
  </DomainObject.Predmet.OstaliListFormatedWithAdress>
  <DomainObject.Predmet.OstaliListFormatedWithAdressOIB>
    <izvorni_sadrzaj>
      <item>Boris Šimunić, OIB 50128970358, Zelinska 12, 10437 Bestovje</item>
      <item>Županijsko državno odvjetništvo Zagreb</item>
      <item>Milan Kanjer, OIB 19841318135, Praćanska Ii. 6a, 10000 Zagreb</item>
      <item>HRVATSKA POŠTANSKA BANKA d.d., OIB 87939104217, Jurišićeva  4, 10000 Zagreb</item>
    </izvorni_sadrzaj>
    <derivirana_varijabla naziv="DomainObject.Predmet.OstaliListFormatedWithAdressOIB_1">
      <item>Boris Šimunić, OIB 50128970358, Zelinska 12, 10437 Bestovje</item>
      <item>Županijsko državno odvjetništvo Zagreb</item>
      <item>Milan Kanjer, OIB 19841318135, Praćanska Ii. 6a, 10000 Zagreb</item>
      <item>HRVATSKA POŠTANSKA BANKA d.d., OIB 87939104217, Jurišićeva  4, 10000 Zagreb</item>
    </derivirana_varijabla>
  </DomainObject.Predmet.OstaliListFormatedWithAdressOIB>
  <DomainObject.Predmet.OstaliListNazivFormated>
    <izvorni_sadrzaj>
      <item>Boris Šimunić</item>
      <item>Županijsko državno odvjetništvo Zagreb</item>
      <item>Milan Kanjer</item>
      <item>HRVATSKA POŠTANSKA BANKA d.d.</item>
    </izvorni_sadrzaj>
    <derivirana_varijabla naziv="DomainObject.Predmet.OstaliListNazivFormated_1">
      <item>Boris Šimunić</item>
      <item>Županijsko državno odvjetništvo Zagreb</item>
      <item>Milan Kanjer</item>
      <item>HRVATSKA POŠTANSKA BANKA d.d.</item>
    </derivirana_varijabla>
  </DomainObject.Predmet.OstaliListNazivFormated>
  <DomainObject.Predmet.OstaliListNazivFormatedOIB>
    <izvorni_sadrzaj>
      <item>Boris Šimunić, OIB 50128970358</item>
      <item>Županijsko državno odvjetništvo Zagreb</item>
      <item>Milan Kanjer, OIB 19841318135</item>
      <item>HRVATSKA POŠTANSKA BANKA d.d., OIB 87939104217</item>
    </izvorni_sadrzaj>
    <derivirana_varijabla naziv="DomainObject.Predmet.OstaliListNazivFormatedOIB_1">
      <item>Boris Šimunić, OIB 50128970358</item>
      <item>Županijsko državno odvjetništvo Zagreb</item>
      <item>Milan Kanjer, OIB 19841318135</item>
      <item>HRVATSKA POŠTANSKA BANKA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NARATOR d.o.o.</izvorni_sadrzaj>
    <derivirana_varijabla naziv="DomainObject.Predmet.ProtustrankaIDrugi_1">NARATOR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NARATOR d.o.o., OIB 59134917556, Šubićeva 42, 10000 Zagreb</izvorni_sadrzaj>
    <derivirana_varijabla naziv="DomainObject.Predmet.ProtustrankaIDrugiAdressOIB_1">NARATOR d.o.o., OIB 59134917556,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NARATOR d.o.o.</item>
      <item>Boris Šimunić</item>
      <item>Županijsko državno odvjetništvo Zagreb</item>
      <item>Milan Kanjer</item>
      <item>HRVATSKA POŠTANSKA BANKA d.d.</item>
    </izvorni_sadrzaj>
    <derivirana_varijabla naziv="DomainObject.Predmet.SudioniciListNaziv_1">
      <item>FINA Regionalni centar Zagreb</item>
      <item>NARATOR d.o.o.</item>
      <item>Boris Šimunić</item>
      <item>Županijsko državno odvjetništvo Zagreb</item>
      <item>Milan Kanjer</item>
      <item>HRVATSKA POŠTANSKA BANKA d.d.</item>
    </derivirana_varijabla>
  </DomainObject.Predmet.SudioniciListNaziv>
  <DomainObject.Predmet.SudioniciListAdressOIB>
    <izvorni_sadrzaj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  <item>HRVATSKA POŠTANSKA BANKA d.d., OIB 87939104217, Jurišićeva  4,10000 Zagreb</item>
    </izvorni_sadrzaj>
    <derivirana_varijabla naziv="DomainObject.Predmet.SudioniciListAdressOIB_1">
      <item>NARATOR d.o.o., OIB 59134917556, Šubićeva 42,10000 Zagreb</item>
      <item>FINA Regionalni centar Zagreb, OIB 85821130368, Trg svibanjskih žrtava 1995. 1,10000 Zagreb</item>
      <item>Boris Šimunić, OIB 50128970358, Zelinska 12,10437 Bestovje</item>
      <item>Županijsko državno odvjetništvo Zagreb</item>
      <item>Milan Kanjer, OIB 19841318135, Praćanska Ii. 6a,10000 Zagreb</item>
      <item>HRVATSKA POŠTANSKA BANKA d.d., OIB 87939104217, Jurišićeva 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59134917556</item>
      <item>, OIB 50128970358</item>
      <item>, OIB null</item>
      <item>, OIB 19841318135</item>
      <item>, OIB 87939104217</item>
    </izvorni_sadrzaj>
    <derivirana_varijabla naziv="DomainObject.Predmet.SudioniciListNazivOIB_1">
      <item>, OIB 85821130368</item>
      <item>, OIB 59134917556</item>
      <item>, OIB 50128970358</item>
      <item>, OIB null</item>
      <item>, OIB 19841318135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3F805B-EAAE-4CC6-97AF-951D9EB70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743</properties:Words>
  <properties:Characters>4335</properties:Characters>
  <properties:Lines>93</properties:Lines>
  <properties:Paragraphs>27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Stečajna upraviteljica Zagreb tvornica dječje obuće d</vt:lpstr>
      <vt:lpstr>Stečajna upraviteljica Zagreb tvornica dječje obuće d</vt:lpstr>
    </vt:vector>
  </properties:TitlesOfParts>
  <properties:LinksUpToDate>false</properties:LinksUpToDate>
  <properties:CharactersWithSpaces>5309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2019-01-07T13:14:00Z</dcterms:created>
  <dc:creator>Maja Jurovicki</dc:creator>
  <cp:lastModifiedBy>Mirjana Gašparić</cp:lastModifiedBy>
  <cp:lastPrinted>2019-01-08T08:17:00Z</cp:lastPrinted>
  <dcterms:modified xmlns:xsi="http://www.w3.org/2001/XMLSchema-instance" xsi:type="dcterms:W3CDTF">2019-01-08T08:17:00Z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(St-2942-17  RJEŠENJE O PRODAJI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