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7980" w14:paraId="e447980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006497" w:rsidR="00520CA4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</w:t>
      </w:r>
      <w:r w:rsidR="00006497">
        <w:t>:</w:t>
      </w:r>
      <w:r w:rsidR="006D749E" w:rsidRPr="001D63A9">
        <w:t xml:space="preserve"> 1 St-</w:t>
      </w:r>
      <w:r w:rsidR="00256688">
        <w:t>457</w:t>
      </w:r>
      <w:r w:rsidR="00C759B5">
        <w:t>/1</w:t>
      </w:r>
      <w:r w:rsidR="00006497">
        <w:t>7</w:t>
      </w:r>
      <w:r w:rsidR="00C759B5">
        <w:t>-</w:t>
      </w:r>
      <w:r w:rsidR="007E56F4">
        <w:t>26</w:t>
      </w:r>
    </w:p>
    <w:p w:rsidRDefault="00006497" w:rsidP="00006497" w:rsidR="00006497">
      <w:pPr>
        <w:jc w:val="right"/>
      </w:pPr>
    </w:p>
    <w:p w:rsidRDefault="00006497" w:rsidP="00006497" w:rsidR="00006497" w:rsidRPr="001D63A9">
      <w:pPr>
        <w:jc w:val="right"/>
      </w:pPr>
    </w:p>
    <w:p w:rsidRDefault="00006497" w:rsidP="00006497" w:rsidR="00006497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06497" w:rsidP="00006497" w:rsidR="00006497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006497" w:rsidP="00006497" w:rsidR="00006497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006497" w:rsidP="00006497" w:rsidR="00006497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DE3BDA" w:rsidR="00D47766">
      <w:pPr>
        <w:ind w:firstLine="708"/>
        <w:jc w:val="both"/>
      </w:pPr>
      <w:r w:rsidRPr="007E0FEA">
        <w:t>Trgovački sud u Zadru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256688">
        <w:t>ZMAJEVO OKO-ROGOZNICA</w:t>
      </w:r>
      <w:r w:rsidR="00256688" w:rsidRPr="00D66D2E">
        <w:t xml:space="preserve"> d.o.o., </w:t>
      </w:r>
      <w:r w:rsidR="00256688">
        <w:t>Rogoznica</w:t>
      </w:r>
      <w:r w:rsidR="00256688" w:rsidRPr="00D66D2E">
        <w:t xml:space="preserve">, </w:t>
      </w:r>
      <w:r w:rsidR="00256688">
        <w:t>Rogozničkih branitelja 47</w:t>
      </w:r>
      <w:r w:rsidR="00256688" w:rsidRPr="00D66D2E">
        <w:t xml:space="preserve">, OIB: </w:t>
      </w:r>
      <w:r w:rsidR="00256688">
        <w:t>19517378420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7E56F4">
        <w:t>13</w:t>
      </w:r>
      <w:r w:rsidR="00512311">
        <w:t>.</w:t>
      </w:r>
      <w:r w:rsidR="00BC1925">
        <w:t xml:space="preserve"> </w:t>
      </w:r>
      <w:r w:rsidR="00256688">
        <w:t>studenog</w:t>
      </w:r>
      <w:r w:rsidR="00006497">
        <w:t xml:space="preserve"> 2018</w:t>
      </w:r>
      <w:r w:rsidR="001B3070" w:rsidRPr="007E0FEA">
        <w:t>.</w:t>
      </w:r>
      <w:r w:rsidR="006D749E" w:rsidRPr="007E0FEA">
        <w:t>,</w:t>
      </w:r>
    </w:p>
    <w:p w:rsidRDefault="00006497" w:rsidP="00DE3BDA" w:rsidR="00006497" w:rsidRPr="00DE3BDA">
      <w:pPr>
        <w:ind w:firstLine="708"/>
        <w:jc w:val="both"/>
      </w:pPr>
    </w:p>
    <w:p w:rsidRDefault="00DE3BDA" w:rsidP="00006497" w:rsidR="00006497" w:rsidRPr="00696A23">
      <w:pPr>
        <w:jc w:val="center"/>
      </w:pPr>
      <w:r>
        <w:t xml:space="preserve">r i j </w:t>
      </w:r>
      <w:r w:rsidR="000F60FD" w:rsidRPr="00696A23">
        <w:t>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D2436B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256688">
        <w:t>ZMAJEVO OKO-ROGOZNICA</w:t>
      </w:r>
      <w:r w:rsidR="00256688" w:rsidRPr="00D66D2E">
        <w:t xml:space="preserve"> d.o.o., </w:t>
      </w:r>
      <w:r w:rsidR="00256688">
        <w:t>Rogoznica</w:t>
      </w:r>
      <w:r w:rsidR="00256688" w:rsidRPr="00D66D2E">
        <w:t xml:space="preserve">, </w:t>
      </w:r>
      <w:r w:rsidR="00256688">
        <w:t>Rogozničkih branitelja 47</w:t>
      </w:r>
      <w:r w:rsidR="00256688" w:rsidRPr="00D66D2E">
        <w:t xml:space="preserve">, OIB: </w:t>
      </w:r>
      <w:r w:rsidR="00256688">
        <w:t>19517378420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DE3BDA" w:rsidR="00AE7F32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BC28B6">
        <w:t>II</w:t>
      </w:r>
      <w:r w:rsidR="00D2436B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5D7BF8">
        <w:t>i</w:t>
      </w:r>
      <w:r w:rsidR="00BC28B6">
        <w:t>m</w:t>
      </w:r>
      <w:r w:rsidRPr="007E0FEA">
        <w:t xml:space="preserve"> upravitelj</w:t>
      </w:r>
      <w:r w:rsidR="005D7BF8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256688">
        <w:t>Josip Jadran Sekso iz Šibenika,</w:t>
      </w:r>
      <w:r w:rsidR="00256688" w:rsidRPr="00CC5885">
        <w:rPr>
          <w:b/>
        </w:rPr>
        <w:t xml:space="preserve"> </w:t>
      </w:r>
      <w:r w:rsidR="00256688">
        <w:t>Ulica Bože Peričića 26</w:t>
      </w:r>
      <w:r w:rsidR="00256688" w:rsidRPr="008E37E9">
        <w:t xml:space="preserve">, OIB: </w:t>
      </w:r>
      <w:r w:rsidR="00256688">
        <w:t>56627311158</w:t>
      </w:r>
      <w:r w:rsidR="00DE3BDA">
        <w:t>.</w:t>
      </w:r>
    </w:p>
    <w:p w:rsidRDefault="00600F72" w:rsidP="00882DE2" w:rsidR="00600F72">
      <w:pPr>
        <w:ind w:firstLine="708"/>
        <w:jc w:val="both"/>
      </w:pPr>
      <w:r>
        <w:t>III</w:t>
      </w:r>
      <w:r w:rsidR="00D2436B">
        <w:t>.</w:t>
      </w:r>
      <w:r>
        <w:t xml:space="preserve">  Stečajni postupak nad stečajnim dužnikom </w:t>
      </w:r>
      <w:r w:rsidR="00256688">
        <w:t>ZMAJEVO OKO-ROGOZNICA</w:t>
      </w:r>
      <w:r w:rsidR="00256688" w:rsidRPr="00D66D2E">
        <w:t xml:space="preserve"> d.o.o., </w:t>
      </w:r>
      <w:r w:rsidR="00256688">
        <w:t>Rogoznica</w:t>
      </w:r>
      <w:r w:rsidR="00256688" w:rsidRPr="00D66D2E">
        <w:t xml:space="preserve">, </w:t>
      </w:r>
      <w:r w:rsidR="00256688">
        <w:t>Rogozničkih branitelja 47</w:t>
      </w:r>
      <w:r w:rsidR="00256688" w:rsidRPr="00D66D2E">
        <w:t xml:space="preserve">, OIB: </w:t>
      </w:r>
      <w:r w:rsidR="00256688">
        <w:t>19517378420</w:t>
      </w:r>
      <w:r w:rsidR="00554597">
        <w:t xml:space="preserve"> </w:t>
      </w:r>
      <w:r>
        <w:t xml:space="preserve">otvara se </w:t>
      </w:r>
      <w:r w:rsidR="007E56F4">
        <w:t>13</w:t>
      </w:r>
      <w:r w:rsidR="00512311">
        <w:t>.</w:t>
      </w:r>
      <w:r w:rsidR="00BC1925">
        <w:t xml:space="preserve"> </w:t>
      </w:r>
      <w:r w:rsidR="00256688">
        <w:t>studenog</w:t>
      </w:r>
      <w:r w:rsidR="00006497">
        <w:t xml:space="preserve"> 2018</w:t>
      </w:r>
      <w:r>
        <w:t xml:space="preserve">. u </w:t>
      </w:r>
      <w:r w:rsidR="00350B31">
        <w:t>14</w:t>
      </w:r>
      <w:r w:rsidR="00D2436B">
        <w:t>,</w:t>
      </w:r>
      <w:r w:rsidR="007E56F4">
        <w:t>0</w:t>
      </w:r>
      <w:r w:rsidR="00DE3BDA">
        <w:t>0</w:t>
      </w:r>
      <w:r w:rsidR="00470EEB">
        <w:t xml:space="preserve"> </w:t>
      </w:r>
      <w:r>
        <w:t xml:space="preserve">sati </w:t>
      </w:r>
      <w:r w:rsidR="005D7BF8">
        <w:t xml:space="preserve">i </w:t>
      </w:r>
      <w:r>
        <w:t xml:space="preserve">istog trenutka rješenje o otvaranju stečajnog postupka objavit će se na </w:t>
      </w:r>
      <w:r w:rsidRPr="00600F72">
        <w:t>e-</w:t>
      </w:r>
      <w:r>
        <w:t xml:space="preserve">oglasnoj ploči suda. </w:t>
      </w:r>
      <w:r w:rsidR="00554597">
        <w:t xml:space="preserve">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D2436B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256688">
        <w:t>457</w:t>
      </w:r>
      <w:r w:rsidR="009764AF" w:rsidRPr="009764AF">
        <w:t>-</w:t>
      </w:r>
      <w:r w:rsidR="00006497">
        <w:t>17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D2436B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256688">
        <w:t>457</w:t>
      </w:r>
      <w:r w:rsidR="009764AF" w:rsidRPr="009764AF">
        <w:t>-</w:t>
      </w:r>
      <w:r w:rsidR="00006497">
        <w:t>17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D2436B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D2436B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61D2F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7E56F4">
        <w:rPr>
          <w:b/>
        </w:rPr>
        <w:t>28</w:t>
      </w:r>
      <w:r w:rsidR="00BC1925">
        <w:rPr>
          <w:b/>
        </w:rPr>
        <w:t xml:space="preserve">. </w:t>
      </w:r>
      <w:r w:rsidR="007E56F4">
        <w:rPr>
          <w:b/>
        </w:rPr>
        <w:t>siječnja</w:t>
      </w:r>
      <w:r w:rsidR="008A2DD5" w:rsidRPr="005D7BF8">
        <w:rPr>
          <w:b/>
        </w:rPr>
        <w:t xml:space="preserve"> </w:t>
      </w:r>
      <w:r w:rsidR="008C41CD" w:rsidRPr="005D7BF8">
        <w:rPr>
          <w:b/>
        </w:rPr>
        <w:t>201</w:t>
      </w:r>
      <w:r w:rsidR="00AC2420">
        <w:rPr>
          <w:b/>
        </w:rPr>
        <w:t>9</w:t>
      </w:r>
      <w:r w:rsidR="00AF3FC0" w:rsidRPr="005D7BF8">
        <w:rPr>
          <w:b/>
        </w:rPr>
        <w:t xml:space="preserve">. u </w:t>
      </w:r>
      <w:r w:rsidR="00AC2420">
        <w:rPr>
          <w:b/>
        </w:rPr>
        <w:t>9</w:t>
      </w:r>
      <w:r w:rsidR="004A40FE" w:rsidRPr="005D7BF8">
        <w:rPr>
          <w:b/>
        </w:rPr>
        <w:t>,</w:t>
      </w:r>
      <w:r w:rsidR="00AC2420">
        <w:rPr>
          <w:b/>
        </w:rPr>
        <w:t>3</w:t>
      </w:r>
      <w:r w:rsidR="00A415D8">
        <w:rPr>
          <w:b/>
        </w:rPr>
        <w:t>0</w:t>
      </w:r>
      <w:r w:rsidR="00C17824" w:rsidRPr="005D7BF8">
        <w:rPr>
          <w:b/>
        </w:rPr>
        <w:t xml:space="preserve"> </w:t>
      </w:r>
      <w:r w:rsidR="00D06AE7" w:rsidRPr="005D7BF8">
        <w:rPr>
          <w:b/>
        </w:rPr>
        <w:t xml:space="preserve">sati </w:t>
      </w:r>
      <w:r w:rsidR="000F60FD" w:rsidRPr="005D7BF8">
        <w:rPr>
          <w:b/>
        </w:rPr>
        <w:t xml:space="preserve">kod </w:t>
      </w:r>
      <w:r w:rsidR="008142A2" w:rsidRPr="005D7BF8">
        <w:rPr>
          <w:b/>
        </w:rPr>
        <w:t xml:space="preserve">Trgovačkog suda u Zadru, </w:t>
      </w:r>
      <w:r w:rsidR="00D2436B">
        <w:rPr>
          <w:b/>
        </w:rPr>
        <w:t xml:space="preserve"> </w:t>
      </w:r>
      <w:r w:rsidR="00A415D8">
        <w:rPr>
          <w:b/>
        </w:rPr>
        <w:t>Stalna služba u Šibeniku, Stjepana Radića 81</w:t>
      </w:r>
      <w:r w:rsidR="00D2436B">
        <w:rPr>
          <w:b/>
        </w:rPr>
        <w:t>,</w:t>
      </w:r>
      <w:r w:rsidR="005D7BF8">
        <w:rPr>
          <w:b/>
        </w:rPr>
        <w:t xml:space="preserve"> sudnica </w:t>
      </w:r>
      <w:r w:rsidR="00A415D8">
        <w:rPr>
          <w:b/>
        </w:rPr>
        <w:t>212</w:t>
      </w:r>
      <w:r w:rsidR="005D7BF8">
        <w:rPr>
          <w:b/>
        </w:rPr>
        <w:t>.</w:t>
      </w:r>
    </w:p>
    <w:p w:rsidRDefault="00D2436B" w:rsidP="00D2436B" w:rsidR="00D2436B" w:rsidRPr="005D7BF8">
      <w:pPr>
        <w:jc w:val="both"/>
        <w:rPr>
          <w:b/>
        </w:rPr>
      </w:pPr>
    </w:p>
    <w:p w:rsidRDefault="007F66C6" w:rsidP="000F60FD" w:rsidR="000F60FD" w:rsidRPr="00A415D8">
      <w:pPr>
        <w:numPr>
          <w:ilvl w:val="0"/>
          <w:numId w:val="3"/>
        </w:numPr>
        <w:ind w:firstLine="0" w:left="0"/>
        <w:jc w:val="both"/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7E56F4">
        <w:rPr>
          <w:b/>
        </w:rPr>
        <w:t>28</w:t>
      </w:r>
      <w:r w:rsidR="00BC1925" w:rsidRPr="00A415D8">
        <w:rPr>
          <w:b/>
        </w:rPr>
        <w:t xml:space="preserve">. </w:t>
      </w:r>
      <w:r w:rsidR="007E56F4">
        <w:rPr>
          <w:b/>
        </w:rPr>
        <w:t>siječnja</w:t>
      </w:r>
      <w:r w:rsidR="00AC2420">
        <w:rPr>
          <w:b/>
        </w:rPr>
        <w:t xml:space="preserve"> 2019</w:t>
      </w:r>
      <w:r w:rsidR="00C17824" w:rsidRPr="00A415D8">
        <w:rPr>
          <w:b/>
        </w:rPr>
        <w:t xml:space="preserve">. u </w:t>
      </w:r>
      <w:r w:rsidR="00B363E6">
        <w:rPr>
          <w:b/>
        </w:rPr>
        <w:t>9,45</w:t>
      </w:r>
      <w:r w:rsidR="00C17824" w:rsidRPr="00A415D8">
        <w:rPr>
          <w:b/>
        </w:rPr>
        <w:t xml:space="preserve"> sati kod </w:t>
      </w:r>
      <w:r w:rsidR="00A415D8" w:rsidRPr="005D7BF8">
        <w:rPr>
          <w:b/>
        </w:rPr>
        <w:t xml:space="preserve">Trgovačkog suda u Zadru, </w:t>
      </w:r>
      <w:r w:rsidR="00A415D8">
        <w:rPr>
          <w:b/>
        </w:rPr>
        <w:t xml:space="preserve"> Stalna služba u Šibeniku, Stjepana Radića 81, sudnica 212.</w:t>
      </w:r>
    </w:p>
    <w:p w:rsidRDefault="00A415D8" w:rsidP="00A415D8" w:rsidR="00A415D8" w:rsidRPr="007E0FEA">
      <w:pPr>
        <w:jc w:val="both"/>
      </w:pPr>
    </w:p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</w:t>
      </w:r>
      <w:r w:rsidR="00512311">
        <w:t>Trgovačkog suda u Zadru</w:t>
      </w:r>
      <w:r w:rsidR="006C2952">
        <w:t>, Stalna služba u Šibeniku</w:t>
      </w:r>
      <w:r w:rsidR="00DC0BDC">
        <w:t xml:space="preserve">, </w:t>
      </w:r>
      <w:r w:rsidR="00DC0BDC" w:rsidRPr="007E0FEA">
        <w:t>upisnik brodov</w:t>
      </w:r>
      <w:r w:rsidR="00DC0BDC">
        <w:t xml:space="preserve">a, upisnik brodova u izgradnji </w:t>
      </w:r>
      <w:r w:rsidR="00DC0BDC" w:rsidRPr="007E0FEA">
        <w:t>i upisnik prava intelektualnog vlasništva</w:t>
      </w:r>
      <w:r w:rsidR="0039699B" w:rsidRPr="007E0FEA">
        <w:t>.</w:t>
      </w:r>
    </w:p>
    <w:p w:rsidRDefault="007E56F4" w:rsidP="0039699B" w:rsidR="007E56F4">
      <w:pPr>
        <w:jc w:val="both"/>
      </w:pPr>
    </w:p>
    <w:p w:rsidRDefault="007E56F4" w:rsidP="0039699B" w:rsidR="007E56F4">
      <w:pPr>
        <w:jc w:val="both"/>
      </w:pPr>
      <w:r>
        <w:tab/>
        <w:t xml:space="preserve">IX. Određuje se upis zabilježbe otvaranja stečajnog postupka u zemljišnim knjigama Općinskog suda u Šibeniku na čz. 868/5 i čz. 868/6 zk. ul. 3775 k.o. Rogoznica, čz. 868/1 na suvlasnički dio 27 (212/2612) u odnosu na 107/2612 dijela koji je u vlasništvu ZMAJEVO OKO d.o.o., Rogoznica, u stečaju, čz. 2163/15, čz. 2163/16, čz. 2166/3, čz. 2166/4, zk ul. 4293, k.o. Rogoznica, čz. 2138/1, čz. 2140/3 i </w:t>
      </w:r>
      <w:r w:rsidR="0023756B">
        <w:t xml:space="preserve">čz. </w:t>
      </w:r>
      <w:r>
        <w:t>2163/18, zk. ul. 4395, ko. Rogoznica</w:t>
      </w:r>
      <w:r w:rsidR="0023756B">
        <w:t>, čz. 2139/28 i čz. 2139/29, zk. ul. 4714 k.o Rogoznica.</w:t>
      </w:r>
    </w:p>
    <w:p w:rsidRDefault="00A23103" w:rsidP="0039699B" w:rsidR="00A23103">
      <w:pPr>
        <w:jc w:val="both"/>
      </w:pPr>
    </w:p>
    <w:p w:rsidRDefault="00A23103" w:rsidP="0039699B" w:rsidR="00A23103">
      <w:pPr>
        <w:jc w:val="both"/>
      </w:pPr>
      <w:r>
        <w:tab/>
        <w:t xml:space="preserve">X. </w:t>
      </w:r>
      <w:r w:rsidRPr="001C7D2C">
        <w:t xml:space="preserve">Nalaže se Financijskoj agenciji da naloži banci prijenos zaplijenjenoga iznosa predujma zaplijenjenog sa računa trgovačkog društva </w:t>
      </w:r>
      <w:r>
        <w:t>ZMAJEVO OKO-ROGOZNICA</w:t>
      </w:r>
      <w:r w:rsidRPr="00D66D2E">
        <w:t xml:space="preserve"> d.o.o., </w:t>
      </w:r>
      <w:r>
        <w:t>Rogoznica</w:t>
      </w:r>
      <w:r w:rsidRPr="00D66D2E">
        <w:t xml:space="preserve">, </w:t>
      </w:r>
      <w:r>
        <w:t>Rogozničkih branitelja 47</w:t>
      </w:r>
      <w:r w:rsidRPr="00D66D2E">
        <w:t xml:space="preserve">, OIB: </w:t>
      </w:r>
      <w:r>
        <w:t>19517378420</w:t>
      </w:r>
      <w:r w:rsidRPr="001C7D2C">
        <w:t xml:space="preserve">, na račun suda </w:t>
      </w:r>
      <w:r w:rsidRPr="00E16F5A">
        <w:t>HR4323900011300000857</w:t>
      </w:r>
      <w:r>
        <w:t>,</w:t>
      </w:r>
      <w:r w:rsidRPr="00E16F5A">
        <w:t xml:space="preserve"> </w:t>
      </w:r>
      <w:r>
        <w:t xml:space="preserve">model plaćanja 05, s </w:t>
      </w:r>
      <w:r w:rsidRPr="00E16F5A">
        <w:t>poziv</w:t>
      </w:r>
      <w:r>
        <w:t>om</w:t>
      </w:r>
      <w:r w:rsidRPr="00E16F5A">
        <w:t xml:space="preserve"> na broj 221-</w:t>
      </w:r>
      <w:r>
        <w:t>457</w:t>
      </w:r>
      <w:r w:rsidRPr="00E16F5A">
        <w:t>-201</w:t>
      </w:r>
      <w:r>
        <w:t>7</w:t>
      </w:r>
      <w:r w:rsidRPr="00E16F5A">
        <w:t>.</w:t>
      </w:r>
    </w:p>
    <w:p w:rsidRDefault="00A05A04" w:rsidP="00DC0BDC" w:rsidR="00A05A04">
      <w:pPr>
        <w:jc w:val="both"/>
      </w:pPr>
    </w:p>
    <w:p w:rsidRDefault="000F60FD" w:rsidP="00A05A04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AE4554" w:rsidP="00006497" w:rsidR="00006497">
      <w:pPr>
        <w:jc w:val="both"/>
      </w:pPr>
      <w:r w:rsidRPr="00512311">
        <w:tab/>
      </w:r>
      <w:r w:rsidR="00006497">
        <w:t>Fina</w:t>
      </w:r>
      <w:r w:rsidR="007E49F6">
        <w:t xml:space="preserve">ncijska agencija je ovom sudu </w:t>
      </w:r>
      <w:r w:rsidR="00256688">
        <w:t>2</w:t>
      </w:r>
      <w:r w:rsidR="00006497">
        <w:t xml:space="preserve">. </w:t>
      </w:r>
      <w:r w:rsidR="00256688">
        <w:t>studenog</w:t>
      </w:r>
      <w:r w:rsidR="00AC2420">
        <w:t xml:space="preserve"> 2017</w:t>
      </w:r>
      <w:r w:rsidR="00006497">
        <w:t xml:space="preserve">. dostavila prijedlog za otvaranje stečajnog postupka nad ovim dužnikom. Iz prijedloga proizlazi da je društvo u neprekidnoj blokadi više od </w:t>
      </w:r>
      <w:r w:rsidR="00AC2420">
        <w:t>120</w:t>
      </w:r>
      <w:r w:rsidR="00006497">
        <w:t xml:space="preserve"> dana sa </w:t>
      </w:r>
      <w:r w:rsidR="00256688">
        <w:t>542</w:t>
      </w:r>
      <w:r w:rsidR="00AC2420">
        <w:t>.</w:t>
      </w:r>
      <w:r w:rsidR="00256688">
        <w:t>739</w:t>
      </w:r>
      <w:r w:rsidR="00AC2420">
        <w:t>,</w:t>
      </w:r>
      <w:r w:rsidR="00256688">
        <w:t>94</w:t>
      </w:r>
      <w:r w:rsidR="00AC2420">
        <w:t xml:space="preserve"> kuna</w:t>
      </w:r>
      <w:r w:rsidR="00006497">
        <w:t xml:space="preserve"> nepodmirenih dospjelih osnova za  plaćanje.</w:t>
      </w:r>
    </w:p>
    <w:p w:rsidRDefault="00006497" w:rsidP="00006497" w:rsidR="00006497" w:rsidRPr="00761D2F">
      <w:pPr>
        <w:jc w:val="both"/>
        <w:rPr>
          <w:b/>
        </w:rPr>
      </w:pPr>
      <w:r>
        <w:tab/>
        <w:t>Rješenjem ovog suda posl. br. 1 St-</w:t>
      </w:r>
      <w:r w:rsidR="00256688">
        <w:t>457</w:t>
      </w:r>
      <w:r w:rsidR="00245660">
        <w:t>/17</w:t>
      </w:r>
      <w:r>
        <w:t xml:space="preserve">-4 od </w:t>
      </w:r>
      <w:r w:rsidR="00256688">
        <w:t>16</w:t>
      </w:r>
      <w:r>
        <w:t xml:space="preserve">. </w:t>
      </w:r>
      <w:r w:rsidR="00256688">
        <w:t>studenog</w:t>
      </w:r>
      <w:r>
        <w:t xml:space="preserve"> </w:t>
      </w:r>
      <w:r w:rsidR="00245660">
        <w:t>2017</w:t>
      </w:r>
      <w:r>
        <w:t xml:space="preserve">. pokrenut je postupak radi utvrđivanja uvjeta za otvaranje stečajnog postupka (prethodni postupak) nad dužnikom. </w:t>
      </w:r>
    </w:p>
    <w:p w:rsidRDefault="00006497" w:rsidP="00006497" w:rsidR="00006497" w:rsidRPr="00E26CBE">
      <w:pPr>
        <w:ind w:firstLine="708"/>
        <w:jc w:val="both"/>
      </w:pPr>
      <w:r w:rsidRPr="007740A9">
        <w:t xml:space="preserve">Rješenjem od </w:t>
      </w:r>
      <w:r w:rsidR="00256688">
        <w:t>29</w:t>
      </w:r>
      <w:r>
        <w:t xml:space="preserve">. </w:t>
      </w:r>
      <w:r w:rsidR="00256688">
        <w:t>kolovoza</w:t>
      </w:r>
      <w:r w:rsidRPr="007740A9">
        <w:t xml:space="preserve"> 201</w:t>
      </w:r>
      <w:r w:rsidR="00245660">
        <w:t>8</w:t>
      </w:r>
      <w:r w:rsidRPr="007740A9">
        <w:t>. imenovan</w:t>
      </w:r>
      <w:r w:rsidR="00245660">
        <w:t xml:space="preserve"> je privremen</w:t>
      </w:r>
      <w:r w:rsidR="00256688">
        <w:t>i stečajni</w:t>
      </w:r>
      <w:r w:rsidRPr="007740A9">
        <w:t xml:space="preserve"> upravitelj</w:t>
      </w:r>
      <w:r w:rsidR="00256688">
        <w:t xml:space="preserve"> koji je svoje izvješće dostavio</w:t>
      </w:r>
      <w:r w:rsidRPr="007740A9">
        <w:t xml:space="preserve"> </w:t>
      </w:r>
      <w:r w:rsidR="00256688">
        <w:t>29</w:t>
      </w:r>
      <w:r>
        <w:t xml:space="preserve">. </w:t>
      </w:r>
      <w:r w:rsidR="00256688">
        <w:t>kolovoza</w:t>
      </w:r>
      <w:r w:rsidR="00245660">
        <w:t xml:space="preserve"> 2018</w:t>
      </w:r>
      <w:r>
        <w:t>. I</w:t>
      </w:r>
      <w:r w:rsidR="002A7EE0">
        <w:t>z izvješća privre</w:t>
      </w:r>
      <w:r w:rsidR="00256688">
        <w:t>menog stečajnog</w:t>
      </w:r>
      <w:r w:rsidR="00AC2420">
        <w:t xml:space="preserve"> upravitelj</w:t>
      </w:r>
      <w:r w:rsidR="00256688">
        <w:t>a</w:t>
      </w:r>
      <w:r>
        <w:t xml:space="preserve"> proizašlo je da stečajni dužnik ima imovine unovčenjem koje bi se mogli pokriti troškovi stečajnog postupka i dijelom vjerovnici.</w:t>
      </w:r>
    </w:p>
    <w:p w:rsidRDefault="00006497" w:rsidP="00006497" w:rsidR="00006497">
      <w:pPr>
        <w:jc w:val="both"/>
      </w:pPr>
      <w:r w:rsidRPr="00BB48AF">
        <w:tab/>
      </w:r>
      <w:r>
        <w:t>Obzirom da je utvrđeno postojanje stečajnog razloga jer je stečajni dužnik nesposoban za plaćanje budući ne može ispunjavati svoje dospjele novčane obveze u smislu čl. 6. st. 1. i 2. Stečajnog zakona (Narodne novine broj 71/15</w:t>
      </w:r>
      <w:r w:rsidR="0023756B">
        <w:t xml:space="preserve"> i 104/17</w:t>
      </w:r>
      <w:r>
        <w:t xml:space="preserve">), kao i obzirom da isti ima imovinu i to nekretnine, </w:t>
      </w:r>
      <w:r w:rsidRPr="00BB48AF">
        <w:t>to je u smislu članaka 53.</w:t>
      </w:r>
      <w:r>
        <w:t>,</w:t>
      </w:r>
      <w:r w:rsidRPr="00BB48AF">
        <w:t xml:space="preserve"> 54. i 55. Stečajnog zakona odlučeno </w:t>
      </w:r>
      <w:r>
        <w:t>o otvaranju stečajnog postupka</w:t>
      </w:r>
      <w:r w:rsidRPr="00BB48AF">
        <w:t xml:space="preserve">.  </w:t>
      </w:r>
    </w:p>
    <w:p w:rsidRDefault="00006497" w:rsidP="00006497" w:rsidR="00006497">
      <w:pPr>
        <w:jc w:val="both"/>
      </w:pPr>
      <w:r w:rsidRPr="007E0FEA">
        <w:t xml:space="preserve">           Sukladno članku</w:t>
      </w:r>
      <w:r>
        <w:t xml:space="preserve"> 85. st. 2. Steč</w:t>
      </w:r>
      <w:r w:rsidR="0023756B">
        <w:t>ajnog zakona sud je za stečajnog upravitelja</w:t>
      </w:r>
      <w:r>
        <w:t xml:space="preserve"> imenovao </w:t>
      </w:r>
      <w:r w:rsidR="00256688">
        <w:t>Josipa Jadrana Sekso</w:t>
      </w:r>
      <w:r w:rsidR="002A7EE0">
        <w:t xml:space="preserve"> koji</w:t>
      </w:r>
      <w:r>
        <w:t xml:space="preserve"> je prethodno imenovan</w:t>
      </w:r>
      <w:r w:rsidR="0023756B">
        <w:t xml:space="preserve"> privremeni</w:t>
      </w:r>
      <w:r w:rsidR="00AC2420">
        <w:t>m</w:t>
      </w:r>
      <w:r>
        <w:t xml:space="preserve"> stečajn</w:t>
      </w:r>
      <w:r w:rsidR="0023756B">
        <w:t>i</w:t>
      </w:r>
      <w:r w:rsidR="00256688">
        <w:t>m upraviteljem</w:t>
      </w:r>
      <w:r>
        <w:t xml:space="preserve"> u skladu s odredbama č</w:t>
      </w:r>
      <w:r w:rsidR="002A7EE0">
        <w:t>l. 84. st. 1. Stečajnog zakona.</w:t>
      </w:r>
    </w:p>
    <w:p w:rsidRDefault="00006497" w:rsidP="00006497" w:rsidR="00006497">
      <w:pPr>
        <w:ind w:firstLine="708"/>
        <w:jc w:val="both"/>
      </w:pPr>
      <w:r w:rsidRPr="007E0FEA">
        <w:t xml:space="preserve">Nalog iz točke </w:t>
      </w:r>
      <w:r>
        <w:t xml:space="preserve">VIII. </w:t>
      </w:r>
      <w:r w:rsidR="0023756B">
        <w:t xml:space="preserve">i IX.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006497" w:rsidP="00006497" w:rsidR="00AE4554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</w:t>
      </w:r>
      <w:r>
        <w:t>toga je odlučeno kao u izreci.</w:t>
      </w:r>
      <w:r w:rsidR="00AE4554" w:rsidRPr="007E0FEA">
        <w:t xml:space="preserve">  </w:t>
      </w:r>
    </w:p>
    <w:p w:rsidRDefault="00AE4554" w:rsidP="00AE4554" w:rsidR="00AE4554" w:rsidRPr="007E0FEA">
      <w:pPr>
        <w:jc w:val="both"/>
      </w:pPr>
    </w:p>
    <w:p w:rsidRDefault="00B74BED" w:rsidP="00B74BED" w:rsidR="00B74BED" w:rsidRPr="007E0FEA">
      <w:pPr>
        <w:ind w:firstLine="708"/>
        <w:jc w:val="center"/>
      </w:pPr>
      <w:r w:rsidRPr="007E0FEA">
        <w:t xml:space="preserve">U Zadru, </w:t>
      </w:r>
      <w:r w:rsidR="0023756B">
        <w:t>13</w:t>
      </w:r>
      <w:r w:rsidR="00ED4B65">
        <w:t>.</w:t>
      </w:r>
      <w:r w:rsidR="00DC0BDC">
        <w:t xml:space="preserve"> </w:t>
      </w:r>
      <w:r w:rsidR="0023756B">
        <w:t>studenog</w:t>
      </w:r>
      <w:r w:rsidR="00245660">
        <w:t xml:space="preserve"> 2018</w:t>
      </w:r>
      <w:r w:rsidR="005D7BF8">
        <w:t>.</w:t>
      </w:r>
      <w:r w:rsidRPr="007E0FEA">
        <w:t xml:space="preserve"> </w:t>
      </w:r>
    </w:p>
    <w:p w:rsidRDefault="00B74BED" w:rsidP="00B74BED" w:rsidR="00B74BED">
      <w:pPr>
        <w:jc w:val="both"/>
      </w:pPr>
    </w:p>
    <w:p w:rsidRDefault="00063B8C" w:rsidP="00063B8C" w:rsidR="00A035E8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035E8">
        <w:t>Sutkinja</w:t>
      </w:r>
    </w:p>
    <w:p w:rsidRDefault="00063B8C" w:rsidP="00063B8C" w:rsidR="00B74BED">
      <w:r>
        <w:t>Ante Rubelj</w:t>
      </w:r>
      <w:r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  <w:t>Ardena Bajlo</w:t>
      </w:r>
      <w:r>
        <w:t>, v.r.</w:t>
      </w:r>
    </w:p>
    <w:p w:rsidRDefault="00B74BED" w:rsidP="00B74BED" w:rsidR="00B74BED">
      <w:pPr>
        <w:jc w:val="both"/>
        <w:rPr>
          <w:b/>
        </w:rPr>
      </w:pPr>
    </w:p>
    <w:p w:rsidRDefault="00A60A07" w:rsidP="00C44DAD" w:rsidR="00B74BED" w:rsidRPr="004340F3">
      <w:pPr>
        <w:tabs>
          <w:tab w:pos="4535" w:val="center"/>
        </w:tabs>
        <w:jc w:val="both"/>
      </w:pPr>
      <w:r>
        <w:t>Pouka o pravnom lijeku</w:t>
      </w:r>
      <w:r w:rsidR="00B74BED" w:rsidRPr="004340F3">
        <w:t>:</w:t>
      </w:r>
      <w:r w:rsidR="00C44DAD">
        <w:tab/>
      </w:r>
    </w:p>
    <w:p w:rsidRDefault="00B74BED" w:rsidP="00B74BED" w:rsidR="00B74BED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B74BED" w:rsidP="00B74BED" w:rsidR="00B74BED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 xml:space="preserve">u od 8 dana od </w:t>
      </w:r>
      <w:r w:rsidR="00C64B78">
        <w:t>dostave</w:t>
      </w:r>
      <w:r>
        <w:t xml:space="preserve"> rješenja, odnosno od isteka osmog dana od dana objave na e-oglasnoj ploči suda.</w:t>
      </w:r>
    </w:p>
    <w:p w:rsidRDefault="00B74BED" w:rsidP="00B74BED" w:rsidR="00B74BED">
      <w:pPr>
        <w:ind w:firstLine="705"/>
        <w:jc w:val="both"/>
      </w:pPr>
    </w:p>
    <w:p w:rsidRDefault="00B74BED" w:rsidP="00B74BED" w:rsidR="00B74BED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350B31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6C2952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ED4B65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6C2952">
        <w:rPr>
          <w:color w:val="000000"/>
        </w:rPr>
        <w:t>Šibenik</w:t>
      </w:r>
      <w:r w:rsidRPr="007E0FEA">
        <w:rPr>
          <w:color w:val="000000"/>
        </w:rPr>
        <w:t xml:space="preserve"> – registru brodova,</w:t>
      </w:r>
    </w:p>
    <w:p w:rsidRDefault="00ED4B65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Državni zavod</w:t>
      </w:r>
      <w:r w:rsidR="00B74BED" w:rsidRPr="007E0FEA">
        <w:rPr>
          <w:color w:val="000000"/>
        </w:rPr>
        <w:t xml:space="preserve"> za </w:t>
      </w:r>
      <w:r w:rsidR="00B74BED" w:rsidRPr="007E0FEA">
        <w:rPr>
          <w:bCs/>
          <w:color w:val="000000"/>
        </w:rPr>
        <w:t>intelektualno vlasništvo</w:t>
      </w:r>
      <w:r w:rsidR="00B74BED" w:rsidRPr="007E0FEA">
        <w:rPr>
          <w:color w:val="000000"/>
        </w:rPr>
        <w:t>, Ulica grada Vukovara 78, 10 000 Zagreb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B74BED" w:rsidP="00B74BED" w:rsidR="00B74BED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B74BED" w:rsidP="00B74BED" w:rsidR="00B74BED" w:rsidRPr="007E0FEA">
      <w:pPr>
        <w:ind w:hanging="705" w:left="705"/>
        <w:rPr>
          <w:b/>
          <w:color w:val="000000"/>
        </w:rPr>
      </w:pPr>
    </w:p>
    <w:p w:rsidRDefault="00B74BED" w:rsidP="00B74BED" w:rsidR="00B74BED" w:rsidRPr="007E0FEA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3A199E" w:rsidP="00B74BED" w:rsidR="003A199E">
      <w:pPr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311" w:rsidR="00512311">
      <w:r>
        <w:separator/>
      </w:r>
    </w:p>
  </w:endnote>
  <w:endnote w:id="0" w:type="continuationSeparator">
    <w:p w:rsidRDefault="00512311" w:rsidR="00512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226C22" w:rsidR="0051231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2311" w:rsidP="00226C22" w:rsidR="0051231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226C22" w:rsidR="0051231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311" w:rsidR="00512311">
      <w:r>
        <w:separator/>
      </w:r>
    </w:p>
  </w:footnote>
  <w:footnote w:id="0" w:type="continuationSeparator">
    <w:p w:rsidRDefault="00512311" w:rsidR="005123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D83596" w:rsidR="005123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2311" w:rsidR="005123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D83596" w:rsidR="00512311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063B8C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512311" w:rsidP="00C61A2E" w:rsidR="00512311">
    <w:pPr>
      <w:pStyle w:val="Zaglavlje"/>
      <w:jc w:val="right"/>
    </w:pPr>
    <w:r w:rsidRPr="005B49F8">
      <w:t>Poslovni broj</w:t>
    </w:r>
    <w:r w:rsidR="00006497">
      <w:t>:</w:t>
    </w:r>
    <w:r w:rsidRPr="005B49F8">
      <w:t xml:space="preserve"> 1 St-</w:t>
    </w:r>
    <w:r w:rsidR="00256688">
      <w:t>457</w:t>
    </w:r>
    <w:r w:rsidR="00006497">
      <w:t>/17</w:t>
    </w:r>
    <w:r>
      <w:t>-</w:t>
    </w:r>
    <w:r w:rsidR="007E56F4">
      <w:t>26</w:t>
    </w:r>
  </w:p>
  <w:p w:rsidRDefault="00512311" w:rsidP="00C61A2E" w:rsidR="005123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497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3B8C"/>
    <w:rsid w:val="000656C7"/>
    <w:rsid w:val="00074068"/>
    <w:rsid w:val="000761E0"/>
    <w:rsid w:val="00082AF5"/>
    <w:rsid w:val="00091540"/>
    <w:rsid w:val="000B40A8"/>
    <w:rsid w:val="000D62E6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47DE4"/>
    <w:rsid w:val="00152811"/>
    <w:rsid w:val="0015752D"/>
    <w:rsid w:val="00182066"/>
    <w:rsid w:val="00183F84"/>
    <w:rsid w:val="001863E2"/>
    <w:rsid w:val="00197E79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3756B"/>
    <w:rsid w:val="00240A10"/>
    <w:rsid w:val="00243A47"/>
    <w:rsid w:val="00245660"/>
    <w:rsid w:val="00256688"/>
    <w:rsid w:val="002577D3"/>
    <w:rsid w:val="00261D4C"/>
    <w:rsid w:val="002749FF"/>
    <w:rsid w:val="00276096"/>
    <w:rsid w:val="00283377"/>
    <w:rsid w:val="002864B0"/>
    <w:rsid w:val="002879A3"/>
    <w:rsid w:val="00292A99"/>
    <w:rsid w:val="002936E9"/>
    <w:rsid w:val="002A7EE0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0B31"/>
    <w:rsid w:val="003533F5"/>
    <w:rsid w:val="00367CD6"/>
    <w:rsid w:val="00373239"/>
    <w:rsid w:val="00382406"/>
    <w:rsid w:val="0039699B"/>
    <w:rsid w:val="0039713D"/>
    <w:rsid w:val="003A12A4"/>
    <w:rsid w:val="003A199E"/>
    <w:rsid w:val="003A26DA"/>
    <w:rsid w:val="003A3D2B"/>
    <w:rsid w:val="003A5D2B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40FE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2311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4597"/>
    <w:rsid w:val="0058144A"/>
    <w:rsid w:val="00583DA5"/>
    <w:rsid w:val="0058440C"/>
    <w:rsid w:val="00586BE6"/>
    <w:rsid w:val="005A6A45"/>
    <w:rsid w:val="005B49F8"/>
    <w:rsid w:val="005C1AA1"/>
    <w:rsid w:val="005D493C"/>
    <w:rsid w:val="005D7B8D"/>
    <w:rsid w:val="005D7BF8"/>
    <w:rsid w:val="005E0826"/>
    <w:rsid w:val="005F165B"/>
    <w:rsid w:val="005F5A9D"/>
    <w:rsid w:val="00600F72"/>
    <w:rsid w:val="006217CF"/>
    <w:rsid w:val="006238B0"/>
    <w:rsid w:val="0063122E"/>
    <w:rsid w:val="006321BA"/>
    <w:rsid w:val="00633D85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2952"/>
    <w:rsid w:val="006C4421"/>
    <w:rsid w:val="006C6491"/>
    <w:rsid w:val="006C66B1"/>
    <w:rsid w:val="006D1696"/>
    <w:rsid w:val="006D5DF5"/>
    <w:rsid w:val="006D749E"/>
    <w:rsid w:val="006E2B3B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6706D"/>
    <w:rsid w:val="007740A9"/>
    <w:rsid w:val="00783D0D"/>
    <w:rsid w:val="00785B18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49F6"/>
    <w:rsid w:val="007E56F4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0126"/>
    <w:rsid w:val="008730C0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245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5DD5"/>
    <w:rsid w:val="009F6DC2"/>
    <w:rsid w:val="00A010AB"/>
    <w:rsid w:val="00A01B27"/>
    <w:rsid w:val="00A035E8"/>
    <w:rsid w:val="00A05A04"/>
    <w:rsid w:val="00A14490"/>
    <w:rsid w:val="00A16D8F"/>
    <w:rsid w:val="00A2158D"/>
    <w:rsid w:val="00A23103"/>
    <w:rsid w:val="00A27796"/>
    <w:rsid w:val="00A329ED"/>
    <w:rsid w:val="00A333CE"/>
    <w:rsid w:val="00A3742D"/>
    <w:rsid w:val="00A41303"/>
    <w:rsid w:val="00A415D8"/>
    <w:rsid w:val="00A565C3"/>
    <w:rsid w:val="00A60A07"/>
    <w:rsid w:val="00A63178"/>
    <w:rsid w:val="00A631E4"/>
    <w:rsid w:val="00A72854"/>
    <w:rsid w:val="00A7416F"/>
    <w:rsid w:val="00A7442C"/>
    <w:rsid w:val="00A74885"/>
    <w:rsid w:val="00A7702A"/>
    <w:rsid w:val="00AB29B4"/>
    <w:rsid w:val="00AB7AB2"/>
    <w:rsid w:val="00AC0D8C"/>
    <w:rsid w:val="00AC1647"/>
    <w:rsid w:val="00AC2420"/>
    <w:rsid w:val="00AD227D"/>
    <w:rsid w:val="00AD78A7"/>
    <w:rsid w:val="00AE052F"/>
    <w:rsid w:val="00AE4554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363E6"/>
    <w:rsid w:val="00B74BED"/>
    <w:rsid w:val="00B86255"/>
    <w:rsid w:val="00BA0C0C"/>
    <w:rsid w:val="00BA167A"/>
    <w:rsid w:val="00BA45E4"/>
    <w:rsid w:val="00BB48AF"/>
    <w:rsid w:val="00BC1925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BF6466"/>
    <w:rsid w:val="00C025FC"/>
    <w:rsid w:val="00C04054"/>
    <w:rsid w:val="00C05DFE"/>
    <w:rsid w:val="00C13944"/>
    <w:rsid w:val="00C17755"/>
    <w:rsid w:val="00C17824"/>
    <w:rsid w:val="00C22116"/>
    <w:rsid w:val="00C44DAD"/>
    <w:rsid w:val="00C47DE6"/>
    <w:rsid w:val="00C54811"/>
    <w:rsid w:val="00C569BB"/>
    <w:rsid w:val="00C61A2E"/>
    <w:rsid w:val="00C64B78"/>
    <w:rsid w:val="00C72706"/>
    <w:rsid w:val="00C7534E"/>
    <w:rsid w:val="00C759B5"/>
    <w:rsid w:val="00C75D72"/>
    <w:rsid w:val="00C81E5A"/>
    <w:rsid w:val="00C831F9"/>
    <w:rsid w:val="00C900CE"/>
    <w:rsid w:val="00C914A5"/>
    <w:rsid w:val="00C92073"/>
    <w:rsid w:val="00C92C27"/>
    <w:rsid w:val="00CB3986"/>
    <w:rsid w:val="00CC240E"/>
    <w:rsid w:val="00CC3B7D"/>
    <w:rsid w:val="00CC3C07"/>
    <w:rsid w:val="00CC5312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436B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C0BDC"/>
    <w:rsid w:val="00DD7659"/>
    <w:rsid w:val="00DE3BDA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D4B65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06497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192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006497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3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B8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B8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B8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B8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06497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192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006497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3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B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B8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B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B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ZMAJEVO OKO-ROGOZNICA društvo s ograničenom odgovornošću za građenje i poslovne usluge</izvorni_sadrzaj>
    <derivirana_varijabla naziv="DomainObject.Predmet.ProtustrankaFormated_1">  ZMAJEVO OKO-ROGOZNICA društvo s ograničenom odgovornošću za građenje i poslovne usluge</derivirana_varijabla>
  </DomainObject.Predmet.ProtustrankaFormated>
  <DomainObject.Predmet.ProtustrankaFormatedOIB>
    <izvorni_sadrzaj>  ZMAJEVO OKO-ROGOZNICA društvo s ograničenom odgovornošću za građenje i poslovne usluge, OIB 19517378420</izvorni_sadrzaj>
    <derivirana_varijabla naziv="DomainObject.Predmet.ProtustrankaFormatedOIB_1">  ZMAJEVO OKO-ROGOZNICA društvo s ograničenom odgovornošću za građenje i poslovne usluge, OIB 19517378420</derivirana_varijabla>
  </DomainObject.Predmet.ProtustrankaFormatedOIB>
  <DomainObject.Predmet.ProtustrankaFormatedWithAdress>
    <izvorni_sadrzaj> ZMAJEVO OKO-ROGOZNICA društvo s ograničenom odgovornošću za građenje i poslovne usluge, Rogozničkih branitelja 47, 22202 Rogoznica</izvorni_sadrzaj>
    <derivirana_varijabla naziv="DomainObject.Predmet.ProtustrankaFormatedWithAdress_1"> ZMAJEVO OKO-ROGOZNICA društvo s ograničenom odgovornošću za građenje i poslovne usluge, Rogozničkih branitelja 47, 22202 Rogoznica</derivirana_varijabla>
  </DomainObject.Predmet.ProtustrankaFormatedWithAdress>
  <DomainObject.Predmet.ProtustrankaFormatedWithAdressOIB>
    <izvorni_sadrzaj> ZMAJEVO OKO-ROGOZNICA društvo s ograničenom odgovornošću za građenje i poslovne usluge, OIB 19517378420, Rogozničkih branitelja 47, 22202 Rogoznica</izvorni_sadrzaj>
    <derivirana_varijabla naziv="DomainObject.Predmet.ProtustrankaFormatedWithAdressOIB_1"> ZMAJEVO OKO-ROGOZNICA društvo s ograničenom odgovornošću za građenje i poslovne usluge, OIB 19517378420, Rogozničkih branitelja 47, 22202 Rogoznica</derivirana_varijabla>
  </DomainObject.Predmet.ProtustrankaFormatedWithAdressOIB>
  <DomainObject.Predmet.ProtustrankaWithAdress>
    <izvorni_sadrzaj>ZMAJEVO OKO-ROGOZNICA društvo s ograničenom odgovornošću za građenje i poslovne usluge Rogozničkih branitelja 47, 22202 Rogoznica</izvorni_sadrzaj>
    <derivirana_varijabla naziv="DomainObject.Predmet.ProtustrankaWithAdress_1">ZMAJEVO OKO-ROGOZNICA društvo s ograničenom odgovornošću za građenje i poslovne usluge Rogozničkih branitelja 47, 22202 Rogoznica</derivirana_varijabla>
  </DomainObject.Predmet.ProtustrankaWithAdress>
  <DomainObject.Predmet.ProtustrankaWithAdressOIB>
    <izvorni_sadrzaj>ZMAJEVO OKO-ROGOZNICA društvo s ograničenom odgovornošću za građenje i poslovne usluge, OIB 19517378420, Rogozničkih branitelja 47, 22202 Rogoznica</izvorni_sadrzaj>
    <derivirana_varijabla naziv="DomainObject.Predmet.ProtustrankaWithAdressOIB_1">ZMAJEVO OKO-ROGOZNICA društvo s ograničenom odgovornošću za građenje i poslovne usluge, OIB 19517378420, Rogozničkih branitelja 47, 22202 Rogoznica</derivirana_varijabla>
  </DomainObject.Predmet.ProtustrankaWithAdressOIB>
  <DomainObject.Predmet.ProtustrankaNazivFormated>
    <izvorni_sadrzaj>ZMAJEVO OKO-ROGOZNICA društvo s ograničenom odgovornošću za građenje i poslovne usluge</izvorni_sadrzaj>
    <derivirana_varijabla naziv="DomainObject.Predmet.ProtustrankaNazivFormated_1">ZMAJEVO OKO-ROGOZNICA društvo s ograničenom odgovornošću za građenje i poslovne usluge</derivirana_varijabla>
  </DomainObject.Predmet.ProtustrankaNazivFormated>
  <DomainObject.Predmet.ProtustrankaNazivFormatedOIB>
    <izvorni_sadrzaj>ZMAJEVO OKO-ROGOZNICA društvo s ograničenom odgovornošću za građenje i poslovne usluge, OIB 19517378420</izvorni_sadrzaj>
    <derivirana_varijabla naziv="DomainObject.Predmet.ProtustrankaNazivFormatedOIB_1">ZMAJEVO OKO-ROGOZNICA društvo s ograničenom odgovornošću za građenje i poslovne usluge, OIB 19517378420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ZMAJEVO OKO-ROGOZNICA društvo s ograničenom odgovornošću za građenje i poslovne usluge</item>
    </izvorni_sadrzaj>
    <derivirana_varijabla naziv="DomainObject.Predmet.ProtuStrankaListFormated_1">
      <item>ZMAJEVO OKO-ROGOZNICA društvo s ograničenom odgovornošću za građenje i poslovne usluge</item>
    </derivirana_varijabla>
  </DomainObject.Predmet.ProtuStrankaListFormated>
  <DomainObject.Predmet.ProtuStrankaListFormatedOIB>
    <izvorni_sadrzaj>
      <item>ZMAJEVO OKO-ROGOZNICA društvo s ograničenom odgovornošću za građenje i poslovne usluge, OIB 19517378420</item>
    </izvorni_sadrzaj>
    <derivirana_varijabla naziv="DomainObject.Predmet.ProtuStrankaListFormatedOIB_1">
      <item>ZMAJEVO OKO-ROGOZNICA društvo s ograničenom odgovornošću za građenje i poslovne usluge, OIB 19517378420</item>
    </derivirana_varijabla>
  </DomainObject.Predmet.ProtuStrankaListFormatedOIB>
  <DomainObject.Predmet.ProtuStrankaListFormatedWithAdress>
    <izvorni_sadrzaj>
      <item>ZMAJEVO OKO-ROGOZNICA društvo s ograničenom odgovornošću za građenje i poslovne usluge, Rogozničkih branitelja 47, 22202 Rogoznica</item>
    </izvorni_sadrzaj>
    <derivirana_varijabla naziv="DomainObject.Predmet.ProtuStrankaListFormatedWithAdress_1">
      <item>ZMAJEVO OKO-ROGOZNICA društvo s ograničenom odgovornošću za građenje i poslovne usluge, Rogozničkih branitelja 47, 22202 Rogoznica</item>
    </derivirana_varijabla>
  </DomainObject.Predmet.ProtuStrankaListFormatedWithAdress>
  <DomainObject.Predmet.ProtuStrankaListFormatedWithAdressOIB>
    <izvorni_sadrzaj>
      <item>ZMAJEVO OKO-ROGOZNICA društvo s ograničenom odgovornošću za građenje i poslovne usluge, OIB 19517378420, Rogozničkih branitelja 47, 22202 Rogoznica</item>
    </izvorni_sadrzaj>
    <derivirana_varijabla naziv="DomainObject.Predmet.ProtuStrankaListFormatedWithAdressOIB_1">
      <item>ZMAJEVO OKO-ROGOZNICA društvo s ograničenom odgovornošću za građenje i poslovne usluge, OIB 19517378420, Rogozničkih branitelja 47, 22202 Rogoznica</item>
    </derivirana_varijabla>
  </DomainObject.Predmet.ProtuStrankaListFormatedWithAdressOIB>
  <DomainObject.Predmet.ProtuStrankaListNazivFormated>
    <izvorni_sadrzaj>
      <item>ZMAJEVO OKO-ROGOZNICA društvo s ograničenom odgovornošću za građenje i poslovne usluge</item>
    </izvorni_sadrzaj>
    <derivirana_varijabla naziv="DomainObject.Predmet.ProtuStrankaListNazivFormated_1">
      <item>ZMAJEVO OKO-ROGOZNICA društvo s ograničenom odgovornošću za građenje i poslovne usluge</item>
    </derivirana_varijabla>
  </DomainObject.Predmet.ProtuStrankaListNazivFormated>
  <DomainObject.Predmet.ProtuStrankaListNazivFormatedOIB>
    <izvorni_sadrzaj>
      <item>ZMAJEVO OKO-ROGOZNICA društvo s ograničenom odgovornošću za građenje i poslovne usluge, OIB 19517378420</item>
    </izvorni_sadrzaj>
    <derivirana_varijabla naziv="DomainObject.Predmet.ProtuStrankaListNazivFormatedOIB_1">
      <item>ZMAJEVO OKO-ROGOZNICA društvo s ograničenom odgovornošću za građenje i poslovne usluge, OIB 19517378420</item>
    </derivirana_varijabla>
  </DomainObject.Predmet.ProtuStrankaListNazivFormatedOIB>
  <DomainObject.Predmet.OstaliListFormated>
    <izvorni_sadrzaj>
      <item>Željan Bego</item>
    </izvorni_sadrzaj>
    <derivirana_varijabla naziv="DomainObject.Predmet.OstaliListFormated_1">
      <item>Željan Bego</item>
    </derivirana_varijabla>
  </DomainObject.Predmet.OstaliListFormated>
  <DomainObject.Predmet.OstaliListFormatedOIB>
    <izvorni_sadrzaj>
      <item>Željan Bego, OIB 64057676530</item>
    </izvorni_sadrzaj>
    <derivirana_varijabla naziv="DomainObject.Predmet.OstaliListFormatedOIB_1">
      <item>Željan Bego, OIB 64057676530</item>
    </derivirana_varijabla>
  </DomainObject.Predmet.OstaliListFormatedOIB>
  <DomainObject.Predmet.OstaliListFormatedWithAdress>
    <izvorni_sadrzaj>
      <item>Željan Bego, Rogozničkih Branitelja 47, 22202 Rogoznica</item>
    </izvorni_sadrzaj>
    <derivirana_varijabla naziv="DomainObject.Predmet.OstaliListFormatedWithAdress_1">
      <item>Željan Bego, Rogozničkih Branitelja 47, 22202 Rogoznica</item>
    </derivirana_varijabla>
  </DomainObject.Predmet.OstaliListFormatedWithAdress>
  <DomainObject.Predmet.OstaliListFormatedWithAdressOIB>
    <izvorni_sadrzaj>
      <item>Željan Bego, OIB 64057676530, Rogozničkih Branitelja 47, 22202 Rogoznica</item>
    </izvorni_sadrzaj>
    <derivirana_varijabla naziv="DomainObject.Predmet.OstaliListFormatedWithAdressOIB_1">
      <item>Željan Bego, OIB 64057676530, Rogozničkih Branitelja 47, 22202 Rogoznica</item>
    </derivirana_varijabla>
  </DomainObject.Predmet.OstaliListFormatedWithAdressOIB>
  <DomainObject.Predmet.OstaliListNazivFormated>
    <izvorni_sadrzaj>
      <item>Željan Bego</item>
    </izvorni_sadrzaj>
    <derivirana_varijabla naziv="DomainObject.Predmet.OstaliListNazivFormated_1">
      <item>Željan Bego</item>
    </derivirana_varijabla>
  </DomainObject.Predmet.OstaliListNazivFormated>
  <DomainObject.Predmet.OstaliListNazivFormatedOIB>
    <izvorni_sadrzaj>
      <item>Željan Bego, OIB 64057676530</item>
    </izvorni_sadrzaj>
    <derivirana_varijabla naziv="DomainObject.Predmet.OstaliListNazivFormatedOIB_1">
      <item>Željan Bego, OIB 64057676530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ZMAJEVO OKO-ROGOZNICA društvo s ograničenom odgovornošću za građenje i poslovne usluge</izvorni_sadrzaj>
    <derivirana_varijabla naziv="DomainObject.Predmet.ProtustrankaIDrugi_1">ZMAJEVO OKO-ROGOZNICA društvo s ograničenom odgovornošću za građenje i poslovne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ZMAJEVO OKO-ROGOZNICA društvo s ograničenom odgovornošću za građenje i poslovne usluge, OIB 19517378420, Rogozničkih branitelja 47, 22202 Rogoznica</izvorni_sadrzaj>
    <derivirana_varijabla naziv="DomainObject.Predmet.ProtustrankaIDrugiAdressOIB_1">ZMAJEVO OKO-ROGOZNICA društvo s ograničenom odgovornošću za građenje i poslovne usluge, OIB 19517378420, Rogozničkih branitelja 47,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ZMAJEVO OKO-ROGOZNICA društvo s ograničenom odgovornošću za građenje i poslovne usluge</item>
      <item>Željan Bego</item>
    </izvorni_sadrzaj>
    <derivirana_varijabla naziv="DomainObject.Predmet.SudioniciListNaziv_1">
      <item>FINA - Podružnica Šibenik</item>
      <item>ZMAJEVO OKO-ROGOZNICA društvo s ograničenom odgovornošću za građenje i poslovne usluge</item>
      <item>Željan Bego</item>
    </derivirana_varijabla>
  </DomainObject.Predmet.SudioniciListNaziv>
  <DomainObject.Predmet.SudioniciListAdressOIB>
    <izvorni_sadrzaj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izvorni_sadrzaj>
    <derivirana_varijabla naziv="DomainObject.Predmet.SudioniciListAdressOIB_1"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19517378420</item>
      <item>, OIB 64057676530</item>
    </izvorni_sadrzaj>
    <derivirana_varijabla naziv="DomainObject.Predmet.SudioniciListNazivOIB_1">
      <item>, OIB 85821130368</item>
      <item>, OIB 19517378420</item>
      <item>, OIB 64057676530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St-457/2017-18</izvorni_sadrzaj>
    <derivirana_varijabla naziv="DomainObject.PredzadnjaOdlukaIzPredmeta.Oznaka_1">St-457/2017-18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7C3FDE-A025-49F2-A650-4D9EBAB2B6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953</properties:Words>
  <properties:Characters>5190</properties:Characters>
  <properties:Lines>129</properties:Lines>
  <properties:Paragraphs>48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2018-11-12T13:43:00Z</dcterms:created>
  <dc:creator>Ardena Bajlo</dc:creator>
  <cp:lastModifiedBy>Ante Rubelj</cp:lastModifiedBy>
  <cp:lastPrinted>2018-11-13T09:48:00Z</cp:lastPrinted>
  <dcterms:modified xmlns:xsi="http://www.w3.org/2001/XMLSchema-instance" xsi:type="dcterms:W3CDTF">2018-11-13T12:55:00Z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(1St-457-17 ZMAJEVO OKO-ROGOZNICA d.o.o.-Rješenje o otvaranju stečajnog postupka - NAKON PRIVREMENOG ST. - po novom SZ-u.docx)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