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72d8" w14:paraId="35372d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20</w:t>
      </w:r>
      <w:r w:rsidR="00A45A12">
        <w:t>95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45A12" w:rsidR="00A97264">
      <w:pPr>
        <w:pStyle w:val="Odlomakpopisa"/>
        <w:ind w:left="0"/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A45A12">
        <w:t>LYMPHA jednostavno društvo s ograničenom odgovornošću za ugostiteljstvo Osijek, Murska 13, OIB 22305253533, MBS 030155755</w:t>
      </w:r>
      <w:r>
        <w:t xml:space="preserve">, dana </w:t>
      </w:r>
      <w:r w:rsidR="00C77EEB">
        <w:t xml:space="preserve">21.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45A12" w:rsidR="00A45A1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A45A12">
        <w:t>LYMPHA jednostavno društvo s ograničenom odgovornošću za ugostiteljstvo Osijek, Murska 13, OIB 22305253533, MBS 030155755.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3D2729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3D2729">
        <w:t>Mateo Erceg iz Zagreba,  Radnička c. 30, OIB 93602617826.</w:t>
      </w:r>
    </w:p>
    <w:p w:rsidRDefault="003D2729" w:rsidP="003D2729" w:rsidR="003D2729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45A12">
        <w:t>LYMPHA jednostavno društvo s ograničenom odgovornošću za ugostiteljstvo Osijek, Murska 13, OIB 22305253533, MBS 030155755.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2C1396">
        <w:t xml:space="preserve">LYMPHA </w:t>
      </w:r>
      <w:r w:rsidR="00A13C4F">
        <w:t xml:space="preserve">jednostavno društvo s ograničenom odgovornošću za </w:t>
      </w:r>
      <w:r w:rsidR="002C1396">
        <w:t xml:space="preserve">ugostiteljstvo Osijek, Murska 13, </w:t>
      </w:r>
      <w:r w:rsidR="00A13C4F">
        <w:t xml:space="preserve">OIB </w:t>
      </w:r>
      <w:r w:rsidR="002C1396">
        <w:t>22305253533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20</w:t>
      </w:r>
      <w:r w:rsidR="002C1396">
        <w:t>95</w:t>
      </w:r>
      <w:r>
        <w:t>/1</w:t>
      </w:r>
      <w:r w:rsidR="002C1396">
        <w:t>6</w:t>
      </w:r>
      <w:r>
        <w:t xml:space="preserve">-3 sukladno čl. 430 Stečajni zakon </w:t>
      </w:r>
      <w:r>
        <w:lastRenderedPageBreak/>
        <w:t>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21.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3D2729" w:rsidP="00B506CA" w:rsidR="003D2729">
      <w:pPr>
        <w:tabs>
          <w:tab w:pos="1590" w:val="left"/>
        </w:tabs>
      </w:pPr>
    </w:p>
    <w:p w:rsidRDefault="003D2729" w:rsidP="00B506CA" w:rsidR="003D2729">
      <w:pPr>
        <w:tabs>
          <w:tab w:pos="1590" w:val="left"/>
        </w:tabs>
      </w:pPr>
    </w:p>
    <w:p w:rsidRDefault="003D2729" w:rsidP="00B506CA" w:rsidR="003D2729">
      <w:pPr>
        <w:tabs>
          <w:tab w:pos="1590" w:val="left"/>
        </w:tabs>
      </w:pPr>
    </w:p>
    <w:p w:rsidRDefault="003D2729" w:rsidP="00B506CA" w:rsidR="003D2729">
      <w:pPr>
        <w:tabs>
          <w:tab w:pos="1590" w:val="left"/>
        </w:tabs>
      </w:pPr>
    </w:p>
    <w:p w:rsidRDefault="003D2729" w:rsidP="00B506CA" w:rsidR="003D2729">
      <w:pPr>
        <w:tabs>
          <w:tab w:pos="1590" w:val="left"/>
        </w:tabs>
      </w:pPr>
    </w:p>
    <w:p w:rsidRDefault="003D2729" w:rsidP="00B506CA" w:rsidR="003D2729">
      <w:pPr>
        <w:tabs>
          <w:tab w:pos="1590" w:val="left"/>
        </w:tabs>
      </w:pPr>
    </w:p>
    <w:sectPr w:rsidSect="004115C3" w:rsidR="003D2729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38A" w:rsidP="00F961D8" w:rsidR="001A438A">
      <w:r>
        <w:separator/>
      </w:r>
    </w:p>
  </w:endnote>
  <w:endnote w:id="0" w:type="continuationSeparator">
    <w:p w:rsidRDefault="001A438A" w:rsidP="00F961D8" w:rsidR="001A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38A" w:rsidP="00F961D8" w:rsidR="001A438A">
      <w:r>
        <w:separator/>
      </w:r>
    </w:p>
  </w:footnote>
  <w:footnote w:id="0" w:type="continuationSeparator">
    <w:p w:rsidRDefault="001A438A" w:rsidP="00F961D8" w:rsidR="001A4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62D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20</w:t>
    </w:r>
    <w:r w:rsidR="002C1396">
      <w:t>95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A262D"/>
    <w:rsid w:val="000B0EF5"/>
    <w:rsid w:val="000D0EBE"/>
    <w:rsid w:val="00133937"/>
    <w:rsid w:val="00136383"/>
    <w:rsid w:val="00171D35"/>
    <w:rsid w:val="001A1D15"/>
    <w:rsid w:val="001A438A"/>
    <w:rsid w:val="001A7BAA"/>
    <w:rsid w:val="001C0834"/>
    <w:rsid w:val="001D657B"/>
    <w:rsid w:val="001F4DD3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1396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B545F"/>
    <w:rsid w:val="003D2729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B7C4F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13C4F"/>
    <w:rsid w:val="00A25CC0"/>
    <w:rsid w:val="00A42316"/>
    <w:rsid w:val="00A45A12"/>
    <w:rsid w:val="00A963B2"/>
    <w:rsid w:val="00A97264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26132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6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6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6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6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2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6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6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6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6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2095</izvorni_sadrzaj>
    <derivirana_varijabla naziv="DomainObject.Predmet.Broj_1">2095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St-2095/2016</izvorni_sadrzaj>
    <derivirana_varijabla naziv="DomainObject.Predmet.OznakaBroj_1">St-2095/2016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LYMPHA jednostavno društvo s ograničenom odgovornošću za ugostiteljstvo</izvorni_sadrzaj>
    <derivirana_varijabla naziv="DomainObject.Predmet.ProtustrankaFormated_1">  LYMPHA jednostavno društvo s ograničenom odgovornošću za ugostiteljstvo</derivirana_varijabla>
  </DomainObject.Predmet.ProtustrankaFormated>
  <DomainObject.Predmet.ProtustrankaFormatedOIB>
    <izvorni_sadrzaj>  LYMPHA jednostavno društvo s ograničenom odgovornošću za ugostiteljstvo, OIB 22305253533</izvorni_sadrzaj>
    <derivirana_varijabla naziv="DomainObject.Predmet.ProtustrankaFormatedOIB_1">  LYMPHA jednostavno društvo s ograničenom odgovornošću za ugostiteljstvo, OIB 22305253533</derivirana_varijabla>
  </DomainObject.Predmet.ProtustrankaFormatedOIB>
  <DomainObject.Predmet.ProtustrankaFormatedWithAdress>
    <izvorni_sadrzaj> LYMPHA jednostavno društvo s ograničenom odgovornošću za ugostiteljstvo, Murska 13, 31000 Osijek</izvorni_sadrzaj>
    <derivirana_varijabla naziv="DomainObject.Predmet.ProtustrankaFormatedWithAdress_1"> LYMPHA jednostavno društvo s ograničenom odgovornošću za ugostiteljstvo, Murska 13, 31000 Osijek</derivirana_varijabla>
  </DomainObject.Predmet.ProtustrankaFormatedWithAdress>
  <DomainObject.Predmet.ProtustrankaFormatedWithAdressOIB>
    <izvorni_sadrzaj> LYMPHA jednostavno društvo s ograničenom odgovornošću za ugostiteljstvo, OIB 22305253533, Murska 13, 31000 Osijek</izvorni_sadrzaj>
    <derivirana_varijabla naziv="DomainObject.Predmet.ProtustrankaFormatedWithAdressOIB_1"> LYMPHA jednostavno društvo s ograničenom odgovornošću za ugostiteljstvo, OIB 22305253533, Murska 13, 31000 Osijek</derivirana_varijabla>
  </DomainObject.Predmet.ProtustrankaFormatedWithAdressOIB>
  <DomainObject.Predmet.ProtustrankaWithAdress>
    <izvorni_sadrzaj>LYMPHA jednostavno društvo s ograničenom odgovornošću za ugostiteljstvo Murska 13, 31000 Osijek</izvorni_sadrzaj>
    <derivirana_varijabla naziv="DomainObject.Predmet.ProtustrankaWithAdress_1">LYMPHA jednostavno društvo s ograničenom odgovornošću za ugostiteljstvo Murska 13, 31000 Osijek</derivirana_varijabla>
  </DomainObject.Predmet.ProtustrankaWithAdress>
  <DomainObject.Predmet.ProtustrankaWithAdressOIB>
    <izvorni_sadrzaj>LYMPHA jednostavno društvo s ograničenom odgovornošću za ugostiteljstvo, OIB 22305253533, Murska 13, 31000 Osijek</izvorni_sadrzaj>
    <derivirana_varijabla naziv="DomainObject.Predmet.ProtustrankaWithAdressOIB_1">LYMPHA jednostavno društvo s ograničenom odgovornošću za ugostiteljstvo, OIB 22305253533, Murska 13, 31000 Osijek</derivirana_varijabla>
  </DomainObject.Predmet.ProtustrankaWithAdressOIB>
  <DomainObject.Predmet.ProtustrankaNazivFormated>
    <izvorni_sadrzaj>LYMPHA jednostavno društvo s ograničenom odgovornošću za ugostiteljstvo</izvorni_sadrzaj>
    <derivirana_varijabla naziv="DomainObject.Predmet.ProtustrankaNazivFormated_1">LYMPHA jednostavno društvo s ograničenom odgovornošću za ugostiteljstvo</derivirana_varijabla>
  </DomainObject.Predmet.ProtustrankaNazivFormated>
  <DomainObject.Predmet.ProtustrankaNazivFormatedOIB>
    <izvorni_sadrzaj>LYMPHA jednostavno društvo s ograničenom odgovornošću za ugostiteljstvo, OIB 22305253533</izvorni_sadrzaj>
    <derivirana_varijabla naziv="DomainObject.Predmet.ProtustrankaNazivFormatedOIB_1">LYMPHA jednostavno društvo s ograničenom odgovornošću za ugostiteljstvo, OIB 22305253533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LYMPHA jednostavno društvo s ograničenom odgovornošću za ugostiteljstvo</item>
    </izvorni_sadrzaj>
    <derivirana_varijabla naziv="DomainObject.Predmet.ProtuStrankaListFormated_1">
      <item>LYMPHA jednostavno društvo s ograničenom odgovornošću za ugostiteljstvo</item>
    </derivirana_varijabla>
  </DomainObject.Predmet.ProtuStrankaListFormated>
  <DomainObject.Predmet.ProtuStrankaListFormatedOIB>
    <izvorni_sadrzaj>
      <item>LYMPHA jednostavno društvo s ograničenom odgovornošću za ugostiteljstvo, OIB 22305253533</item>
    </izvorni_sadrzaj>
    <derivirana_varijabla naziv="DomainObject.Predmet.ProtuStrankaListFormatedOIB_1">
      <item>LYMPHA jednostavno društvo s ograničenom odgovornošću za ugostiteljstvo, OIB 22305253533</item>
    </derivirana_varijabla>
  </DomainObject.Predmet.ProtuStrankaListFormatedOIB>
  <DomainObject.Predmet.ProtuStrankaListFormatedWithAdress>
    <izvorni_sadrzaj>
      <item>LYMPHA jednostavno društvo s ograničenom odgovornošću za ugostiteljstvo, Murska 13, 31000 Osijek</item>
    </izvorni_sadrzaj>
    <derivirana_varijabla naziv="DomainObject.Predmet.ProtuStrankaListFormatedWithAdress_1">
      <item>LYMPHA jednostavno društvo s ograničenom odgovornošću za ugostiteljstvo, Murska 13, 31000 Osijek</item>
    </derivirana_varijabla>
  </DomainObject.Predmet.ProtuStrankaListFormatedWithAdress>
  <DomainObject.Predmet.ProtuStrankaListFormatedWithAdressOIB>
    <izvorni_sadrzaj>
      <item>LYMPHA jednostavno društvo s ograničenom odgovornošću za ugostiteljstvo, OIB 22305253533, Murska 13, 31000 Osijek</item>
    </izvorni_sadrzaj>
    <derivirana_varijabla naziv="DomainObject.Predmet.ProtuStrankaListFormatedWithAdressOIB_1">
      <item>LYMPHA jednostavno društvo s ograničenom odgovornošću za ugostiteljstvo, OIB 22305253533, Murska 13, 31000 Osijek</item>
    </derivirana_varijabla>
  </DomainObject.Predmet.ProtuStrankaListFormatedWithAdressOIB>
  <DomainObject.Predmet.ProtuStrankaListNazivFormated>
    <izvorni_sadrzaj>
      <item>LYMPHA jednostavno društvo s ograničenom odgovornošću za ugostiteljstvo</item>
    </izvorni_sadrzaj>
    <derivirana_varijabla naziv="DomainObject.Predmet.ProtuStrankaListNazivFormated_1">
      <item>LYMPHA jednostavno društvo s ograničenom odgovornošću za ugostiteljstvo</item>
    </derivirana_varijabla>
  </DomainObject.Predmet.ProtuStrankaListNazivFormated>
  <DomainObject.Predmet.ProtuStrankaListNazivFormatedOIB>
    <izvorni_sadrzaj>
      <item>LYMPHA jednostavno društvo s ograničenom odgovornošću za ugostiteljstvo, OIB 22305253533</item>
    </izvorni_sadrzaj>
    <derivirana_varijabla naziv="DomainObject.Predmet.ProtuStrankaListNazivFormatedOIB_1">
      <item>LYMPHA jednostavno društvo s ograničenom odgovornošću za ugostiteljstvo, OIB 22305253533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LYMPHA jednostavno društvo s ograničenom odgovornošću za ugostiteljstvo</izvorni_sadrzaj>
    <derivirana_varijabla naziv="DomainObject.Predmet.ProtustrankaIDrugi_1">LYMPHA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LYMPHA jednostavno društvo s ograničenom odgovornošću za ugostiteljstvo, OIB 22305253533, Murska 13, 31000 Osijek</izvorni_sadrzaj>
    <derivirana_varijabla naziv="DomainObject.Predmet.ProtustrankaIDrugiAdressOIB_1">LYMPHA jednostavno društvo s ograničenom odgovornošću za ugostiteljstvo, OIB 22305253533, Murska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LYMPHA jednostavno društvo s ograničenom odgovornošću za ugostiteljstvo</item>
    </izvorni_sadrzaj>
    <derivirana_varijabla naziv="DomainObject.Predmet.SudioniciListNaziv_1">
      <item>FINA RC OSIJEK</item>
      <item>LYMPHA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LYMPHA jednostavno društvo s ograničenom odgovornošću za ugostiteljstvo, OIB 22305253533, Murska 13,31000 Osijek</item>
    </izvorni_sadrzaj>
    <derivirana_varijabla naziv="DomainObject.Predmet.SudioniciListAdressOIB_1">
      <item>FINA RC OSIJEK, OIB 85821130368</item>
      <item>LYMPHA jednostavno društvo s ograničenom odgovornošću za ugostiteljstvo, OIB 22305253533, Murska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22305253533</item>
    </izvorni_sadrzaj>
    <derivirana_varijabla naziv="DomainObject.Predmet.SudioniciListNazivOIB_1">
      <item>, OIB 85821130368</item>
      <item>, OIB 22305253533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508EE-0B22-4FA7-A4FA-0E3B52D64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2203</properties:Characters>
  <properties:Lines>84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2016-10-21T06:29:00Z</dcterms:created>
  <dc:creator>Darija Miličević</dc:creator>
  <cp:lastModifiedBy>Darija Miličević</cp:lastModifiedBy>
  <cp:lastPrinted>2016-10-21T08:24:00Z</cp:lastPrinted>
  <dcterms:modified xmlns:xsi="http://www.w3.org/2001/XMLSchema-instance" xsi:type="dcterms:W3CDTF">2016-10-21T08:26:00Z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