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48f3ca" w14:paraId="748f3c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6236E">
        <w:rPr>
          <w:rFonts w:hAnsi="Times New Roman" w:ascii="Times New Roman"/>
          <w:b/>
          <w:sz w:val="24"/>
          <w:szCs w:val="24"/>
        </w:rPr>
        <w:t>5520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46236E">
        <w:rPr>
          <w:rFonts w:hAnsi="Times New Roman" w:ascii="Times New Roman"/>
          <w:sz w:val="24"/>
          <w:szCs w:val="24"/>
        </w:rPr>
        <w:t>5520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6236E" w:rsidRPr="0046236E">
        <w:rPr>
          <w:rFonts w:hAnsi="Times New Roman" w:ascii="Times New Roman"/>
          <w:sz w:val="24"/>
          <w:szCs w:val="24"/>
        </w:rPr>
        <w:t>V.M.T. - PROM D.O.O.  ZA PROIZVODNJU, TRGOVINU I USLUGE</w:t>
      </w:r>
      <w:r w:rsidR="007373E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6236E">
        <w:rPr>
          <w:rFonts w:hAnsi="Times New Roman" w:ascii="Times New Roman"/>
          <w:sz w:val="24"/>
          <w:szCs w:val="24"/>
        </w:rPr>
        <w:t>Lučkog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6236E" w:rsidRPr="0046236E">
        <w:rPr>
          <w:rFonts w:hAnsi="Times New Roman" w:ascii="Times New Roman"/>
          <w:sz w:val="24"/>
          <w:szCs w:val="24"/>
        </w:rPr>
        <w:t>92822084726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0BED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0B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0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0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0B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0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0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5520</izvorni_sadrzaj>
    <derivirana_varijabla naziv="DomainObject.Predmet.Broj_1">5520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St-5520/2015</izvorni_sadrzaj>
    <derivirana_varijabla naziv="DomainObject.Predmet.OznakaBroj_1">St-5520/2015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V.M.T. - PROM D.O.O.  ZA PROIZVODNJU, TRGOVINU I USLUGE</izvorni_sadrzaj>
    <derivirana_varijabla naziv="DomainObject.Predmet.ProtustrankaFormated_1">  V.M.T. - PROM D.O.O.  ZA PROIZVODNJU, TRGOVINU I USLUGE</derivirana_varijabla>
  </DomainObject.Predmet.ProtustrankaFormated>
  <DomainObject.Predmet.ProtustrankaFormatedOIB>
    <izvorni_sadrzaj>  V.M.T. - PROM D.O.O.  ZA PROIZVODNJU, TRGOVINU I USLUGE, OIB 92822084726</izvorni_sadrzaj>
    <derivirana_varijabla naziv="DomainObject.Predmet.ProtustrankaFormatedOIB_1">  V.M.T. - PROM D.O.O.  ZA PROIZVODNJU, TRGOVINU I USLUGE, OIB 92822084726</derivirana_varijabla>
  </DomainObject.Predmet.ProtustrankaFormatedOIB>
  <DomainObject.Predmet.ProtustrankaFormatedWithAdress>
    <izvorni_sadrzaj> V.M.T. - PROM D.O.O.  ZA PROIZVODNJU, TRGOVINU I USLUGE, Franje Puškarića 34, 10250 Lučko</izvorni_sadrzaj>
    <derivirana_varijabla naziv="DomainObject.Predmet.ProtustrankaFormatedWithAdress_1"> V.M.T. - PROM D.O.O.  ZA PROIZVODNJU, TRGOVINU I USLUGE, Franje Puškarića 34, 10250 Lučko</derivirana_varijabla>
  </DomainObject.Predmet.ProtustrankaFormatedWithAdress>
  <DomainObject.Predmet.ProtustrankaFormatedWithAdressOIB>
    <izvorni_sadrzaj> V.M.T. - PROM D.O.O.  ZA PROIZVODNJU, TRGOVINU I USLUGE, OIB 92822084726, Franje Puškarića 34, 10250 Lučko</izvorni_sadrzaj>
    <derivirana_varijabla naziv="DomainObject.Predmet.ProtustrankaFormatedWithAdressOIB_1"> V.M.T. - PROM D.O.O.  ZA PROIZVODNJU, TRGOVINU I USLUGE, OIB 92822084726, Franje Puškarića 34, 10250 Lučko</derivirana_varijabla>
  </DomainObject.Predmet.ProtustrankaFormatedWithAdressOIB>
  <DomainObject.Predmet.ProtustrankaWithAdress>
    <izvorni_sadrzaj>V.M.T. - PROM D.O.O.  ZA PROIZVODNJU, TRGOVINU I USLUGE Franje Puškarića 34, 10250 Lučko</izvorni_sadrzaj>
    <derivirana_varijabla naziv="DomainObject.Predmet.ProtustrankaWithAdress_1">V.M.T. - PROM D.O.O.  ZA PROIZVODNJU, TRGOVINU I USLUGE Franje Puškarića 34, 10250 Lučko</derivirana_varijabla>
  </DomainObject.Predmet.ProtustrankaWithAdress>
  <DomainObject.Predmet.ProtustrankaWithAdressOIB>
    <izvorni_sadrzaj>V.M.T. - PROM D.O.O.  ZA PROIZVODNJU, TRGOVINU I USLUGE, OIB 92822084726, Franje Puškarića 34, 10250 Lučko</izvorni_sadrzaj>
    <derivirana_varijabla naziv="DomainObject.Predmet.ProtustrankaWithAdressOIB_1">V.M.T. - PROM D.O.O.  ZA PROIZVODNJU, TRGOVINU I USLUGE, OIB 92822084726, Franje Puškarića 34, 10250 Lučko</derivirana_varijabla>
  </DomainObject.Predmet.ProtustrankaWithAdressOIB>
  <DomainObject.Predmet.ProtustrankaNazivFormated>
    <izvorni_sadrzaj>V.M.T. - PROM D.O.O.  ZA PROIZVODNJU, TRGOVINU I USLUGE</izvorni_sadrzaj>
    <derivirana_varijabla naziv="DomainObject.Predmet.ProtustrankaNazivFormated_1">V.M.T. - PROM D.O.O.  ZA PROIZVODNJU, TRGOVINU I USLUGE</derivirana_varijabla>
  </DomainObject.Predmet.ProtustrankaNazivFormated>
  <DomainObject.Predmet.ProtustrankaNazivFormatedOIB>
    <izvorni_sadrzaj>V.M.T. - PROM D.O.O.  ZA PROIZVODNJU, TRGOVINU I USLUGE, OIB 92822084726</izvorni_sadrzaj>
    <derivirana_varijabla naziv="DomainObject.Predmet.ProtustrankaNazivFormatedOIB_1">V.M.T. - PROM D.O.O.  ZA PROIZVODNJU, TRGOVINU I USLUGE, OIB 92822084726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V.M.T. - PROM D.O.O.  ZA PROIZVODNJU, TRGOVINU I USLUGE</item>
    </izvorni_sadrzaj>
    <derivirana_varijabla naziv="DomainObject.Predmet.ProtuStrankaListFormated_1">
      <item>V.M.T. - PROM D.O.O.  ZA PROIZVODNJU, TRGOVINU I USLUGE</item>
    </derivirana_varijabla>
  </DomainObject.Predmet.ProtuStrankaListFormated>
  <DomainObject.Predmet.ProtuStrankaListFormatedOIB>
    <izvorni_sadrzaj>
      <item>V.M.T. - PROM D.O.O.  ZA PROIZVODNJU, TRGOVINU I USLUGE, OIB 92822084726</item>
    </izvorni_sadrzaj>
    <derivirana_varijabla naziv="DomainObject.Predmet.ProtuStrankaListFormatedOIB_1">
      <item>V.M.T. - PROM D.O.O.  ZA PROIZVODNJU, TRGOVINU I USLUGE, OIB 92822084726</item>
    </derivirana_varijabla>
  </DomainObject.Predmet.ProtuStrankaListFormatedOIB>
  <DomainObject.Predmet.ProtuStrankaListFormatedWithAdress>
    <izvorni_sadrzaj>
      <item>V.M.T. - PROM D.O.O.  ZA PROIZVODNJU, TRGOVINU I USLUGE, Franje Puškarića 34, 10250 Lučko</item>
    </izvorni_sadrzaj>
    <derivirana_varijabla naziv="DomainObject.Predmet.ProtuStrankaListFormatedWithAdress_1">
      <item>V.M.T. - PROM D.O.O.  ZA PROIZVODNJU, TRGOVINU I USLUGE, Franje Puškarića 34, 10250 Lučko</item>
    </derivirana_varijabla>
  </DomainObject.Predmet.ProtuStrankaListFormatedWithAdress>
  <DomainObject.Predmet.ProtuStrankaListFormatedWithAdressOIB>
    <izvorni_sadrzaj>
      <item>V.M.T. - PROM D.O.O.  ZA PROIZVODNJU, TRGOVINU I USLUGE, OIB 92822084726, Franje Puškarića 34, 10250 Lučko</item>
    </izvorni_sadrzaj>
    <derivirana_varijabla naziv="DomainObject.Predmet.ProtuStrankaListFormatedWithAdressOIB_1">
      <item>V.M.T. - PROM D.O.O.  ZA PROIZVODNJU, TRGOVINU I USLUGE, OIB 92822084726, Franje Puškarića 34, 10250 Lučko</item>
    </derivirana_varijabla>
  </DomainObject.Predmet.ProtuStrankaListFormatedWithAdressOIB>
  <DomainObject.Predmet.ProtuStrankaListNazivFormated>
    <izvorni_sadrzaj>
      <item>V.M.T. - PROM D.O.O.  ZA PROIZVODNJU, TRGOVINU I USLUGE</item>
    </izvorni_sadrzaj>
    <derivirana_varijabla naziv="DomainObject.Predmet.ProtuStrankaListNazivFormated_1">
      <item>V.M.T. - PROM D.O.O.  ZA PROIZVODNJU, TRGOVINU I USLUGE</item>
    </derivirana_varijabla>
  </DomainObject.Predmet.ProtuStrankaListNazivFormated>
  <DomainObject.Predmet.ProtuStrankaListNazivFormatedOIB>
    <izvorni_sadrzaj>
      <item>V.M.T. - PROM D.O.O.  ZA PROIZVODNJU, TRGOVINU I USLUGE, OIB 92822084726</item>
    </izvorni_sadrzaj>
    <derivirana_varijabla naziv="DomainObject.Predmet.ProtuStrankaListNazivFormatedOIB_1">
      <item>V.M.T. - PROM D.O.O.  ZA PROIZVODNJU, TRGOVINU I USLUGE, OIB 92822084726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V.M.T. - PROM D.O.O.  ZA PROIZVODNJU, TRGOVINU I USLUGE</izvorni_sadrzaj>
    <derivirana_varijabla naziv="DomainObject.Predmet.ProtustrankaIDrugi_1">V.M.T. - PROM D.O.O. 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V.M.T. - PROM D.O.O.  ZA PROIZVODNJU, TRGOVINU I USLUGE, OIB 92822084726, Franje Puškarića 34, 10250 Lučko</izvorni_sadrzaj>
    <derivirana_varijabla naziv="DomainObject.Predmet.ProtustrankaIDrugiAdressOIB_1">V.M.T. - PROM D.O.O.  ZA PROIZVODNJU, TRGOVINU I USLUGE, OIB 92822084726, Franje Puškarića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V.M.T. - PROM D.O.O.  ZA PROIZVODNJU, TRGOVINU I USLUGE</item>
      <item>FINA Regionalni centar Zagreb</item>
    </izvorni_sadrzaj>
    <derivirana_varijabla naziv="DomainObject.Predmet.SudioniciListNaziv_1">
      <item>V.M.T. - PROM D.O.O.  ZA PROIZVODNJU, TRGOVINU I USLUGE</item>
      <item>FINA Regionalni centar Zagreb</item>
    </derivirana_varijabla>
  </DomainObject.Predmet.SudioniciListNaziv>
  <DomainObject.Predmet.SudioniciListAdressOIB>
    <izvorni_sadrzaj>
      <item>V.M.T. - PROM D.O.O.  ZA PROIZVODNJU, TRGOVINU I USLUGE, OIB 92822084726, Franje Puškarića 34,10250 Lučko</item>
      <item>FINA Regionalni centar Zagreb, OIB 85821130368, Trg svibanjskih žrtava 1995. 1,10000 Zagreb</item>
    </izvorni_sadrzaj>
    <derivirana_varijabla naziv="DomainObject.Predmet.SudioniciListAdressOIB_1">
      <item>V.M.T. - PROM D.O.O.  ZA PROIZVODNJU, TRGOVINU I USLUGE, OIB 92822084726, Franje Puškarića 34,10250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92822084726</item>
      <item>, OIB 85821130368</item>
    </izvorni_sadrzaj>
    <derivirana_varijabla naziv="DomainObject.Predmet.SudioniciListNazivOIB_1">
      <item>, OIB 92822084726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809</properties:Characters>
  <properties:Lines>45</properties:Lines>
  <properties:Paragraphs>21</properties:Paragraphs>
  <properties:TotalTime>777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2016-04-19T07:48:00Z</cp:lastPrinted>
  <dcterms:modified xmlns:xsi="http://www.w3.org/2001/XMLSchema-instance" xsi:type="dcterms:W3CDTF">2016-04-19T07:50:00Z</dcterms:modified>
  <cp:revision>344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