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ac0bf" w14:paraId="97ac0bf" w:rsidRDefault="00892BEF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7A5162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DF36A8">
        <w:rPr>
          <w:sz w:val="24"/>
        </w:rPr>
        <w:t xml:space="preserve">      </w:t>
      </w:r>
      <w:r w:rsidR="00F60FC0" w:rsidRPr="00F20240">
        <w:rPr>
          <w:b/>
          <w:sz w:val="24"/>
        </w:rPr>
        <w:t>Broj: 1/St-</w:t>
      </w:r>
      <w:r w:rsidR="006C3633">
        <w:rPr>
          <w:b/>
          <w:sz w:val="24"/>
        </w:rPr>
        <w:t>760/2018-11</w:t>
      </w:r>
    </w:p>
    <w:p w:rsidRDefault="00681358" w:rsidR="00681358" w:rsidRPr="00A81B91">
      <w:pPr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8254B7" w:rsidR="00A30070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2F7D4E">
        <w:rPr>
          <w:sz w:val="24"/>
        </w:rPr>
        <w:t>Z A K L J U Č A K</w:t>
      </w:r>
    </w:p>
    <w:p w:rsidRDefault="00A30070" w:rsidP="008254B7" w:rsidR="008254B7">
      <w:pPr>
        <w:rPr>
          <w:sz w:val="24"/>
        </w:rPr>
      </w:pPr>
      <w:r>
        <w:rPr>
          <w:sz w:val="24"/>
        </w:rPr>
        <w:tab/>
      </w:r>
    </w:p>
    <w:p w:rsidRDefault="008254B7" w:rsidP="008254B7" w:rsidR="008254B7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stečajnoj sutkinji Vesni Vukelić, u </w:t>
      </w:r>
      <w:r w:rsidR="006C3633">
        <w:rPr>
          <w:sz w:val="24"/>
        </w:rPr>
        <w:t>prethodnom postupku radi utvrđivanja pretpostavki za otvaranje stečajnog postupka nad dužnikom AESTIMO d.o.o. Zagreb, Jaruščica 9 D, OIB 00070806254</w:t>
      </w:r>
      <w:r w:rsidR="00DF36A8">
        <w:rPr>
          <w:sz w:val="24"/>
        </w:rPr>
        <w:t>,</w:t>
      </w:r>
      <w:r>
        <w:rPr>
          <w:sz w:val="24"/>
        </w:rPr>
        <w:t xml:space="preserve"> dana </w:t>
      </w:r>
      <w:r w:rsidR="006C3633">
        <w:rPr>
          <w:sz w:val="24"/>
        </w:rPr>
        <w:t>23. listopada</w:t>
      </w:r>
      <w:r w:rsidR="00DF36A8">
        <w:rPr>
          <w:sz w:val="24"/>
        </w:rPr>
        <w:t xml:space="preserve"> 2018</w:t>
      </w:r>
      <w:r>
        <w:rPr>
          <w:sz w:val="24"/>
        </w:rPr>
        <w:t>.</w:t>
      </w:r>
    </w:p>
    <w:p w:rsidRDefault="008254B7" w:rsidP="008254B7" w:rsidR="008254B7">
      <w:pPr>
        <w:rPr>
          <w:sz w:val="24"/>
        </w:rPr>
      </w:pPr>
    </w:p>
    <w:p w:rsidRDefault="004C67AD" w:rsidP="008254B7" w:rsidR="004C67AD">
      <w:pPr>
        <w:jc w:val="both"/>
        <w:rPr>
          <w:sz w:val="24"/>
        </w:rPr>
      </w:pPr>
    </w:p>
    <w:p w:rsidRDefault="002F7D4E" w:rsidP="003D475B" w:rsidR="00474836">
      <w:pPr>
        <w:jc w:val="center"/>
        <w:rPr>
          <w:sz w:val="24"/>
        </w:rPr>
      </w:pPr>
      <w:r>
        <w:rPr>
          <w:sz w:val="24"/>
        </w:rPr>
        <w:t xml:space="preserve">z a k l j u č i o </w:t>
      </w:r>
      <w:r w:rsidR="00A30070" w:rsidRPr="00534805">
        <w:rPr>
          <w:sz w:val="24"/>
        </w:rPr>
        <w:t xml:space="preserve">     j e</w:t>
      </w:r>
    </w:p>
    <w:p w:rsidRDefault="00DF36A8" w:rsidP="003D475B" w:rsidR="00DF36A8" w:rsidRPr="00534805">
      <w:pPr>
        <w:jc w:val="center"/>
        <w:rPr>
          <w:sz w:val="24"/>
        </w:rPr>
      </w:pPr>
    </w:p>
    <w:p w:rsidRDefault="003056D0" w:rsidP="00133947" w:rsidR="003056D0">
      <w:pPr>
        <w:jc w:val="both"/>
        <w:rPr>
          <w:sz w:val="24"/>
        </w:rPr>
      </w:pPr>
    </w:p>
    <w:p w:rsidRDefault="002F7D4E" w:rsidP="00133947" w:rsidR="00AA7BA3" w:rsidRPr="002F7D4E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3056D0">
        <w:rPr>
          <w:sz w:val="24"/>
        </w:rPr>
        <w:t xml:space="preserve">Nalaže se Financijskoj agenciji </w:t>
      </w:r>
      <w:r>
        <w:rPr>
          <w:sz w:val="24"/>
        </w:rPr>
        <w:t xml:space="preserve">RC </w:t>
      </w:r>
      <w:r w:rsidR="006C3633">
        <w:rPr>
          <w:sz w:val="24"/>
        </w:rPr>
        <w:t>Zagreb</w:t>
      </w:r>
      <w:r w:rsidR="000430C9">
        <w:rPr>
          <w:sz w:val="24"/>
        </w:rPr>
        <w:t>,</w:t>
      </w:r>
      <w:r>
        <w:rPr>
          <w:sz w:val="24"/>
        </w:rPr>
        <w:t xml:space="preserve"> </w:t>
      </w:r>
      <w:r w:rsidR="000430C9">
        <w:rPr>
          <w:sz w:val="24"/>
        </w:rPr>
        <w:t xml:space="preserve">iznos od </w:t>
      </w:r>
      <w:r w:rsidR="006C3633">
        <w:rPr>
          <w:b/>
          <w:sz w:val="24"/>
        </w:rPr>
        <w:t>5.000</w:t>
      </w:r>
      <w:r w:rsidR="00826FDC">
        <w:rPr>
          <w:b/>
          <w:sz w:val="24"/>
        </w:rPr>
        <w:t>,00</w:t>
      </w:r>
      <w:r w:rsidR="005454F5">
        <w:rPr>
          <w:b/>
          <w:sz w:val="24"/>
        </w:rPr>
        <w:t xml:space="preserve"> kn</w:t>
      </w:r>
      <w:r w:rsidR="000430C9">
        <w:rPr>
          <w:sz w:val="24"/>
        </w:rPr>
        <w:t>, koji je zaplijenjen s računa dužnika</w:t>
      </w:r>
      <w:r>
        <w:rPr>
          <w:sz w:val="24"/>
        </w:rPr>
        <w:t xml:space="preserve"> </w:t>
      </w:r>
      <w:r w:rsidR="006C3633" w:rsidRPr="006C3633">
        <w:rPr>
          <w:b/>
          <w:sz w:val="24"/>
        </w:rPr>
        <w:t>AESTIMO d.o.o. Zagreb, Jaruščica 9 D, OIB 00070806254</w:t>
      </w:r>
      <w:r w:rsidR="006C3633">
        <w:rPr>
          <w:sz w:val="24"/>
        </w:rPr>
        <w:t xml:space="preserve">, </w:t>
      </w:r>
      <w:r>
        <w:rPr>
          <w:sz w:val="24"/>
        </w:rPr>
        <w:t xml:space="preserve">na ime predujma za namirenje troškova stečajnog postupka, </w:t>
      </w:r>
      <w:r w:rsidR="006C3633">
        <w:rPr>
          <w:sz w:val="24"/>
        </w:rPr>
        <w:t xml:space="preserve">uplatiti u korist depozitnog računa Trgovačkog suda u Osijeku  IBAN HR31 2390001-1300000200 s pozivom na broj HR05 </w:t>
      </w:r>
      <w:r w:rsidR="006C3633" w:rsidRPr="006C3633">
        <w:rPr>
          <w:b/>
          <w:sz w:val="24"/>
        </w:rPr>
        <w:t>221-760-2018</w:t>
      </w:r>
      <w:r w:rsidR="006C3633">
        <w:rPr>
          <w:sz w:val="24"/>
        </w:rPr>
        <w:t xml:space="preserve"> </w:t>
      </w:r>
      <w:r w:rsidR="00252F4D">
        <w:rPr>
          <w:sz w:val="24"/>
          <w:szCs w:val="24"/>
        </w:rPr>
        <w:t>u svrhu</w:t>
      </w:r>
      <w:r w:rsidR="00B329E9">
        <w:rPr>
          <w:sz w:val="24"/>
          <w:szCs w:val="24"/>
        </w:rPr>
        <w:t xml:space="preserve"> </w:t>
      </w:r>
      <w:r w:rsidR="0068790E">
        <w:rPr>
          <w:sz w:val="24"/>
          <w:szCs w:val="24"/>
        </w:rPr>
        <w:t xml:space="preserve">podmirenja </w:t>
      </w:r>
      <w:r w:rsidR="00B329E9">
        <w:rPr>
          <w:sz w:val="24"/>
          <w:szCs w:val="24"/>
        </w:rPr>
        <w:t>troškova postupka.</w:t>
      </w:r>
      <w:r w:rsidRPr="002F7D4E">
        <w:rPr>
          <w:b/>
          <w:sz w:val="24"/>
          <w:szCs w:val="24"/>
        </w:rPr>
        <w:t xml:space="preserve"> </w:t>
      </w:r>
    </w:p>
    <w:p w:rsidRDefault="000430C9" w:rsidP="0085333F" w:rsidR="000430C9">
      <w:pPr>
        <w:jc w:val="center"/>
        <w:rPr>
          <w:sz w:val="24"/>
        </w:rPr>
      </w:pPr>
    </w:p>
    <w:p w:rsidRDefault="00E24DE2" w:rsidR="0067732C">
      <w:pPr>
        <w:jc w:val="both"/>
        <w:rPr>
          <w:sz w:val="24"/>
        </w:rPr>
      </w:pPr>
      <w:r>
        <w:rPr>
          <w:sz w:val="24"/>
        </w:rPr>
        <w:tab/>
      </w:r>
    </w:p>
    <w:p w:rsidRDefault="005454F5" w:rsidP="005454F5" w:rsidR="00A30070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A30070">
        <w:rPr>
          <w:sz w:val="24"/>
        </w:rPr>
        <w:t>Brodu,</w:t>
      </w:r>
      <w:r w:rsidR="004332DA">
        <w:rPr>
          <w:sz w:val="24"/>
        </w:rPr>
        <w:t xml:space="preserve"> </w:t>
      </w:r>
      <w:r w:rsidR="006C3633">
        <w:rPr>
          <w:sz w:val="24"/>
        </w:rPr>
        <w:t>23. listopada</w:t>
      </w:r>
      <w:r w:rsidR="004B4574">
        <w:rPr>
          <w:sz w:val="24"/>
        </w:rPr>
        <w:t xml:space="preserve"> 2018</w:t>
      </w:r>
      <w:r w:rsidR="00761055">
        <w:rPr>
          <w:sz w:val="24"/>
        </w:rPr>
        <w:t>.</w:t>
      </w:r>
    </w:p>
    <w:p w:rsidRDefault="00DF36A8" w:rsidP="005454F5" w:rsidR="00DF36A8">
      <w:pPr>
        <w:jc w:val="center"/>
        <w:rPr>
          <w:sz w:val="24"/>
        </w:rPr>
      </w:pPr>
    </w:p>
    <w:p w:rsidRDefault="0011229F" w:rsidP="005454F5" w:rsidR="0011229F">
      <w:pPr>
        <w:jc w:val="center"/>
        <w:rPr>
          <w:sz w:val="24"/>
        </w:rPr>
      </w:pPr>
    </w:p>
    <w:p w:rsidRDefault="00A30070" w:rsidR="00FF37C9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 w:rsidR="00F60FC0">
        <w:rPr>
          <w:sz w:val="24"/>
        </w:rPr>
        <w:t>STEČAJNA SUTKINJA</w:t>
      </w:r>
      <w:r>
        <w:rPr>
          <w:sz w:val="24"/>
        </w:rPr>
        <w:t>:</w:t>
      </w:r>
    </w:p>
    <w:p w:rsidRDefault="00A30070" w:rsidR="000C7F5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AA7BA3">
        <w:rPr>
          <w:sz w:val="24"/>
        </w:rPr>
        <w:t xml:space="preserve">  </w:t>
      </w:r>
      <w:r w:rsidR="0011229F">
        <w:rPr>
          <w:sz w:val="24"/>
        </w:rPr>
        <w:t xml:space="preserve">      </w:t>
      </w:r>
      <w:r>
        <w:rPr>
          <w:sz w:val="24"/>
        </w:rPr>
        <w:t xml:space="preserve">Vesna Vukelić </w:t>
      </w:r>
    </w:p>
    <w:p w:rsidRDefault="000C7F57" w:rsidR="000C7F57" w:rsidRPr="008F103C">
      <w:pPr>
        <w:rPr>
          <w:b/>
        </w:rPr>
      </w:pPr>
      <w:r w:rsidRPr="008F103C">
        <w:rPr>
          <w:b/>
        </w:rPr>
        <w:t xml:space="preserve">NAPUTAK O </w:t>
      </w:r>
      <w:r w:rsidR="00DF20BF">
        <w:rPr>
          <w:b/>
        </w:rPr>
        <w:t>PRAVNOM</w:t>
      </w:r>
      <w:r w:rsidRPr="008F103C">
        <w:rPr>
          <w:b/>
        </w:rPr>
        <w:t xml:space="preserve"> LIJEKU:</w:t>
      </w:r>
    </w:p>
    <w:p w:rsidRDefault="000C7F57" w:rsidP="0067732C" w:rsidR="000C7F57" w:rsidRPr="008F103C">
      <w:r w:rsidRPr="008F103C">
        <w:t xml:space="preserve">Protiv ovog </w:t>
      </w:r>
      <w:r w:rsidR="0067732C">
        <w:t>zaključka žalba nije dopuštena</w:t>
      </w:r>
      <w:r w:rsidR="005454F5">
        <w:t>.</w:t>
      </w:r>
    </w:p>
    <w:p w:rsidRDefault="000C7F57" w:rsidR="000C7F57">
      <w:pPr>
        <w:rPr>
          <w:sz w:val="24"/>
        </w:rPr>
      </w:pPr>
    </w:p>
    <w:p w:rsidRDefault="000C7F57" w:rsidR="0067732C">
      <w:pPr>
        <w:rPr>
          <w:sz w:val="24"/>
        </w:rPr>
      </w:pPr>
      <w:r>
        <w:rPr>
          <w:sz w:val="24"/>
        </w:rPr>
        <w:t>Dostaviti putem mrežne st</w:t>
      </w:r>
      <w:r w:rsidR="004B4574">
        <w:rPr>
          <w:sz w:val="24"/>
        </w:rPr>
        <w:t>r</w:t>
      </w:r>
      <w:r>
        <w:rPr>
          <w:sz w:val="24"/>
        </w:rPr>
        <w:t>anice e-Oglasna ploča</w:t>
      </w:r>
      <w:r w:rsidR="0044272F">
        <w:rPr>
          <w:sz w:val="24"/>
        </w:rPr>
        <w:t>:</w:t>
      </w:r>
    </w:p>
    <w:p w:rsidRDefault="0099138E" w:rsidR="008F103C">
      <w:pPr>
        <w:rPr>
          <w:sz w:val="24"/>
        </w:rPr>
      </w:pPr>
      <w:r>
        <w:rPr>
          <w:sz w:val="24"/>
        </w:rPr>
        <w:t xml:space="preserve"> </w:t>
      </w:r>
      <w:r w:rsidR="004D356E">
        <w:rPr>
          <w:sz w:val="24"/>
        </w:rPr>
        <w:t>-</w:t>
      </w:r>
      <w:r w:rsidR="009505BA">
        <w:rPr>
          <w:sz w:val="24"/>
        </w:rPr>
        <w:t>F</w:t>
      </w:r>
      <w:r w:rsidR="00B7108F">
        <w:rPr>
          <w:sz w:val="24"/>
        </w:rPr>
        <w:t>INA</w:t>
      </w:r>
      <w:r w:rsidR="0044272F">
        <w:rPr>
          <w:sz w:val="24"/>
        </w:rPr>
        <w:t xml:space="preserve"> RC </w:t>
      </w:r>
      <w:r w:rsidR="006C3633">
        <w:rPr>
          <w:sz w:val="24"/>
        </w:rPr>
        <w:t>Zagreb</w:t>
      </w:r>
      <w:r w:rsidR="00912246">
        <w:rPr>
          <w:sz w:val="24"/>
        </w:rPr>
        <w:t>, i putem pošte</w:t>
      </w:r>
    </w:p>
    <w:sectPr w:rsidR="008F103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EAF7791"/>
    <w:multiLevelType w:val="hybridMultilevel"/>
    <w:tmpl w:val="ECA416AA"/>
    <w:lvl w:tplc="7BE20D1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2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3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3"/>
  </w:num>
  <w:num w:numId="13">
    <w:abstractNumId w:val="11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15635"/>
    <w:rsid w:val="00032DB4"/>
    <w:rsid w:val="000364A9"/>
    <w:rsid w:val="000430C9"/>
    <w:rsid w:val="0004556B"/>
    <w:rsid w:val="000619BE"/>
    <w:rsid w:val="00071E06"/>
    <w:rsid w:val="00080223"/>
    <w:rsid w:val="000A6C84"/>
    <w:rsid w:val="000B0BC6"/>
    <w:rsid w:val="000C7F57"/>
    <w:rsid w:val="000D1D40"/>
    <w:rsid w:val="000D3592"/>
    <w:rsid w:val="000D7776"/>
    <w:rsid w:val="000E0056"/>
    <w:rsid w:val="000E0ECF"/>
    <w:rsid w:val="000F1FB3"/>
    <w:rsid w:val="0011229F"/>
    <w:rsid w:val="00116A2F"/>
    <w:rsid w:val="00133947"/>
    <w:rsid w:val="00142E7C"/>
    <w:rsid w:val="00150047"/>
    <w:rsid w:val="00173AE1"/>
    <w:rsid w:val="001826A3"/>
    <w:rsid w:val="001A5F8A"/>
    <w:rsid w:val="001A6341"/>
    <w:rsid w:val="001C2CE0"/>
    <w:rsid w:val="001D5D25"/>
    <w:rsid w:val="001D7A70"/>
    <w:rsid w:val="001E5692"/>
    <w:rsid w:val="001F4E46"/>
    <w:rsid w:val="001F5BFE"/>
    <w:rsid w:val="0024036D"/>
    <w:rsid w:val="00252F4D"/>
    <w:rsid w:val="0025566F"/>
    <w:rsid w:val="00263D61"/>
    <w:rsid w:val="002951D4"/>
    <w:rsid w:val="002D0010"/>
    <w:rsid w:val="002D5486"/>
    <w:rsid w:val="002F438A"/>
    <w:rsid w:val="002F55B4"/>
    <w:rsid w:val="002F7D4E"/>
    <w:rsid w:val="003056D0"/>
    <w:rsid w:val="003208DF"/>
    <w:rsid w:val="00326F86"/>
    <w:rsid w:val="00334000"/>
    <w:rsid w:val="0033611C"/>
    <w:rsid w:val="0033625B"/>
    <w:rsid w:val="0033711E"/>
    <w:rsid w:val="003407B7"/>
    <w:rsid w:val="0034356F"/>
    <w:rsid w:val="003835A3"/>
    <w:rsid w:val="00386972"/>
    <w:rsid w:val="003919DB"/>
    <w:rsid w:val="0039767F"/>
    <w:rsid w:val="003A3797"/>
    <w:rsid w:val="003D3B75"/>
    <w:rsid w:val="003D475B"/>
    <w:rsid w:val="003E2D63"/>
    <w:rsid w:val="003F094E"/>
    <w:rsid w:val="003F6E65"/>
    <w:rsid w:val="004332DA"/>
    <w:rsid w:val="00433D8C"/>
    <w:rsid w:val="0044272F"/>
    <w:rsid w:val="00456AF7"/>
    <w:rsid w:val="00463EDC"/>
    <w:rsid w:val="00474836"/>
    <w:rsid w:val="0047667B"/>
    <w:rsid w:val="00480FAD"/>
    <w:rsid w:val="004839B0"/>
    <w:rsid w:val="00493E62"/>
    <w:rsid w:val="004B4574"/>
    <w:rsid w:val="004C11A1"/>
    <w:rsid w:val="004C67AD"/>
    <w:rsid w:val="004D356E"/>
    <w:rsid w:val="004D5E93"/>
    <w:rsid w:val="004D7363"/>
    <w:rsid w:val="004E421C"/>
    <w:rsid w:val="004E4631"/>
    <w:rsid w:val="005154FD"/>
    <w:rsid w:val="005211DE"/>
    <w:rsid w:val="00534805"/>
    <w:rsid w:val="005454F5"/>
    <w:rsid w:val="005540B0"/>
    <w:rsid w:val="00567CCC"/>
    <w:rsid w:val="00580AA4"/>
    <w:rsid w:val="005938EF"/>
    <w:rsid w:val="005A56E0"/>
    <w:rsid w:val="005C2C79"/>
    <w:rsid w:val="005C4097"/>
    <w:rsid w:val="005E32A4"/>
    <w:rsid w:val="00641FA7"/>
    <w:rsid w:val="00642BDF"/>
    <w:rsid w:val="006433BD"/>
    <w:rsid w:val="0066577B"/>
    <w:rsid w:val="00665EC1"/>
    <w:rsid w:val="0067732C"/>
    <w:rsid w:val="00681358"/>
    <w:rsid w:val="00683EE0"/>
    <w:rsid w:val="0068790E"/>
    <w:rsid w:val="006A7B62"/>
    <w:rsid w:val="006B05CA"/>
    <w:rsid w:val="006C3633"/>
    <w:rsid w:val="006C45D3"/>
    <w:rsid w:val="006D168E"/>
    <w:rsid w:val="006E2375"/>
    <w:rsid w:val="006E5739"/>
    <w:rsid w:val="006E6879"/>
    <w:rsid w:val="0070301B"/>
    <w:rsid w:val="007206E7"/>
    <w:rsid w:val="00720B46"/>
    <w:rsid w:val="00737167"/>
    <w:rsid w:val="007446FF"/>
    <w:rsid w:val="0075746D"/>
    <w:rsid w:val="00761055"/>
    <w:rsid w:val="007632A2"/>
    <w:rsid w:val="00763580"/>
    <w:rsid w:val="00776C68"/>
    <w:rsid w:val="00782078"/>
    <w:rsid w:val="0079075C"/>
    <w:rsid w:val="00791C3C"/>
    <w:rsid w:val="007A5162"/>
    <w:rsid w:val="007C6BF6"/>
    <w:rsid w:val="007D4D20"/>
    <w:rsid w:val="007F3709"/>
    <w:rsid w:val="007F3942"/>
    <w:rsid w:val="007F5CB2"/>
    <w:rsid w:val="007F7325"/>
    <w:rsid w:val="00800913"/>
    <w:rsid w:val="00805338"/>
    <w:rsid w:val="00807CBC"/>
    <w:rsid w:val="0081383C"/>
    <w:rsid w:val="008162F8"/>
    <w:rsid w:val="008164E5"/>
    <w:rsid w:val="008254B7"/>
    <w:rsid w:val="00826FDC"/>
    <w:rsid w:val="00830A2D"/>
    <w:rsid w:val="00832511"/>
    <w:rsid w:val="0083569A"/>
    <w:rsid w:val="0085333F"/>
    <w:rsid w:val="008577C6"/>
    <w:rsid w:val="00877C04"/>
    <w:rsid w:val="00883754"/>
    <w:rsid w:val="00890D08"/>
    <w:rsid w:val="00892BEF"/>
    <w:rsid w:val="008E5199"/>
    <w:rsid w:val="008F103C"/>
    <w:rsid w:val="00902D40"/>
    <w:rsid w:val="00912246"/>
    <w:rsid w:val="00913D15"/>
    <w:rsid w:val="009174B8"/>
    <w:rsid w:val="00924BC3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9138E"/>
    <w:rsid w:val="009D48C3"/>
    <w:rsid w:val="00A05AD8"/>
    <w:rsid w:val="00A0646E"/>
    <w:rsid w:val="00A144D4"/>
    <w:rsid w:val="00A30070"/>
    <w:rsid w:val="00A61A43"/>
    <w:rsid w:val="00A765B1"/>
    <w:rsid w:val="00A81B91"/>
    <w:rsid w:val="00A9270D"/>
    <w:rsid w:val="00AA7BA3"/>
    <w:rsid w:val="00AD664B"/>
    <w:rsid w:val="00AF0B9A"/>
    <w:rsid w:val="00B02FE1"/>
    <w:rsid w:val="00B035B4"/>
    <w:rsid w:val="00B14FAB"/>
    <w:rsid w:val="00B1736B"/>
    <w:rsid w:val="00B22B2B"/>
    <w:rsid w:val="00B329E9"/>
    <w:rsid w:val="00B32D21"/>
    <w:rsid w:val="00B34FE5"/>
    <w:rsid w:val="00B418B3"/>
    <w:rsid w:val="00B7108F"/>
    <w:rsid w:val="00B721DF"/>
    <w:rsid w:val="00B73DA5"/>
    <w:rsid w:val="00B77933"/>
    <w:rsid w:val="00BB24BA"/>
    <w:rsid w:val="00BB4701"/>
    <w:rsid w:val="00BE694F"/>
    <w:rsid w:val="00BF035A"/>
    <w:rsid w:val="00C036A1"/>
    <w:rsid w:val="00C371C9"/>
    <w:rsid w:val="00C4725B"/>
    <w:rsid w:val="00C53627"/>
    <w:rsid w:val="00C60E2A"/>
    <w:rsid w:val="00C8222F"/>
    <w:rsid w:val="00C8240F"/>
    <w:rsid w:val="00C90D20"/>
    <w:rsid w:val="00C97E4D"/>
    <w:rsid w:val="00CB292F"/>
    <w:rsid w:val="00CB3AC2"/>
    <w:rsid w:val="00CB3D49"/>
    <w:rsid w:val="00CC0D55"/>
    <w:rsid w:val="00CD0F82"/>
    <w:rsid w:val="00CD1640"/>
    <w:rsid w:val="00CE00EE"/>
    <w:rsid w:val="00CF5CD5"/>
    <w:rsid w:val="00D16D39"/>
    <w:rsid w:val="00D17709"/>
    <w:rsid w:val="00D218BC"/>
    <w:rsid w:val="00D21C96"/>
    <w:rsid w:val="00D25A8B"/>
    <w:rsid w:val="00D262F1"/>
    <w:rsid w:val="00D46CB0"/>
    <w:rsid w:val="00D74782"/>
    <w:rsid w:val="00D9432D"/>
    <w:rsid w:val="00DB1165"/>
    <w:rsid w:val="00DC3852"/>
    <w:rsid w:val="00DC3C24"/>
    <w:rsid w:val="00DE1096"/>
    <w:rsid w:val="00DE21DA"/>
    <w:rsid w:val="00DF20BF"/>
    <w:rsid w:val="00DF36A8"/>
    <w:rsid w:val="00DF5E6E"/>
    <w:rsid w:val="00DF6420"/>
    <w:rsid w:val="00E050E3"/>
    <w:rsid w:val="00E052CD"/>
    <w:rsid w:val="00E24DE2"/>
    <w:rsid w:val="00E26DA9"/>
    <w:rsid w:val="00E37860"/>
    <w:rsid w:val="00E42037"/>
    <w:rsid w:val="00E4268E"/>
    <w:rsid w:val="00E516A9"/>
    <w:rsid w:val="00E5711F"/>
    <w:rsid w:val="00E60EE6"/>
    <w:rsid w:val="00E63B4C"/>
    <w:rsid w:val="00E71894"/>
    <w:rsid w:val="00E82A63"/>
    <w:rsid w:val="00E976DD"/>
    <w:rsid w:val="00EC3650"/>
    <w:rsid w:val="00ED0EB3"/>
    <w:rsid w:val="00ED5A6E"/>
    <w:rsid w:val="00F00ACE"/>
    <w:rsid w:val="00F04296"/>
    <w:rsid w:val="00F13D6D"/>
    <w:rsid w:val="00F20240"/>
    <w:rsid w:val="00F24396"/>
    <w:rsid w:val="00F325B2"/>
    <w:rsid w:val="00F504F9"/>
    <w:rsid w:val="00F60FC0"/>
    <w:rsid w:val="00F62F95"/>
    <w:rsid w:val="00F66466"/>
    <w:rsid w:val="00F72693"/>
    <w:rsid w:val="00F810F4"/>
    <w:rsid w:val="00FA4EA5"/>
    <w:rsid w:val="00FA5751"/>
    <w:rsid w:val="00FC6BF9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3E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E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E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E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E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3E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E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E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E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E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St-760/2018</izvorni_sadrzaj>
    <derivirana_varijabla naziv="DomainObject.Predmet.OznakaBroj_1">St-760/2018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AESTIMO 1d.o.o.</izvorni_sadrzaj>
    <derivirana_varijabla naziv="DomainObject.Predmet.ProtustrankaFormated_1">  AESTIMO 1d.o.o.</derivirana_varijabla>
  </DomainObject.Predmet.ProtustrankaFormated>
  <DomainObject.Predmet.ProtustrankaFormatedOIB>
    <izvorni_sadrzaj>  AESTIMO 1d.o.o., OIB 00070806254</izvorni_sadrzaj>
    <derivirana_varijabla naziv="DomainObject.Predmet.ProtustrankaFormatedOIB_1">  AESTIMO 1d.o.o., OIB 00070806254</derivirana_varijabla>
  </DomainObject.Predmet.ProtustrankaFormatedOIB>
  <DomainObject.Predmet.ProtustrankaFormatedWithAdress>
    <izvorni_sadrzaj> AESTIMO 1d.o.o., Jaruščica 9 D, 10000 Zagreb</izvorni_sadrzaj>
    <derivirana_varijabla naziv="DomainObject.Predmet.ProtustrankaFormatedWithAdress_1"> AESTIMO 1d.o.o., Jaruščica 9 D, 10000 Zagreb</derivirana_varijabla>
  </DomainObject.Predmet.ProtustrankaFormatedWithAdress>
  <DomainObject.Predmet.ProtustrankaFormatedWithAdressOIB>
    <izvorni_sadrzaj> AESTIMO 1d.o.o., OIB 00070806254, Jaruščica 9 D, 10000 Zagreb</izvorni_sadrzaj>
    <derivirana_varijabla naziv="DomainObject.Predmet.ProtustrankaFormatedWithAdressOIB_1"> AESTIMO 1d.o.o., OIB 00070806254, Jaruščica 9 D, 10000 Zagreb</derivirana_varijabla>
  </DomainObject.Predmet.ProtustrankaFormatedWithAdressOIB>
  <DomainObject.Predmet.ProtustrankaWithAdress>
    <izvorni_sadrzaj>AESTIMO 1d.o.o. Jaruščica 9 D, 10000 Zagreb</izvorni_sadrzaj>
    <derivirana_varijabla naziv="DomainObject.Predmet.ProtustrankaWithAdress_1">AESTIMO 1d.o.o. Jaruščica 9 D, 10000 Zagreb</derivirana_varijabla>
  </DomainObject.Predmet.ProtustrankaWithAdress>
  <DomainObject.Predmet.ProtustrankaWithAdressOIB>
    <izvorni_sadrzaj>AESTIMO 1d.o.o., OIB 00070806254, Jaruščica 9 D, 10000 Zagreb</izvorni_sadrzaj>
    <derivirana_varijabla naziv="DomainObject.Predmet.ProtustrankaWithAdressOIB_1">AESTIMO 1d.o.o., OIB 00070806254, Jaruščica 9 D, 10000 Zagreb</derivirana_varijabla>
  </DomainObject.Predmet.ProtustrankaWithAdressOIB>
  <DomainObject.Predmet.ProtustrankaNazivFormated>
    <izvorni_sadrzaj>AESTIMO 1d.o.o.</izvorni_sadrzaj>
    <derivirana_varijabla naziv="DomainObject.Predmet.ProtustrankaNazivFormated_1">AESTIMO 1d.o.o.</derivirana_varijabla>
  </DomainObject.Predmet.ProtustrankaNazivFormated>
  <DomainObject.Predmet.ProtustrankaNazivFormatedOIB>
    <izvorni_sadrzaj>AESTIMO 1d.o.o., OIB 00070806254</izvorni_sadrzaj>
    <derivirana_varijabla naziv="DomainObject.Predmet.ProtustrankaNazivFormatedOIB_1">AESTIMO 1d.o.o., OIB 00070806254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AESTIMO 1d.o.o.</item>
    </izvorni_sadrzaj>
    <derivirana_varijabla naziv="DomainObject.Predmet.ProtuStrankaListFormated_1">
      <item>AESTIMO 1d.o.o.</item>
    </derivirana_varijabla>
  </DomainObject.Predmet.ProtuStrankaListFormated>
  <DomainObject.Predmet.ProtuStrankaListFormatedOIB>
    <izvorni_sadrzaj>
      <item>AESTIMO 1d.o.o., OIB 00070806254</item>
    </izvorni_sadrzaj>
    <derivirana_varijabla naziv="DomainObject.Predmet.ProtuStrankaListFormatedOIB_1">
      <item>AESTIMO 1d.o.o., OIB 00070806254</item>
    </derivirana_varijabla>
  </DomainObject.Predmet.ProtuStrankaListFormatedOIB>
  <DomainObject.Predmet.ProtuStrankaListFormatedWithAdress>
    <izvorni_sadrzaj>
      <item>AESTIMO 1d.o.o., Jaruščica 9 D, 10000 Zagreb</item>
    </izvorni_sadrzaj>
    <derivirana_varijabla naziv="DomainObject.Predmet.ProtuStrankaListFormatedWithAdress_1">
      <item>AESTIMO 1d.o.o., Jaruščica 9 D, 10000 Zagreb</item>
    </derivirana_varijabla>
  </DomainObject.Predmet.ProtuStrankaListFormatedWithAdress>
  <DomainObject.Predmet.ProtuStrankaListFormatedWithAdressOIB>
    <izvorni_sadrzaj>
      <item>AESTIMO 1d.o.o., OIB 00070806254, Jaruščica 9 D, 10000 Zagreb</item>
    </izvorni_sadrzaj>
    <derivirana_varijabla naziv="DomainObject.Predmet.ProtuStrankaListFormatedWithAdressOIB_1">
      <item>AESTIMO 1d.o.o., OIB 00070806254, Jaruščica 9 D, 10000 Zagreb</item>
    </derivirana_varijabla>
  </DomainObject.Predmet.ProtuStrankaListFormatedWithAdressOIB>
  <DomainObject.Predmet.ProtuStrankaListNazivFormated>
    <izvorni_sadrzaj>
      <item>AESTIMO 1d.o.o.</item>
    </izvorni_sadrzaj>
    <derivirana_varijabla naziv="DomainObject.Predmet.ProtuStrankaListNazivFormated_1">
      <item>AESTIMO 1d.o.o.</item>
    </derivirana_varijabla>
  </DomainObject.Predmet.ProtuStrankaListNazivFormated>
  <DomainObject.Predmet.ProtuStrankaListNazivFormatedOIB>
    <izvorni_sadrzaj>
      <item>AESTIMO 1d.o.o., OIB 00070806254</item>
    </izvorni_sadrzaj>
    <derivirana_varijabla naziv="DomainObject.Predmet.ProtuStrankaListNazivFormatedOIB_1">
      <item>AESTIMO 1d.o.o., OIB 00070806254</item>
    </derivirana_varijabla>
  </DomainObject.Predmet.ProtuStrankaListNazivFormatedOIB>
  <DomainObject.Predmet.OstaliListFormated>
    <izvorni_sadrzaj>
      <item>Vedran Kapur</item>
    </izvorni_sadrzaj>
    <derivirana_varijabla naziv="DomainObject.Predmet.OstaliListFormated_1">
      <item>Vedran Kapur</item>
    </derivirana_varijabla>
  </DomainObject.Predmet.OstaliListFormated>
  <DomainObject.Predmet.OstaliListFormatedOIB>
    <izvorni_sadrzaj>
      <item>Vedran Kapur, OIB 56052149901</item>
    </izvorni_sadrzaj>
    <derivirana_varijabla naziv="DomainObject.Predmet.OstaliListFormatedOIB_1">
      <item>Vedran Kapur, OIB 56052149901</item>
    </derivirana_varijabla>
  </DomainObject.Predmet.OstaliListFormatedOIB>
  <DomainObject.Predmet.OstaliListFormatedWithAdress>
    <izvorni_sadrzaj>
      <item>Vedran Kapur, Ulica Drage Ivaniševića 12, 10000 Zagreb</item>
    </izvorni_sadrzaj>
    <derivirana_varijabla naziv="DomainObject.Predmet.OstaliListFormatedWithAdress_1">
      <item>Vedran Kapur, Ulica Drage Ivaniševića 12, 10000 Zagreb</item>
    </derivirana_varijabla>
  </DomainObject.Predmet.OstaliListFormatedWithAdress>
  <DomainObject.Predmet.OstaliListFormatedWithAdressOIB>
    <izvorni_sadrzaj>
      <item>Vedran Kapur, OIB 56052149901, Ulica Drage Ivaniševića 12, 10000 Zagreb</item>
    </izvorni_sadrzaj>
    <derivirana_varijabla naziv="DomainObject.Predmet.OstaliListFormatedWithAdressOIB_1">
      <item>Vedran Kapur, OIB 56052149901, Ulica Drage Ivaniševića 12, 10000 Zagreb</item>
    </derivirana_varijabla>
  </DomainObject.Predmet.OstaliListFormatedWithAdressOIB>
  <DomainObject.Predmet.OstaliListNazivFormated>
    <izvorni_sadrzaj>
      <item>Vedran Kapur</item>
    </izvorni_sadrzaj>
    <derivirana_varijabla naziv="DomainObject.Predmet.OstaliListNazivFormated_1">
      <item>Vedran Kapur</item>
    </derivirana_varijabla>
  </DomainObject.Predmet.OstaliListNazivFormated>
  <DomainObject.Predmet.OstaliListNazivFormatedOIB>
    <izvorni_sadrzaj>
      <item>Vedran Kapur, OIB 56052149901</item>
    </izvorni_sadrzaj>
    <derivirana_varijabla naziv="DomainObject.Predmet.OstaliListNazivFormatedOIB_1">
      <item>Vedran Kapur, OIB 56052149901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AESTIMO 1d.o.o.</izvorni_sadrzaj>
    <derivirana_varijabla naziv="DomainObject.Predmet.ProtustrankaIDrugi_1">AESTIMO 1d.o.o.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AESTIMO 1d.o.o., OIB 00070806254, Jaruščica 9 D, 10000 Zagreb</izvorni_sadrzaj>
    <derivirana_varijabla naziv="DomainObject.Predmet.ProtustrankaIDrugiAdressOIB_1">AESTIMO 1d.o.o., OIB 00070806254, Jaruščica 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AESTIMO 1d.o.o.</item>
      <item>FINA Regionalni centar Zagreb</item>
      <item>Vedran Kapur</item>
    </izvorni_sadrzaj>
    <derivirana_varijabla naziv="DomainObject.Predmet.SudioniciListNaziv_1">
      <item>AESTIMO 1d.o.o.</item>
      <item>FINA Regionalni centar Zagreb</item>
      <item>Vedran Kapur</item>
    </derivirana_varijabla>
  </DomainObject.Predmet.SudioniciListNaziv>
  <DomainObject.Predmet.SudioniciListAdressOIB>
    <izvorni_sadrzaj>
      <item>AESTIMO 1d.o.o., OIB 00070806254, Jaruščica 9 D,10000 Zagreb</item>
      <item>FINA Regionalni centar Zagreb, OIB 85821130368, Trg svibanjskih žrtava 1995. br. 1,10000 Zagreb</item>
      <item>Vedran Kapur, OIB 56052149901, Ulica Drage Ivaniševića 12,10000 Zagreb</item>
    </izvorni_sadrzaj>
    <derivirana_varijabla naziv="DomainObject.Predmet.SudioniciListAdressOIB_1">
      <item>AESTIMO 1d.o.o., OIB 00070806254, Jaruščica 9 D,10000 Zagreb</item>
      <item>FINA Regionalni centar Zagreb, OIB 85821130368, Trg svibanjskih žrtava 1995. br. 1,10000 Zagreb</item>
      <item>Vedran Kapur, OIB 56052149901, Ulica Drage Ivaniševića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00070806254</item>
      <item>, OIB 85821130368</item>
      <item>, OIB 56052149901</item>
    </izvorni_sadrzaj>
    <derivirana_varijabla naziv="DomainObject.Predmet.SudioniciListNazivOIB_1">
      <item>, OIB 00070806254</item>
      <item>, OIB 85821130368</item>
      <item>, OIB 56052149901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1. kolovoza 2018.</izvorni_sadrzaj>
    <derivirana_varijabla naziv="DomainObject.PredzadnjaOdlukaIzPredmeta.DatumDonosenjaOdluke_1">1. kolovoza 2018.</derivirana_varijabla>
  </DomainObject.PredzadnjaOdlukaIzPredmeta.DatumDonosenjaOdluke>
  <DomainObject.PredzadnjaOdlukaIzPredmeta.Oznaka>
    <izvorni_sadrzaj>St-760/2018-3</izvorni_sadrzaj>
    <derivirana_varijabla naziv="DomainObject.PredzadnjaOdlukaIzPredmeta.Oznaka_1">St-760/2018-3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164</properties:Words>
  <properties:Characters>886</properties:Characters>
  <properties:Lines>37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2018-10-22T12:32:00Z</dcterms:created>
  <dc:creator>Trgovacki sud</dc:creator>
  <cp:lastModifiedBy>wsadmin</cp:lastModifiedBy>
  <cp:lastPrinted>2018-10-22T12:36:00Z</cp:lastPrinted>
  <dcterms:modified xmlns:xsi="http://www.w3.org/2001/XMLSchema-instance" xsi:type="dcterms:W3CDTF">2018-10-23T07:23:00Z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FINI st-760-18 prijenos na depozit..docx)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