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5a0c" w14:paraId="af45a0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61A92" w:rsidR="00361A92" w:rsidRPr="00361A9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1A92" w:rsidRPr="00361A9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361A92" w:rsidRPr="00361A92">
        <w:rPr>
          <w:rFonts w:cs="Times New Roman" w:eastAsia="Times New Roman"/>
          <w:lang w:eastAsia="hr-HR"/>
        </w:rPr>
        <w:t>Broj: 14. St-291/2016.</w:t>
      </w:r>
    </w:p>
    <w:p w:rsidRDefault="00361A92" w:rsidP="00361A92" w:rsidR="00361A92" w:rsidRPr="00361A92">
      <w:pPr>
        <w:spacing w:after="0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1A92" w:rsidP="00361A92" w:rsidR="00361A92" w:rsidRPr="00361A92">
      <w:pPr>
        <w:spacing w:after="0"/>
        <w:rPr>
          <w:rFonts w:cs="Times New Roman" w:eastAsia="Times New Roman"/>
          <w:b/>
          <w:lang w:eastAsia="hr-HR"/>
        </w:rPr>
      </w:pPr>
      <w:r w:rsidRPr="00361A9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1A92">
        <w:rPr>
          <w:rFonts w:cs="Times New Roman" w:eastAsia="Times New Roman"/>
          <w:b/>
          <w:lang w:eastAsia="hr-HR"/>
        </w:rPr>
        <w:t>Sukoišanska</w:t>
      </w:r>
      <w:proofErr w:type="spellEnd"/>
      <w:r w:rsidRPr="00361A9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1A9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61A92" w:rsidP="00361A92" w:rsidR="00361A92" w:rsidRPr="00361A9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1A92" w:rsidP="00361A92" w:rsidR="00361A92" w:rsidRPr="00361A9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1A92">
        <w:rPr>
          <w:rFonts w:cs="Times New Roman" w:eastAsia="Times New Roman"/>
          <w:b/>
          <w:lang w:eastAsia="hr-HR"/>
        </w:rPr>
        <w:t>R J E Š E NJ E</w:t>
      </w:r>
    </w:p>
    <w:p w:rsidRDefault="00361A92" w:rsidP="00361A92" w:rsidR="00361A92" w:rsidRPr="00361A9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b/>
          <w:lang w:eastAsia="hr-HR"/>
        </w:rPr>
        <w:tab/>
      </w:r>
      <w:r w:rsidRPr="00361A92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proofErr w:type="spellStart"/>
      <w:r w:rsidRPr="00361A92">
        <w:rPr>
          <w:rFonts w:cs="Times New Roman" w:eastAsia="Times New Roman"/>
          <w:lang w:eastAsia="hr-HR"/>
        </w:rPr>
        <w:t>O.W</w:t>
      </w:r>
      <w:proofErr w:type="spellEnd"/>
      <w:r w:rsidRPr="00361A92">
        <w:rPr>
          <w:rFonts w:cs="Times New Roman" w:eastAsia="Times New Roman"/>
          <w:lang w:eastAsia="hr-HR"/>
        </w:rPr>
        <w:t>. Bunker Croatia društvo s ograničenom odgovornošću za trgovinu naftom i naftnim derivatima i usluge, Split, Poljička cesta 43., OIB: 34758545387., MBS: 060315037., dana 01. veljače 2017. godine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center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r i j e š i o  j e</w:t>
      </w:r>
    </w:p>
    <w:p w:rsidRDefault="00361A92" w:rsidP="00361A92" w:rsidR="00361A92" w:rsidRPr="00361A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 xml:space="preserve">Otvara se skraćeni stečajni postupak nad Dužnikom: </w:t>
      </w:r>
      <w:proofErr w:type="spellStart"/>
      <w:r w:rsidRPr="00361A92">
        <w:rPr>
          <w:rFonts w:cs="Times New Roman" w:eastAsia="Times New Roman"/>
          <w:lang w:eastAsia="hr-HR"/>
        </w:rPr>
        <w:t>O.W</w:t>
      </w:r>
      <w:proofErr w:type="spellEnd"/>
      <w:r w:rsidRPr="00361A92">
        <w:rPr>
          <w:rFonts w:cs="Times New Roman" w:eastAsia="Times New Roman"/>
          <w:lang w:eastAsia="hr-HR"/>
        </w:rPr>
        <w:t>. Bunker Croatia društvo s ograničenom odgovornošću za trgovinu naftom i naftnim derivatima i usluge, Split, Poljička cesta 43., OIB: 34758545387., MBS: 060315037. Skraćeni stečajni postupak je otvoren dana 01. veljače 2017. godine u 12,20 sati, kada je ovo rješenje objavljeno na mrežnoj stranici e-Oglasna ploča sudova.</w:t>
      </w:r>
    </w:p>
    <w:p w:rsidRDefault="00361A92" w:rsidP="00361A92" w:rsidR="00361A92" w:rsidRPr="00361A9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 xml:space="preserve">Za stečajnog upravitelja imenuje se Ada Rajković, Matice hrvatske 10., Split, OIB: </w:t>
      </w:r>
      <w:r w:rsidRPr="00361A92">
        <w:rPr>
          <w:rFonts w:cs="Times New Roman" w:eastAsia="Calibri"/>
        </w:rPr>
        <w:t>27195964864.</w:t>
      </w:r>
    </w:p>
    <w:p w:rsidRDefault="00361A92" w:rsidP="00361A92" w:rsidR="00361A92" w:rsidRPr="00361A9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 xml:space="preserve">Zaključuje se skraćeni stečajni postupak nad Dužnikom: </w:t>
      </w:r>
      <w:proofErr w:type="spellStart"/>
      <w:r w:rsidRPr="00361A92">
        <w:rPr>
          <w:rFonts w:cs="Times New Roman" w:eastAsia="Times New Roman"/>
          <w:lang w:eastAsia="hr-HR"/>
        </w:rPr>
        <w:t>O.W</w:t>
      </w:r>
      <w:proofErr w:type="spellEnd"/>
      <w:r w:rsidRPr="00361A92">
        <w:rPr>
          <w:rFonts w:cs="Times New Roman" w:eastAsia="Times New Roman"/>
          <w:lang w:eastAsia="hr-HR"/>
        </w:rPr>
        <w:t>. Bunker Croatia društvo s ograničenom odgovornošću za trgovinu naftom i naftnim derivatima i usluge, Split, Poljička cesta 43., OIB: 34758545387., MBS: 060315037.</w:t>
      </w:r>
    </w:p>
    <w:p w:rsidRDefault="00361A92" w:rsidP="00361A92" w:rsidR="00361A92" w:rsidRPr="00361A9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61A92" w:rsidP="00361A92" w:rsidR="00361A92" w:rsidRPr="00361A9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center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Obrazloženje</w:t>
      </w:r>
    </w:p>
    <w:p w:rsidRDefault="00361A92" w:rsidP="00361A92" w:rsidR="00361A92" w:rsidRPr="00361A9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25. siječnja 2016. godine Zahtjev za provedbu skraćenog stečajnog postupka (Zahtjev) nad Dužnikom: </w:t>
      </w:r>
      <w:proofErr w:type="spellStart"/>
      <w:r w:rsidRPr="00361A92">
        <w:rPr>
          <w:rFonts w:cs="Times New Roman" w:eastAsia="Times New Roman"/>
          <w:lang w:eastAsia="hr-HR"/>
        </w:rPr>
        <w:t>O.W</w:t>
      </w:r>
      <w:proofErr w:type="spellEnd"/>
      <w:r w:rsidRPr="00361A92">
        <w:rPr>
          <w:rFonts w:cs="Times New Roman" w:eastAsia="Times New Roman"/>
          <w:lang w:eastAsia="hr-HR"/>
        </w:rPr>
        <w:t>. Bunker Croatia društvo s ograničenom odgovornošću za trgovinu naftom i naftnim derivatima i usluge, Split, Poljička cesta 43.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ab/>
        <w:t xml:space="preserve">U podnesenom Zahtjevu navedeno je kako Dužnik na dan 01. rujna 2015. godine, u Očevidniku redoslijeda osnova za plaćanje, ima evidentirane neizvršene osnove za plaćanje u neprekinutom razdoblju od 160. dana, u ukupnom iznosu od: 58.416,85 kn, kao i da prema 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1A9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361A92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61A9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61A92">
        <w:rPr>
          <w:rFonts w:cs="Times New Roman" w:eastAsia="Times New Roman"/>
          <w:b/>
          <w:lang w:eastAsia="hr-HR" w:val="en-AU"/>
        </w:rPr>
        <w:t xml:space="preserve">: 14. </w:t>
      </w:r>
      <w:r w:rsidRPr="00361A92">
        <w:rPr>
          <w:rFonts w:cs="Times New Roman" w:eastAsia="Times New Roman"/>
          <w:b/>
          <w:lang w:eastAsia="hr-HR"/>
        </w:rPr>
        <w:t>St-291/2016.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čime su bile ispunjene pretpostavke iz čl. 428. Stečajnog zakona (</w:t>
      </w:r>
      <w:r w:rsidRPr="00361A92">
        <w:rPr>
          <w:rFonts w:cs="Times New Roman" w:eastAsia="Times New Roman"/>
          <w:i/>
          <w:lang w:eastAsia="hr-HR"/>
        </w:rPr>
        <w:t>Narodne novine</w:t>
      </w:r>
      <w:r w:rsidRPr="00361A92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ab/>
      </w:r>
    </w:p>
    <w:p w:rsidRDefault="00361A92" w:rsidP="00361A92" w:rsidR="00361A92" w:rsidRPr="00361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61A92" w:rsidP="00361A92" w:rsidR="00361A92" w:rsidRPr="00361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61A92" w:rsidP="00361A92" w:rsidR="00361A92" w:rsidRPr="00361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61A92" w:rsidP="00361A92" w:rsidR="00361A92" w:rsidRPr="00361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61A92" w:rsidP="00361A92" w:rsidR="00361A92" w:rsidRPr="00361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61A92" w:rsidP="00361A92" w:rsidR="00361A92" w:rsidRPr="00361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U Splitu, 01. veljače 2017. godine</w:t>
      </w:r>
    </w:p>
    <w:p w:rsidRDefault="00361A92" w:rsidP="00361A92" w:rsidR="00361A92" w:rsidRPr="00361A9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S U D A C</w:t>
      </w:r>
    </w:p>
    <w:p w:rsidRDefault="00361A92" w:rsidP="00361A92" w:rsidR="00361A92" w:rsidRPr="00361A9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Jozo Ćaleta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1A9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61A9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61A9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61A92">
        <w:rPr>
          <w:rFonts w:cs="Times New Roman" w:eastAsia="Times New Roman"/>
          <w:b/>
          <w:lang w:eastAsia="hr-HR" w:val="en-AU"/>
        </w:rPr>
        <w:t xml:space="preserve">: 14. </w:t>
      </w:r>
      <w:r w:rsidRPr="00361A92">
        <w:rPr>
          <w:rFonts w:cs="Times New Roman" w:eastAsia="Times New Roman"/>
          <w:b/>
          <w:lang w:eastAsia="hr-HR"/>
        </w:rPr>
        <w:t>St-291/2016.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POUKA O PRAVNOM LIJEKU: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DNA:</w:t>
      </w:r>
    </w:p>
    <w:p w:rsidRDefault="00361A92" w:rsidP="00361A92" w:rsidR="00361A92" w:rsidRPr="00361A9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61A92" w:rsidP="00361A92" w:rsidR="00361A92" w:rsidRPr="00361A9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Dužniku,</w:t>
      </w:r>
    </w:p>
    <w:p w:rsidRDefault="00361A92" w:rsidP="00361A92" w:rsidR="00361A92" w:rsidRPr="00361A9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 xml:space="preserve">stečajnom upravitelju  Ada Rajković, Matice hrvatske 10., Zagreb, </w:t>
      </w:r>
    </w:p>
    <w:p w:rsidRDefault="00361A92" w:rsidP="00361A92" w:rsidR="00361A92" w:rsidRPr="00361A9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Županijsko državno odvjetništvo Split,</w:t>
      </w:r>
    </w:p>
    <w:p w:rsidRDefault="00361A92" w:rsidP="00361A92" w:rsidR="00361A92" w:rsidRPr="00361A9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 xml:space="preserve">Porezna uprava Split, </w:t>
      </w:r>
    </w:p>
    <w:p w:rsidRDefault="00361A92" w:rsidP="00361A92" w:rsidR="00361A92" w:rsidRPr="00361A9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e-Oglasna ploča Suda – rok 20. dana,</w:t>
      </w:r>
    </w:p>
    <w:p w:rsidRDefault="00361A92" w:rsidP="00361A92" w:rsidR="00361A92" w:rsidRPr="00361A9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sudski registar – nakon pravomoćnosti</w:t>
      </w:r>
    </w:p>
    <w:p w:rsidRDefault="00361A92" w:rsidP="00361A92" w:rsidR="00361A92" w:rsidRPr="00361A9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1A92">
        <w:rPr>
          <w:rFonts w:cs="Times New Roman" w:eastAsia="Times New Roman"/>
          <w:lang w:eastAsia="hr-HR"/>
        </w:rPr>
        <w:t>u spis.</w:t>
      </w: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1A92" w:rsidP="00361A92" w:rsidR="00361A92" w:rsidRPr="00361A9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A92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01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St-291/2016-5</izvorni_sadrzaj>
    <derivirana_varijabla naziv="DomainObject.Oznaka_1">St-291/2016-5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O.W. Bunker Croatia društvo s ograničenom odgovornošću za trgovinu naftom i naftnim derivatima i usluge</izvorni_sadrzaj>
    <derivirana_varijabla naziv="DomainObject.Predmet.ProtustrankaFormated_1">  O.W. Bunker Croatia društvo s ograničenom odgovornošću za trgovinu naftom i naftnim derivatima i usluge</derivirana_varijabla>
  </DomainObject.Predmet.ProtustrankaFormated>
  <DomainObject.Predmet.ProtustrankaFormatedOIB>
    <izvorni_sadrzaj>  O.W. Bunker Croatia društvo s ograničenom odgovornošću za trgovinu naftom i naftnim derivatima i usluge, OIB 34758545387</izvorni_sadrzaj>
    <derivirana_varijabla naziv="DomainObject.Predmet.ProtustrankaFormatedOIB_1">  O.W. Bunker Croatia društvo s ograničenom odgovornošću za trgovinu naftom i naftnim derivatima i usluge, OIB 34758545387</derivirana_varijabla>
  </DomainObject.Predmet.ProtustrankaFormatedOIB>
  <DomainObject.Predmet.ProtustrankaFormatedWithAdress>
    <izvorni_sadrzaj> O.W. Bunker Croatia društvo s ograničenom odgovornošću za trgovinu naftom i naftnim derivatima i usluge, Poljička cesta 43, 21000 Split</izvorni_sadrzaj>
    <derivirana_varijabla naziv="DomainObject.Predmet.ProtustrankaFormatedWithAdress_1"> O.W. Bunker Croatia društvo s ograničenom odgovornošću za trgovinu naftom i naftnim derivatima i usluge, Poljička cesta 43, 21000 Split</derivirana_varijabla>
  </DomainObject.Predmet.ProtustrankaFormatedWithAdress>
  <DomainObject.Predmet.ProtustrankaFormatedWithAdressOIB>
    <izvorni_sadrzaj> O.W. Bunker Croatia društvo s ograničenom odgovornošću za trgovinu naftom i naftnim derivatima i usluge, OIB 34758545387, Poljička cesta 43, 21000 Split</izvorni_sadrzaj>
    <derivirana_varijabla naziv="DomainObject.Predmet.ProtustrankaFormatedWithAdressOIB_1"> O.W. Bunker Croatia društvo s ograničenom odgovornošću za trgovinu naftom i naftnim derivatima i usluge, OIB 34758545387, Poljička cesta 43, 21000 Split</derivirana_varijabla>
  </DomainObject.Predmet.ProtustrankaFormatedWithAdressOIB>
  <DomainObject.Predmet.ProtustrankaWithAdress>
    <izvorni_sadrzaj>O.W. Bunker Croatia društvo s ograničenom odgovornošću za trgovinu naftom i naftnim derivatima i usluge Poljička cesta 43, 21000 Split</izvorni_sadrzaj>
    <derivirana_varijabla naziv="DomainObject.Predmet.ProtustrankaWithAdress_1">O.W. Bunker Croatia društvo s ograničenom odgovornošću za trgovinu naftom i naftnim derivatima i usluge Poljička cesta 43, 21000 Split</derivirana_varijabla>
  </DomainObject.Predmet.ProtustrankaWithAdress>
  <DomainObject.Predmet.ProtustrankaWithAdressOIB>
    <izvorni_sadrzaj>O.W. Bunker Croatia društvo s ograničenom odgovornošću za trgovinu naftom i naftnim derivatima i usluge, OIB 34758545387, Poljička cesta 43, 21000 Split</izvorni_sadrzaj>
    <derivirana_varijabla naziv="DomainObject.Predmet.ProtustrankaWithAdressOIB_1">O.W. Bunker Croatia društvo s ograničenom odgovornošću za trgovinu naftom i naftnim derivatima i usluge, OIB 34758545387, Poljička cesta 43, 21000 Split</derivirana_varijabla>
  </DomainObject.Predmet.ProtustrankaWithAdressOIB>
  <DomainObject.Predmet.ProtustrankaNazivFormated>
    <izvorni_sadrzaj>O.W. Bunker Croatia društvo s ograničenom odgovornošću za trgovinu naftom i naftnim derivatima i usluge</izvorni_sadrzaj>
    <derivirana_varijabla naziv="DomainObject.Predmet.ProtustrankaNazivFormated_1">O.W. Bunker Croatia društvo s ograničenom odgovornošću za trgovinu naftom i naftnim derivatima i usluge</derivirana_varijabla>
  </DomainObject.Predmet.ProtustrankaNazivFormated>
  <DomainObject.Predmet.ProtustrankaNazivFormatedOIB>
    <izvorni_sadrzaj>O.W. Bunker Croatia društvo s ograničenom odgovornošću za trgovinu naftom i naftnim derivatima i usluge, OIB 34758545387</izvorni_sadrzaj>
    <derivirana_varijabla naziv="DomainObject.Predmet.ProtustrankaNazivFormatedOIB_1">O.W. Bunker Croatia društvo s ograničenom odgovornošću za trgovinu naftom i naftnim derivatima i usluge, OIB 34758545387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58416.85</izvorni_sadrzaj>
    <derivirana_varijabla naziv="DomainObject.Predmet.TrenutnaVrijednost_1">58416.85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O.W. Bunker Croatia društvo s ograničenom odgovornošću za trgovinu naftom i naftnim derivatima i usluge</item>
    </izvorni_sadrzaj>
    <derivirana_varijabla naziv="DomainObject.Predmet.ProtuStrankaListFormated_1">
      <item>O.W. Bunker Croatia društvo s ograničenom odgovornošću za trgovinu naftom i naftnim derivatima i usluge</item>
    </derivirana_varijabla>
  </DomainObject.Predmet.ProtuStrankaListFormated>
  <DomainObject.Predmet.ProtuStrankaListFormatedOIB>
    <izvorni_sadrzaj>
      <item>O.W. Bunker Croatia društvo s ograničenom odgovornošću za trgovinu naftom i naftnim derivatima i usluge, OIB 34758545387</item>
    </izvorni_sadrzaj>
    <derivirana_varijabla naziv="DomainObject.Predmet.ProtuStrankaListFormatedOIB_1">
      <item>O.W. Bunker Croatia društvo s ograničenom odgovornošću za trgovinu naftom i naftnim derivatima i usluge, OIB 34758545387</item>
    </derivirana_varijabla>
  </DomainObject.Predmet.ProtuStrankaListFormatedOIB>
  <DomainObject.Predmet.ProtuStrankaListFormatedWithAdress>
    <izvorni_sadrzaj>
      <item>O.W. Bunker Croatia društvo s ograničenom odgovornošću za trgovinu naftom i naftnim derivatima i usluge, Poljička cesta 43, 21000 Split</item>
    </izvorni_sadrzaj>
    <derivirana_varijabla naziv="DomainObject.Predmet.ProtuStrankaListFormatedWithAdress_1">
      <item>O.W. Bunker Croatia društvo s ograničenom odgovornošću za trgovinu naftom i naftnim derivatima i usluge, Poljička cesta 43, 21000 Split</item>
    </derivirana_varijabla>
  </DomainObject.Predmet.ProtuStrankaListFormatedWithAdress>
  <DomainObject.Predmet.ProtuStrankaListFormatedWithAdressOIB>
    <izvorni_sadrzaj>
      <item>O.W. Bunker Croatia društvo s ograničenom odgovornošću za trgovinu naftom i naftnim derivatima i usluge, OIB 34758545387, Poljička cesta 43, 21000 Split</item>
    </izvorni_sadrzaj>
    <derivirana_varijabla naziv="DomainObject.Predmet.ProtuStrankaListFormatedWithAdressOIB_1">
      <item>O.W. Bunker Croatia društvo s ograničenom odgovornošću za trgovinu naftom i naftnim derivatima i usluge, OIB 34758545387, Poljička cesta 43, 21000 Split</item>
    </derivirana_varijabla>
  </DomainObject.Predmet.ProtuStrankaListFormatedWithAdressOIB>
  <DomainObject.Predmet.ProtuStrankaListNazivFormated>
    <izvorni_sadrzaj>
      <item>O.W. Bunker Croatia društvo s ograničenom odgovornošću za trgovinu naftom i naftnim derivatima i usluge</item>
    </izvorni_sadrzaj>
    <derivirana_varijabla naziv="DomainObject.Predmet.ProtuStrankaListNazivFormated_1">
      <item>O.W. Bunker Croatia društvo s ograničenom odgovornošću za trgovinu naftom i naftnim derivatima i usluge</item>
    </derivirana_varijabla>
  </DomainObject.Predmet.ProtuStrankaListNazivFormated>
  <DomainObject.Predmet.ProtuStrankaListNazivFormatedOIB>
    <izvorni_sadrzaj>
      <item>O.W. Bunker Croatia društvo s ograničenom odgovornošću za trgovinu naftom i naftnim derivatima i usluge, OIB 34758545387</item>
    </izvorni_sadrzaj>
    <derivirana_varijabla naziv="DomainObject.Predmet.ProtuStrankaListNazivFormatedOIB_1">
      <item>O.W. Bunker Croatia društvo s ograničenom odgovornošću za trgovinu naftom i naftnim derivatima i usluge, OIB 34758545387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St-291/2016-5</izvorni_sadrzaj>
    <derivirana_varijabla naziv="DomainObject.PoslovniBrojDokumenta_1">St-291/2016-5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O.W. Bunker Croatia društvo s ograničenom odgovornošću za trgovinu naftom i naftnim derivatima i usluge</izvorni_sadrzaj>
    <derivirana_varijabla naziv="DomainObject.Predmet.ProtustrankaIDrugi_1">O.W. Bunker Croatia društvo s ograničenom odgovornošću za trgovinu naftom i naftnim derivatima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O.W. Bunker Croatia društvo s ograničenom odgovornošću za trgovinu naftom i naftnim derivatima i usluge, OIB 34758545387, Poljička cesta 43, 21000 Split</izvorni_sadrzaj>
    <derivirana_varijabla naziv="DomainObject.Predmet.ProtustrankaIDrugiAdressOIB_1">O.W. Bunker Croatia društvo s ograničenom odgovornošću za trgovinu naftom i naftnim derivatima i usluge, OIB 34758545387, Poljička cesta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O.W. Bunker Croatia društvo s ograničenom odgovornošću za trgovinu naftom i naftnim derivatima i usluge</item>
      <item>FINANCIJSKA AGENCIJA, RC SPLIT</item>
    </izvorni_sadrzaj>
    <derivirana_varijabla naziv="DomainObject.Predmet.SudioniciListNaziv_1">
      <item>O.W. Bunker Croatia društvo s ograničenom odgovornošću za trgovinu naftom i naftnim derivatima i usluge</item>
      <item>FINANCIJSKA AGENCIJA, RC SPLIT</item>
    </derivirana_varijabla>
  </DomainObject.Predmet.SudioniciListNaziv>
  <DomainObject.Predmet.SudioniciListAdressOIB>
    <izvorni_sadrzaj>
      <item>O.W. Bunker Croatia društvo s ograničenom odgovornošću za trgovinu naftom i naftnim derivatima i usluge, OIB 34758545387, Poljička cesta 43,21000 Split</item>
      <item>FINANCIJSKA AGENCIJA, RC SPLIT, OIB 85821130368, Mažuranićevo šetalište 24 b,21000 Split</item>
    </izvorni_sadrzaj>
    <derivirana_varijabla naziv="DomainObject.Predmet.SudioniciListAdressOIB_1">
      <item>O.W. Bunker Croatia društvo s ograničenom odgovornošću za trgovinu naftom i naftnim derivatima i usluge, OIB 34758545387, Poljička cesta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F36457-98DB-4193-81BD-A3520D8E7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829</properties:Words>
  <properties:Characters>4439</properties:Characters>
  <properties:Lines>144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2017-02-01T10:53:00Z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