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688c" w14:paraId="e84688c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2F0B29" w:rsidRPr="002F0B29">
        <w:rPr>
          <w:b/>
          <w:sz w:val="24"/>
        </w:rPr>
        <w:t>ALATI BUGI d.o.o.</w:t>
      </w:r>
      <w:r w:rsidRPr="003D5956">
        <w:rPr>
          <w:b/>
          <w:sz w:val="24"/>
        </w:rPr>
        <w:t xml:space="preserve">, </w:t>
      </w:r>
      <w:r w:rsidR="002F0B29" w:rsidRPr="002F0B29">
        <w:rPr>
          <w:b/>
          <w:sz w:val="24"/>
        </w:rPr>
        <w:t>Đakovo</w:t>
      </w:r>
      <w:r w:rsidRPr="003D5956">
        <w:rPr>
          <w:b/>
          <w:sz w:val="24"/>
        </w:rPr>
        <w:t xml:space="preserve">, </w:t>
      </w:r>
      <w:proofErr w:type="spellStart"/>
      <w:r w:rsidR="002F0B29" w:rsidRPr="002F0B29">
        <w:rPr>
          <w:b/>
          <w:sz w:val="24"/>
        </w:rPr>
        <w:t>Frankopanska</w:t>
      </w:r>
      <w:proofErr w:type="spellEnd"/>
      <w:r w:rsidR="002F0B29" w:rsidRPr="002F0B29">
        <w:rPr>
          <w:b/>
          <w:sz w:val="24"/>
        </w:rPr>
        <w:t xml:space="preserve"> 19</w:t>
      </w:r>
      <w:r w:rsidRPr="003D5956">
        <w:rPr>
          <w:b/>
          <w:sz w:val="24"/>
        </w:rPr>
        <w:t xml:space="preserve">, MBS: </w:t>
      </w:r>
      <w:r w:rsidR="002F0B29" w:rsidRPr="002F0B29">
        <w:rPr>
          <w:b/>
          <w:sz w:val="24"/>
        </w:rPr>
        <w:t>030110893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2F0B29" w:rsidRPr="002F0B29">
        <w:rPr>
          <w:b/>
          <w:sz w:val="24"/>
        </w:rPr>
        <w:t>91142452191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2F0B29" w:rsidRPr="002F0B29">
        <w:rPr>
          <w:b/>
        </w:rPr>
        <w:t xml:space="preserve">Mario </w:t>
      </w:r>
      <w:proofErr w:type="spellStart"/>
      <w:r w:rsidR="002F0B29" w:rsidRPr="002F0B29">
        <w:rPr>
          <w:b/>
        </w:rPr>
        <w:t>Segedi</w:t>
      </w:r>
      <w:proofErr w:type="spellEnd"/>
      <w:r w:rsidR="002F0B29" w:rsidRPr="002F0B29">
        <w:rPr>
          <w:b/>
        </w:rPr>
        <w:t>, OIB: 60089960214</w:t>
      </w:r>
      <w:r w:rsidRPr="00754992">
        <w:rPr>
          <w:b/>
        </w:rPr>
        <w:t xml:space="preserve">, </w:t>
      </w:r>
      <w:r w:rsidR="002F0B29" w:rsidRPr="002F0B29">
        <w:rPr>
          <w:b/>
        </w:rPr>
        <w:t>Osijek, Gorička 9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2F0B29">
        <w:rPr>
          <w:b/>
        </w:rPr>
        <w:t xml:space="preserve">ALATI BUGI d.o.o., Đakovo, </w:t>
      </w:r>
      <w:proofErr w:type="spellStart"/>
      <w:r w:rsidR="002F0B29">
        <w:rPr>
          <w:b/>
        </w:rPr>
        <w:t>Frankopanska</w:t>
      </w:r>
      <w:proofErr w:type="spellEnd"/>
      <w:r w:rsidR="002F0B29">
        <w:rPr>
          <w:b/>
        </w:rPr>
        <w:t xml:space="preserve"> 19, MBS: 030110893</w:t>
      </w:r>
      <w:r w:rsidR="002F0B29">
        <w:t xml:space="preserve">, </w:t>
      </w:r>
      <w:r w:rsidR="002F0B29">
        <w:rPr>
          <w:b/>
        </w:rPr>
        <w:t>OIB: 91142452191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2F0B29">
        <w:rPr>
          <w:b/>
        </w:rPr>
        <w:t xml:space="preserve">Mario </w:t>
      </w:r>
      <w:proofErr w:type="spellStart"/>
      <w:r w:rsidR="002F0B29">
        <w:rPr>
          <w:b/>
        </w:rPr>
        <w:t>Segedi</w:t>
      </w:r>
      <w:proofErr w:type="spellEnd"/>
      <w:r w:rsidR="002F0B29">
        <w:rPr>
          <w:b/>
        </w:rPr>
        <w:t>, Osijek, Gorička 9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2F0B29">
        <w:rPr>
          <w:b/>
        </w:rPr>
        <w:t xml:space="preserve">Mario </w:t>
      </w:r>
      <w:proofErr w:type="spellStart"/>
      <w:r w:rsidR="002F0B29">
        <w:rPr>
          <w:b/>
        </w:rPr>
        <w:t>Segedi</w:t>
      </w:r>
      <w:proofErr w:type="spellEnd"/>
      <w:r w:rsidR="002F0B29">
        <w:rPr>
          <w:b/>
        </w:rPr>
        <w:t>, Osijek, Gorička 9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2F0B29">
        <w:rPr>
          <w:b/>
        </w:rPr>
        <w:t xml:space="preserve">Mario </w:t>
      </w:r>
      <w:proofErr w:type="spellStart"/>
      <w:r w:rsidR="002F0B29">
        <w:rPr>
          <w:b/>
        </w:rPr>
        <w:t>Segedi</w:t>
      </w:r>
      <w:proofErr w:type="spellEnd"/>
      <w:r w:rsidR="002F0B29">
        <w:rPr>
          <w:b/>
        </w:rPr>
        <w:t>, Osijek, Gorička 9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2F0B29">
        <w:rPr>
          <w:b/>
        </w:rPr>
        <w:t xml:space="preserve">Mario </w:t>
      </w:r>
      <w:proofErr w:type="spellStart"/>
      <w:r w:rsidR="002F0B29">
        <w:rPr>
          <w:b/>
        </w:rPr>
        <w:t>Segedi</w:t>
      </w:r>
      <w:proofErr w:type="spellEnd"/>
      <w:r w:rsidR="002F0B29">
        <w:rPr>
          <w:b/>
        </w:rPr>
        <w:t>, Osijek, Gorička 9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E26B49" w:rsidRPr="00282764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2F0B29" w:rsidRPr="002F0B29">
        <w:t xml:space="preserve">Mario </w:t>
      </w:r>
      <w:proofErr w:type="spellStart"/>
      <w:r w:rsidR="002F0B29" w:rsidRPr="002F0B29">
        <w:t>Segedi</w:t>
      </w:r>
      <w:proofErr w:type="spellEnd"/>
      <w:r w:rsidR="002F0B29" w:rsidRPr="002F0B29">
        <w:t>, Osijek, Gorička 9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3876FA">
        <w:t>7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E8A" w:rsidR="00827E8A">
      <w:r>
        <w:separator/>
      </w:r>
    </w:p>
  </w:endnote>
  <w:endnote w:id="0" w:type="continuationSeparator">
    <w:p w:rsidRDefault="00827E8A" w:rsidR="00827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E8A" w:rsidR="00827E8A">
      <w:r>
        <w:separator/>
      </w:r>
    </w:p>
  </w:footnote>
  <w:footnote w:id="0" w:type="continuationSeparator">
    <w:p w:rsidRDefault="00827E8A" w:rsidR="00827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7E8A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5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17DB8">
      <w:t>6 St-</w:t>
    </w:r>
    <w:r w:rsidR="003624F4">
      <w:t>95</w:t>
    </w:r>
    <w:r w:rsidR="003142DB">
      <w:t>6</w:t>
    </w:r>
    <w:r w:rsidR="00B17DB8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3624F4">
      <w:t>95</w:t>
    </w:r>
    <w:r w:rsidR="003142DB">
      <w:t>6</w:t>
    </w:r>
    <w:r>
      <w:t>/16-3</w:t>
    </w:r>
  </w:p>
  <w:p w:rsidRDefault="00827E8A" w:rsidP="00546D11" w:rsidR="00546D11">
    <w:pPr>
      <w:jc w:val="right"/>
    </w:pPr>
  </w:p>
  <w:p w:rsidRDefault="00827E8A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425C43"/>
    <w:rsid w:val="00437E25"/>
    <w:rsid w:val="00440A6B"/>
    <w:rsid w:val="004445B5"/>
    <w:rsid w:val="0044680C"/>
    <w:rsid w:val="004627C0"/>
    <w:rsid w:val="004805BA"/>
    <w:rsid w:val="004C1965"/>
    <w:rsid w:val="004E1613"/>
    <w:rsid w:val="00502B8D"/>
    <w:rsid w:val="00531D16"/>
    <w:rsid w:val="00556767"/>
    <w:rsid w:val="0058380C"/>
    <w:rsid w:val="005E147B"/>
    <w:rsid w:val="005F702C"/>
    <w:rsid w:val="0060372C"/>
    <w:rsid w:val="00630962"/>
    <w:rsid w:val="006A1793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27E8A"/>
    <w:rsid w:val="00850AF8"/>
    <w:rsid w:val="00870A14"/>
    <w:rsid w:val="008A0198"/>
    <w:rsid w:val="008A6DA0"/>
    <w:rsid w:val="008A7573"/>
    <w:rsid w:val="008D3F18"/>
    <w:rsid w:val="008F70F4"/>
    <w:rsid w:val="009160C7"/>
    <w:rsid w:val="00924C72"/>
    <w:rsid w:val="00963CBE"/>
    <w:rsid w:val="009705EA"/>
    <w:rsid w:val="0098061D"/>
    <w:rsid w:val="009836D5"/>
    <w:rsid w:val="009A0D2F"/>
    <w:rsid w:val="009B2FC8"/>
    <w:rsid w:val="009F16FF"/>
    <w:rsid w:val="00A61091"/>
    <w:rsid w:val="00A81A23"/>
    <w:rsid w:val="00AE0EB3"/>
    <w:rsid w:val="00B12CEE"/>
    <w:rsid w:val="00B17DB8"/>
    <w:rsid w:val="00B52CE5"/>
    <w:rsid w:val="00B54901"/>
    <w:rsid w:val="00B7009B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5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805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05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5B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5B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5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805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05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5B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5B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ALATI BUGI d.o.o. trgovina, proizvodnja i usluge</izvorni_sadrzaj>
    <derivirana_varijabla naziv="DomainObject.Predmet.ProtustrankaFormated_1">  ALATI BUGI d.o.o. trgovina, proizvodnja i usluge</derivirana_varijabla>
  </DomainObject.Predmet.ProtustrankaFormated>
  <DomainObject.Predmet.ProtustrankaFormatedOIB>
    <izvorni_sadrzaj>  ALATI BUGI d.o.o. trgovina, proizvodnja i usluge, OIB 91142452191</izvorni_sadrzaj>
    <derivirana_varijabla naziv="DomainObject.Predmet.ProtustrankaFormatedOIB_1">  ALATI BUGI d.o.o. trgovina, proizvodnja i usluge, OIB 91142452191</derivirana_varijabla>
  </DomainObject.Predmet.ProtustrankaFormatedOIB>
  <DomainObject.Predmet.ProtustrankaFormatedWithAdress>
    <izvorni_sadrzaj> ALATI BUGI d.o.o. trgovina, proizvodnja i usluge, Frankopanska 19, 31400 Đakovo</izvorni_sadrzaj>
    <derivirana_varijabla naziv="DomainObject.Predmet.ProtustrankaFormatedWithAdress_1"> ALATI BUGI d.o.o. trgovina, proizvodnja i usluge, Frankopanska 19, 31400 Đakovo</derivirana_varijabla>
  </DomainObject.Predmet.ProtustrankaFormatedWithAdress>
  <DomainObject.Predmet.ProtustrankaFormatedWithAdressOIB>
    <izvorni_sadrzaj> ALATI BUGI d.o.o. trgovina, proizvodnja i usluge, OIB 91142452191, Frankopanska 19, 31400 Đakovo</izvorni_sadrzaj>
    <derivirana_varijabla naziv="DomainObject.Predmet.ProtustrankaFormatedWithAdressOIB_1"> ALATI BUGI d.o.o. trgovina, proizvodnja i usluge, OIB 91142452191, Frankopanska 19, 31400 Đakovo</derivirana_varijabla>
  </DomainObject.Predmet.ProtustrankaFormatedWithAdressOIB>
  <DomainObject.Predmet.ProtustrankaWithAdress>
    <izvorni_sadrzaj>ALATI BUGI d.o.o. trgovina, proizvodnja i usluge Frankopanska 19, 31400 Đakovo</izvorni_sadrzaj>
    <derivirana_varijabla naziv="DomainObject.Predmet.ProtustrankaWithAdress_1">ALATI BUGI d.o.o. trgovina, proizvodnja i usluge Frankopanska 19, 31400 Đakovo</derivirana_varijabla>
  </DomainObject.Predmet.ProtustrankaWithAdress>
  <DomainObject.Predmet.ProtustrankaWithAdressOIB>
    <izvorni_sadrzaj>ALATI BUGI d.o.o. trgovina, proizvodnja i usluge, OIB 91142452191, Frankopanska 19, 31400 Đakovo</izvorni_sadrzaj>
    <derivirana_varijabla naziv="DomainObject.Predmet.ProtustrankaWithAdressOIB_1">ALATI BUGI d.o.o. trgovina, proizvodnja i usluge, OIB 91142452191, Frankopanska 19, 31400 Đakovo</derivirana_varijabla>
  </DomainObject.Predmet.ProtustrankaWithAdressOIB>
  <DomainObject.Predmet.ProtustrankaNazivFormated>
    <izvorni_sadrzaj>ALATI BUGI d.o.o. trgovina, proizvodnja i usluge</izvorni_sadrzaj>
    <derivirana_varijabla naziv="DomainObject.Predmet.ProtustrankaNazivFormated_1">ALATI BUGI d.o.o. trgovina, proizvodnja i usluge</derivirana_varijabla>
  </DomainObject.Predmet.ProtustrankaNazivFormated>
  <DomainObject.Predmet.ProtustrankaNazivFormatedOIB>
    <izvorni_sadrzaj>ALATI BUGI d.o.o. trgovina, proizvodnja i usluge, OIB 91142452191</izvorni_sadrzaj>
    <derivirana_varijabla naziv="DomainObject.Predmet.ProtustrankaNazivFormatedOIB_1">ALATI BUGI d.o.o. trgovina, proizvodnja i usluge, OIB 91142452191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ALATI BUGI d.o.o. trgovina, proizvodnja i usluge</item>
    </izvorni_sadrzaj>
    <derivirana_varijabla naziv="DomainObject.Predmet.ProtuStrankaListFormated_1">
      <item>ALATI BUGI d.o.o. trgovina, proizvodnja i usluge</item>
    </derivirana_varijabla>
  </DomainObject.Predmet.ProtuStrankaListFormated>
  <DomainObject.Predmet.ProtuStrankaListFormatedOIB>
    <izvorni_sadrzaj>
      <item>ALATI BUGI d.o.o. trgovina, proizvodnja i usluge, OIB 91142452191</item>
    </izvorni_sadrzaj>
    <derivirana_varijabla naziv="DomainObject.Predmet.ProtuStrankaListFormatedOIB_1">
      <item>ALATI BUGI d.o.o. trgovina, proizvodnja i usluge, OIB 91142452191</item>
    </derivirana_varijabla>
  </DomainObject.Predmet.ProtuStrankaListFormatedOIB>
  <DomainObject.Predmet.ProtuStrankaListFormatedWithAdress>
    <izvorni_sadrzaj>
      <item>ALATI BUGI d.o.o. trgovina, proizvodnja i usluge, Frankopanska 19, 31400 Đakovo</item>
    </izvorni_sadrzaj>
    <derivirana_varijabla naziv="DomainObject.Predmet.ProtuStrankaListFormatedWithAdress_1">
      <item>ALATI BUGI d.o.o. trgovina, proizvodnja i usluge, Frankopanska 19, 31400 Đakovo</item>
    </derivirana_varijabla>
  </DomainObject.Predmet.ProtuStrankaListFormatedWithAdress>
  <DomainObject.Predmet.ProtuStrankaListFormatedWithAdressOIB>
    <izvorni_sadrzaj>
      <item>ALATI BUGI d.o.o. trgovina, proizvodnja i usluge, OIB 91142452191, Frankopanska 19, 31400 Đakovo</item>
    </izvorni_sadrzaj>
    <derivirana_varijabla naziv="DomainObject.Predmet.ProtuStrankaListFormatedWithAdressOIB_1">
      <item>ALATI BUGI d.o.o. trgovina, proizvodnja i usluge, OIB 91142452191, Frankopanska 19, 31400 Đakovo</item>
    </derivirana_varijabla>
  </DomainObject.Predmet.ProtuStrankaListFormatedWithAdressOIB>
  <DomainObject.Predmet.ProtuStrankaListNazivFormated>
    <izvorni_sadrzaj>
      <item>ALATI BUGI d.o.o. trgovina, proizvodnja i usluge</item>
    </izvorni_sadrzaj>
    <derivirana_varijabla naziv="DomainObject.Predmet.ProtuStrankaListNazivFormated_1">
      <item>ALATI BUGI d.o.o. trgovina, proizvodnja i usluge</item>
    </derivirana_varijabla>
  </DomainObject.Predmet.ProtuStrankaListNazivFormated>
  <DomainObject.Predmet.ProtuStrankaListNazivFormatedOIB>
    <izvorni_sadrzaj>
      <item>ALATI BUGI d.o.o. trgovina, proizvodnja i usluge, OIB 91142452191</item>
    </izvorni_sadrzaj>
    <derivirana_varijabla naziv="DomainObject.Predmet.ProtuStrankaListNazivFormatedOIB_1">
      <item>ALATI BUGI d.o.o. trgovina, proizvodnja i usluge, OIB 91142452191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ALATI BUGI d.o.o. trgovina, proizvodnja i usluge</izvorni_sadrzaj>
    <derivirana_varijabla naziv="DomainObject.Predmet.ProtustrankaIDrugi_1">ALATI BUGI d.o.o. trgovina, proizvodnja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ALATI BUGI d.o.o. trgovina, proizvodnja i usluge, OIB 91142452191, Frankopanska 19, 31400 Đakovo</izvorni_sadrzaj>
    <derivirana_varijabla naziv="DomainObject.Predmet.ProtustrankaIDrugiAdressOIB_1">ALATI BUGI d.o.o. trgovina, proizvodnja i usluge, OIB 91142452191, Frankopanska 19,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ALATI BUGI d.o.o. trgovina, proizvodnja i usluge</item>
    </izvorni_sadrzaj>
    <derivirana_varijabla naziv="DomainObject.Predmet.SudioniciListNaziv_1">
      <item>FINA RC OSIJEK</item>
      <item>ALATI BUGI d.o.o. trgovina, proizvodnja i usluge</item>
    </derivirana_varijabla>
  </DomainObject.Predmet.SudioniciListNaziv>
  <DomainObject.Predmet.SudioniciListAdressOIB>
    <izvorni_sadrzaj>
      <item>FINA RC OSIJEK, OIB 85821130368</item>
      <item>ALATI BUGI d.o.o. trgovina, proizvodnja i usluge, OIB 91142452191, Frankopanska 19,31400 Đakovo</item>
    </izvorni_sadrzaj>
    <derivirana_varijabla naziv="DomainObject.Predmet.SudioniciListAdressOIB_1">
      <item>FINA RC OSIJEK, OIB 85821130368</item>
      <item>ALATI BUGI d.o.o. trgovina, proizvodnja i usluge, OIB 91142452191, Frankopanska 19,31400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91142452191</item>
    </izvorni_sadrzaj>
    <derivirana_varijabla naziv="DomainObject.Predmet.SudioniciListNazivOIB_1">
      <item>, OIB 85821130368</item>
      <item>, OIB 91142452191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508F9-2E23-4B39-94B8-518196922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2447</properties:Characters>
  <properties:Lines>108</properties:Lines>
  <properties:Paragraphs>24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2016-11-17T12:38:00Z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