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3cb4" w14:paraId="45a3cb4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D25295">
        <w:t>ALBATROS 2 j.d.o.o. za trgovinu i poslovne usluge, Zadar, Obala kneza Trpimira 56b, OIB:54203626491</w:t>
      </w:r>
      <w:r w:rsidR="000524EB" w:rsidRPr="00E8339B">
        <w:t>,</w:t>
      </w:r>
      <w:r w:rsidR="00E8339B" w:rsidRPr="00E8339B">
        <w:t xml:space="preserve"> </w:t>
      </w:r>
      <w:r w:rsidR="00CC689D">
        <w:t>17</w:t>
      </w:r>
      <w:r w:rsidR="00E420CB">
        <w:t xml:space="preserve">. </w:t>
      </w:r>
      <w:r w:rsidR="00D25295">
        <w:t>rujna</w:t>
      </w:r>
      <w:r w:rsidR="00E420CB">
        <w:t xml:space="preserve"> </w:t>
      </w:r>
      <w:r w:rsidR="00E8339B" w:rsidRPr="00E8339B">
        <w:t>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4738C6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D25295">
        <w:t>ALBATROS 2 j.d.o.o. za trgovinu i poslovne usluge, Zadar, Obala kneza Trpimira 56b, OIB:54203626491</w:t>
      </w:r>
      <w:r w:rsidR="0044587A">
        <w:t>.</w:t>
      </w:r>
    </w:p>
    <w:p w:rsidRDefault="0044587A" w:rsidP="00E8339B" w:rsidR="0044587A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CC689D" w:rsidRPr="00CC689D">
        <w:rPr>
          <w:b/>
        </w:rPr>
        <w:t>3. listopada</w:t>
      </w:r>
      <w:r w:rsidR="00CC689D">
        <w:t xml:space="preserve"> </w:t>
      </w:r>
      <w:r w:rsidR="00347BB2" w:rsidRPr="005F14EF">
        <w:rPr>
          <w:b/>
        </w:rPr>
        <w:t xml:space="preserve">2018. u </w:t>
      </w:r>
      <w:r w:rsidR="00CC689D">
        <w:rPr>
          <w:b/>
        </w:rPr>
        <w:t>11,5</w:t>
      </w:r>
      <w:r w:rsidR="00AB7D8C">
        <w:rPr>
          <w:b/>
        </w:rPr>
        <w:t xml:space="preserve">0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D25295">
        <w:t>Luka Jurjević</w:t>
      </w:r>
      <w:r w:rsidR="00EB057A">
        <w:t xml:space="preserve"> iz </w:t>
      </w:r>
      <w:r w:rsidR="00D25295">
        <w:t>Kruševa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D25295">
        <w:t>7</w:t>
      </w:r>
      <w:r w:rsidR="00EB057A">
        <w:t xml:space="preserve">. </w:t>
      </w:r>
      <w:r w:rsidR="00D25295">
        <w:t>lipnja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D25295">
        <w:t>19</w:t>
      </w:r>
      <w:r w:rsidR="00E25BAC">
        <w:t xml:space="preserve">. </w:t>
      </w:r>
      <w:r w:rsidR="00D25295">
        <w:t>lipnja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D25295">
        <w:rPr>
          <w:rFonts w:cstheme="majorBidi" w:hAnsiTheme="majorBidi" w:asciiTheme="majorBidi"/>
        </w:rPr>
        <w:t>Porezna uprava</w:t>
      </w:r>
      <w:r w:rsidR="005F14EF">
        <w:rPr>
          <w:rFonts w:cstheme="majorBidi" w:hAnsiTheme="majorBidi" w:asciiTheme="majorBidi"/>
        </w:rPr>
        <w:t xml:space="preserve">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D25295">
        <w:rPr>
          <w:rFonts w:cstheme="majorBidi" w:hAnsiTheme="majorBidi" w:asciiTheme="majorBidi"/>
        </w:rPr>
        <w:t>Porezna uprava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D25295">
        <w:t>198</w:t>
      </w:r>
      <w:r w:rsidRPr="00E8339B">
        <w:t>/</w:t>
      </w:r>
      <w:r w:rsidR="004738C6">
        <w:t>2018</w:t>
      </w:r>
      <w:r w:rsidRPr="00E8339B">
        <w:t>-</w:t>
      </w:r>
      <w:r>
        <w:t>7</w:t>
      </w:r>
      <w:r w:rsidRPr="00E8339B">
        <w:t xml:space="preserve"> od </w:t>
      </w:r>
      <w:r w:rsidR="00D25295">
        <w:t>17</w:t>
      </w:r>
      <w:r w:rsidR="00E25BAC">
        <w:t xml:space="preserve">. </w:t>
      </w:r>
      <w:r w:rsidR="00D25295">
        <w:t>kolovoza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D25295">
        <w:t>5</w:t>
      </w:r>
      <w:r w:rsidR="00EB057A">
        <w:t xml:space="preserve">. </w:t>
      </w:r>
      <w:r w:rsidR="00D25295">
        <w:t>rujna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D25295">
        <w:t>1</w:t>
      </w:r>
      <w:r w:rsidR="00CC689D">
        <w:t>7</w:t>
      </w:r>
      <w:r w:rsidR="00E420CB">
        <w:t xml:space="preserve">. </w:t>
      </w:r>
      <w:r w:rsidR="00D25295">
        <w:t>rujna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CC689D" w:rsidP="00CC689D" w:rsidR="00CC689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CC689D" w:rsidP="00CC689D" w:rsidR="00CC689D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170F75" w:rsidP="00CC689D" w:rsidR="00170F75">
      <w:pPr>
        <w:jc w:val="center"/>
      </w:pPr>
    </w:p>
    <w:p w:rsidRDefault="00170F75" w:rsidP="006C3D18" w:rsidR="00170F75">
      <w:pPr>
        <w:jc w:val="right"/>
      </w:pPr>
    </w:p>
    <w:p w:rsidRDefault="00E8339B" w:rsidP="00170F75" w:rsidR="00E8339B" w:rsidRPr="00E8339B">
      <w:pPr>
        <w:jc w:val="center"/>
      </w:pPr>
    </w:p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0B7F1A">
      <w:rPr>
        <w:noProof/>
      </w:rPr>
      <w:t>2</w:t>
    </w:r>
    <w:r>
      <w:fldChar w:fldCharType="end"/>
    </w:r>
    <w:r>
      <w:tab/>
    </w:r>
    <w:r w:rsidR="00922C07">
      <w:t>Poslovni broj: 2 St-</w:t>
    </w:r>
    <w:r w:rsidR="00D25295">
      <w:t>317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D25295">
      <w:t>317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B7F1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C689D"/>
    <w:rsid w:val="00CD5442"/>
    <w:rsid w:val="00CE13A4"/>
    <w:rsid w:val="00CF0444"/>
    <w:rsid w:val="00D04475"/>
    <w:rsid w:val="00D221FC"/>
    <w:rsid w:val="00D25295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7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7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5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2 j.d.o.o. za trgovinu  i poslovne usluge</izvorni_sadrzaj>
    <derivirana_varijabla naziv="DomainObject.Predmet.ProtustrankaFormated_1">  ALBATROS 2 j.d.o.o. za trgovinu  i poslovne usluge</derivirana_varijabla>
  </DomainObject.Predmet.ProtustrankaFormated>
  <DomainObject.Predmet.ProtustrankaFormatedOIB>
    <izvorni_sadrzaj>  ALBATROS 2 j.d.o.o. za trgovinu  i poslovne usluge, OIB 54203626491</izvorni_sadrzaj>
    <derivirana_varijabla naziv="DomainObject.Predmet.ProtustrankaFormatedOIB_1">  ALBATROS 2 j.d.o.o. za trgovinu  i poslovne usluge, OIB 54203626491</derivirana_varijabla>
  </DomainObject.Predmet.ProtustrankaFormatedOIB>
  <DomainObject.Predmet.ProtustrankaFormatedWithAdress>
    <izvorni_sadrzaj> ALBATROS 2 j.d.o.o. za trgovinu  i poslovne usluge, Obala kneza Trpimira 56/b, 23000 Zadar</izvorni_sadrzaj>
    <derivirana_varijabla naziv="DomainObject.Predmet.ProtustrankaFormatedWithAdress_1"> ALBATROS 2 j.d.o.o. za trgovinu  i poslovne usluge, Obala kneza Trpimira 56/b, 23000 Zadar</derivirana_varijabla>
  </DomainObject.Predmet.ProtustrankaFormatedWithAdress>
  <DomainObject.Predmet.ProtustrankaFormatedWithAdressOIB>
    <izvorni_sadrzaj> ALBATROS 2 j.d.o.o. za trgovinu  i poslovne usluge, OIB 54203626491, Obala kneza Trpimira 56/b, 23000 Zadar</izvorni_sadrzaj>
    <derivirana_varijabla naziv="DomainObject.Predmet.ProtustrankaFormatedWithAdressOIB_1"> ALBATROS 2 j.d.o.o. za trgovinu  i poslovne usluge, OIB 54203626491, Obala kneza Trpimira 56/b, 23000 Zadar</derivirana_varijabla>
  </DomainObject.Predmet.ProtustrankaFormatedWithAdressOIB>
  <DomainObject.Predmet.ProtustrankaWithAdress>
    <izvorni_sadrzaj>ALBATROS 2 j.d.o.o. za trgovinu  i poslovne usluge Obala kneza Trpimira 56/b, 23000 Zadar</izvorni_sadrzaj>
    <derivirana_varijabla naziv="DomainObject.Predmet.ProtustrankaWithAdress_1">ALBATROS 2 j.d.o.o. za trgovinu  i poslovne usluge Obala kneza Trpimira 56/b, 23000 Zadar</derivirana_varijabla>
  </DomainObject.Predmet.ProtustrankaWithAdress>
  <DomainObject.Predmet.ProtustrankaWithAdressOIB>
    <izvorni_sadrzaj>ALBATROS 2 j.d.o.o. za trgovinu  i poslovne usluge, OIB 54203626491, Obala kneza Trpimira 56/b, 23000 Zadar</izvorni_sadrzaj>
    <derivirana_varijabla naziv="DomainObject.Predmet.ProtustrankaWithAdressOIB_1">ALBATROS 2 j.d.o.o. za trgovinu  i poslovne usluge, OIB 54203626491, Obala kneza Trpimira 56/b, 23000 Zadar</derivirana_varijabla>
  </DomainObject.Predmet.ProtustrankaWithAdressOIB>
  <DomainObject.Predmet.ProtustrankaNazivFormated>
    <izvorni_sadrzaj>ALBATROS 2 j.d.o.o. za trgovinu  i poslovne usluge</izvorni_sadrzaj>
    <derivirana_varijabla naziv="DomainObject.Predmet.ProtustrankaNazivFormated_1">ALBATROS 2 j.d.o.o. za trgovinu  i poslovne usluge</derivirana_varijabla>
  </DomainObject.Predmet.ProtustrankaNazivFormated>
  <DomainObject.Predmet.ProtustrankaNazivFormatedOIB>
    <izvorni_sadrzaj>ALBATROS 2 j.d.o.o. za trgovinu  i poslovne usluge, OIB 54203626491</izvorni_sadrzaj>
    <derivirana_varijabla naziv="DomainObject.Predmet.ProtustrankaNazivFormatedOIB_1">ALBATROS 2 j.d.o.o. za trgovinu  i poslovne usluge, OIB 54203626491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2 j.d.o.o. za trgovinu  i poslovne usluge</item>
    </izvorni_sadrzaj>
    <derivirana_varijabla naziv="DomainObject.Predmet.ProtuStrankaListFormated_1">
      <item>ALBATROS 2 j.d.o.o. za trgovinu  i poslovne usluge</item>
    </derivirana_varijabla>
  </DomainObject.Predmet.ProtuStrankaListFormated>
  <DomainObject.Predmet.ProtuStrankaListFormatedOIB>
    <izvorni_sadrzaj>
      <item>ALBATROS 2 j.d.o.o. za trgovinu  i poslovne usluge, OIB 54203626491</item>
    </izvorni_sadrzaj>
    <derivirana_varijabla naziv="DomainObject.Predmet.ProtuStrankaListFormatedOIB_1">
      <item>ALBATROS 2 j.d.o.o. za trgovinu  i poslovne usluge, OIB 54203626491</item>
    </derivirana_varijabla>
  </DomainObject.Predmet.ProtuStrankaListFormatedOIB>
  <DomainObject.Predmet.ProtuStrankaListFormatedWithAdress>
    <izvorni_sadrzaj>
      <item>ALBATROS 2 j.d.o.o. za trgovinu  i poslovne usluge, Obala kneza Trpimira 56/b, 23000 Zadar</item>
    </izvorni_sadrzaj>
    <derivirana_varijabla naziv="DomainObject.Predmet.ProtuStrankaListFormatedWithAdress_1">
      <item>ALBATROS 2 j.d.o.o. za trgovinu  i poslovne usluge, Obala kneza Trpimira 56/b, 23000 Zadar</item>
    </derivirana_varijabla>
  </DomainObject.Predmet.ProtuStrankaListFormatedWithAdress>
  <DomainObject.Predmet.ProtuStrankaListFormatedWithAdressOIB>
    <izvorni_sadrzaj>
      <item>ALBATROS 2 j.d.o.o. za trgovinu  i poslovne usluge, OIB 54203626491, Obala kneza Trpimira 56/b, 23000 Zadar</item>
    </izvorni_sadrzaj>
    <derivirana_varijabla naziv="DomainObject.Predmet.ProtuStrankaListFormatedWithAdressOIB_1">
      <item>ALBATROS 2 j.d.o.o. za trgovinu  i poslovne usluge, OIB 54203626491, Obala kneza Trpimira 56/b, 23000 Zadar</item>
    </derivirana_varijabla>
  </DomainObject.Predmet.ProtuStrankaListFormatedWithAdressOIB>
  <DomainObject.Predmet.ProtuStrankaListNazivFormated>
    <izvorni_sadrzaj>
      <item>ALBATROS 2 j.d.o.o. za trgovinu  i poslovne usluge</item>
    </izvorni_sadrzaj>
    <derivirana_varijabla naziv="DomainObject.Predmet.ProtuStrankaListNazivFormated_1">
      <item>ALBATROS 2 j.d.o.o. za trgovinu  i poslovne usluge</item>
    </derivirana_varijabla>
  </DomainObject.Predmet.ProtuStrankaListNazivFormated>
  <DomainObject.Predmet.ProtuStrankaListNazivFormatedOIB>
    <izvorni_sadrzaj>
      <item>ALBATROS 2 j.d.o.o. za trgovinu  i poslovne usluge, OIB 54203626491</item>
    </izvorni_sadrzaj>
    <derivirana_varijabla naziv="DomainObject.Predmet.ProtuStrankaListNazivFormatedOIB_1">
      <item>ALBATROS 2 j.d.o.o. za trgovinu  i poslovne usluge, OIB 54203626491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2 j.d.o.o. za trgovinu  i poslovne usluge</izvorni_sadrzaj>
    <derivirana_varijabla naziv="DomainObject.Predmet.ProtustrankaIDrugi_1">ALBATROS 2 j.d.o.o. za trgovinu 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ALBATROS 2 j.d.o.o. za trgovinu  i poslovne usluge, OIB 54203626491, Obala kneza Trpimira 56/b, 23000 Zadar</izvorni_sadrzaj>
    <derivirana_varijabla naziv="DomainObject.Predmet.ProtustrankaIDrugiAdressOIB_1">ALBATROS 2 j.d.o.o. za trgovinu  i poslovne usluge, OIB 54203626491, Obala kneza Trpimira 56/b,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2 j.d.o.o. za trgovinu  i poslovne usluge</item>
      <item>FINA</item>
    </izvorni_sadrzaj>
    <derivirana_varijabla naziv="DomainObject.Predmet.SudioniciListNaziv_1">
      <item>ALBATROS 2 j.d.o.o. za trgovinu  i poslovne usluge</item>
      <item>FINA</item>
    </derivirana_varijabla>
  </DomainObject.Predmet.SudioniciListNaziv>
  <DomainObject.Predmet.SudioniciListAdressOIB>
    <izvorni_sadrzaj>
      <item>ALBATROS 2 j.d.o.o. za trgovinu  i poslovne usluge, OIB 54203626491, Obala kneza Trpimira 56/b,23000 Zadar</item>
      <item>FINA, OIB 85821130368, Ivana Danila 4,23000 Zadar</item>
    </izvorni_sadrzaj>
    <derivirana_varijabla naziv="DomainObject.Predmet.SudioniciListAdressOIB_1">
      <item>ALBATROS 2 j.d.o.o. za trgovinu  i poslovne usluge, OIB 54203626491, Obala kneza Trpimira 56/b,23000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54203626491</item>
      <item>, OIB 85821130368</item>
    </izvorni_sadrzaj>
    <derivirana_varijabla naziv="DomainObject.Predmet.SudioniciListNazivOIB_1">
      <item>, OIB 54203626491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3752C-FDCE-4FE6-BDCD-E40FB75DF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2419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2018-09-14T12:30:00Z</dcterms:created>
  <dc:creator>Administrator</dc:creator>
  <cp:lastModifiedBy>Vedrana Raspović</cp:lastModifiedBy>
  <cp:lastPrinted>2018-09-17T12:13:00Z</cp:lastPrinted>
  <dcterms:modified xmlns:xsi="http://www.w3.org/2001/XMLSchema-instance" xsi:type="dcterms:W3CDTF">2018-09-17T12:31:00Z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(St-317-18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