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4473F" w:rsidP="00E4473F" w:rsidRDefault="00E4473F" w14:paraId="9b4aa16" w14:textId="9b4aa16">
      <w:pPr>
        <w15:collapsed w:val="false"/>
        <w:rPr>
          <w:rFonts w:ascii="Times New Roman" w:hAnsi="Times New Roman"/>
          <w:szCs w:val="24"/>
          <w:lang w:val="hr-HR"/>
        </w:rPr>
      </w:pPr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T="0" distB="0" distL="0" distR="0">
            <wp:extent cx="564515" cy="723265"/>
            <wp:effectExtent l="0" t="0" r="6985" b="63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         Republika Hrvatska</w:t>
      </w: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TRGOVAČKI SUD U ZAGREBU</w:t>
      </w: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      Zagreb, Amruševa 2/II</w:t>
      </w:r>
    </w:p>
    <w:p w:rsidR="00E4473F" w:rsidP="00E4473F" w:rsidRDefault="00E4473F">
      <w:pPr>
        <w:jc w:val="right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                                        20. St-</w:t>
      </w:r>
      <w:r w:rsidR="00443647">
        <w:rPr>
          <w:rFonts w:ascii="Times New Roman" w:hAnsi="Times New Roman"/>
          <w:szCs w:val="24"/>
          <w:lang w:val="hr-HR"/>
        </w:rPr>
        <w:t>244/12</w:t>
      </w:r>
      <w:r w:rsidR="00E637CE">
        <w:rPr>
          <w:rFonts w:ascii="Times New Roman" w:hAnsi="Times New Roman"/>
          <w:szCs w:val="24"/>
          <w:lang w:val="hr-HR"/>
        </w:rPr>
        <w:t>-139</w:t>
      </w:r>
    </w:p>
    <w:p w:rsidR="00E4473F" w:rsidP="00E4473F" w:rsidRDefault="00E4473F">
      <w:pPr>
        <w:jc w:val="right"/>
        <w:rPr>
          <w:rFonts w:ascii="Times New Roman" w:hAnsi="Times New Roman"/>
          <w:color w:val="FF00FF"/>
          <w:szCs w:val="24"/>
          <w:lang w:val="hr-HR"/>
        </w:rPr>
      </w:pPr>
    </w:p>
    <w:p w:rsidR="00E4473F" w:rsidP="00E4473F" w:rsidRDefault="00E4473F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R E P U B L I K A    H R V A T S K A</w:t>
      </w:r>
    </w:p>
    <w:p w:rsidR="00E4473F" w:rsidP="00E4473F" w:rsidRDefault="00E4473F">
      <w:pPr>
        <w:jc w:val="center"/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/>
          <w:bCs/>
          <w:szCs w:val="24"/>
          <w:lang w:val="hr-HR"/>
        </w:rPr>
        <w:tab/>
      </w:r>
      <w:r>
        <w:rPr>
          <w:rFonts w:ascii="Times New Roman" w:hAnsi="Times New Roman"/>
          <w:b/>
          <w:bCs/>
          <w:szCs w:val="24"/>
          <w:lang w:val="hr-HR"/>
        </w:rPr>
        <w:tab/>
      </w:r>
      <w:r>
        <w:rPr>
          <w:rFonts w:ascii="Times New Roman" w:hAnsi="Times New Roman"/>
          <w:b/>
          <w:bCs/>
          <w:szCs w:val="24"/>
          <w:lang w:val="hr-HR"/>
        </w:rPr>
        <w:tab/>
      </w:r>
      <w:r>
        <w:rPr>
          <w:rFonts w:ascii="Times New Roman" w:hAnsi="Times New Roman"/>
          <w:b/>
          <w:bCs/>
          <w:szCs w:val="24"/>
          <w:lang w:val="hr-HR"/>
        </w:rPr>
        <w:tab/>
      </w:r>
      <w:r>
        <w:rPr>
          <w:rFonts w:ascii="Times New Roman" w:hAnsi="Times New Roman"/>
          <w:b/>
          <w:bCs/>
          <w:szCs w:val="24"/>
          <w:lang w:val="hr-HR"/>
        </w:rPr>
        <w:tab/>
      </w:r>
      <w:r>
        <w:rPr>
          <w:rFonts w:ascii="Times New Roman" w:hAnsi="Times New Roman"/>
          <w:bCs/>
          <w:szCs w:val="24"/>
          <w:lang w:val="hr-HR"/>
        </w:rPr>
        <w:t>R J E Š E N J E</w:t>
      </w:r>
    </w:p>
    <w:p w:rsidR="00E4473F" w:rsidP="00E4473F" w:rsidRDefault="00E4473F">
      <w:pPr>
        <w:rPr>
          <w:rFonts w:ascii="Times New Roman" w:hAnsi="Times New Roman"/>
          <w:b/>
          <w:bCs/>
          <w:szCs w:val="24"/>
          <w:lang w:val="hr-HR"/>
        </w:rPr>
      </w:pPr>
    </w:p>
    <w:p w:rsidRPr="004B3810" w:rsidR="00E4473F" w:rsidP="00E4473F" w:rsidRDefault="00E4473F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ab/>
      </w:r>
      <w:r w:rsidRPr="004B3810">
        <w:rPr>
          <w:rFonts w:ascii="Times New Roman" w:hAnsi="Times New Roman"/>
          <w:szCs w:val="24"/>
          <w:lang w:val="hr-HR"/>
        </w:rPr>
        <w:t xml:space="preserve">TRGOVAČKI SUD U ZAGREBU, po sucu pojedincu Luciji Butigan, u stečajnom postupku nad </w:t>
      </w:r>
      <w:r w:rsidR="005732F4">
        <w:rPr>
          <w:rFonts w:ascii="Times New Roman" w:hAnsi="Times New Roman"/>
          <w:szCs w:val="24"/>
          <w:lang w:val="hr-HR"/>
        </w:rPr>
        <w:t xml:space="preserve">stečajnim dužnikom </w:t>
      </w:r>
      <w:r w:rsidRPr="000C5888" w:rsidR="000C5888">
        <w:rPr>
          <w:rFonts w:ascii="Times New Roman" w:hAnsi="Times New Roman"/>
          <w:szCs w:val="24"/>
        </w:rPr>
        <w:t>POLJOPRIVREDNA ZADRUGA MARTINSKA VES DESNA - u stečaju,Desna Martinska Ves (Općina Martinska Ves), OIB</w:t>
      </w:r>
      <w:r w:rsidR="001A770D">
        <w:rPr>
          <w:rFonts w:ascii="Times New Roman" w:hAnsi="Times New Roman"/>
          <w:szCs w:val="24"/>
        </w:rPr>
        <w:t xml:space="preserve"> </w:t>
      </w:r>
      <w:r w:rsidRPr="000C5888" w:rsidR="000C5888">
        <w:rPr>
          <w:rFonts w:ascii="Times New Roman" w:hAnsi="Times New Roman"/>
          <w:szCs w:val="24"/>
        </w:rPr>
        <w:t>49421223696</w:t>
      </w:r>
      <w:r w:rsidR="00C31BA7">
        <w:rPr>
          <w:rFonts w:ascii="Times New Roman" w:hAnsi="Times New Roman"/>
          <w:szCs w:val="24"/>
          <w:lang w:val="hr-HR"/>
        </w:rPr>
        <w:t>, dana 24</w:t>
      </w:r>
      <w:r w:rsidRPr="004B3810">
        <w:rPr>
          <w:rFonts w:ascii="Times New Roman" w:hAnsi="Times New Roman"/>
          <w:szCs w:val="24"/>
          <w:lang w:val="hr-HR"/>
        </w:rPr>
        <w:t xml:space="preserve">. </w:t>
      </w:r>
      <w:r w:rsidR="005732F4">
        <w:rPr>
          <w:rFonts w:ascii="Times New Roman" w:hAnsi="Times New Roman"/>
          <w:szCs w:val="24"/>
          <w:lang w:val="hr-HR"/>
        </w:rPr>
        <w:t>srpnja</w:t>
      </w:r>
      <w:r w:rsidRPr="004B3810" w:rsidR="003051E0">
        <w:rPr>
          <w:rFonts w:ascii="Times New Roman" w:hAnsi="Times New Roman"/>
          <w:szCs w:val="24"/>
          <w:lang w:val="hr-HR"/>
        </w:rPr>
        <w:t xml:space="preserve"> 2019</w:t>
      </w:r>
      <w:r w:rsidRPr="004B3810">
        <w:rPr>
          <w:rFonts w:ascii="Times New Roman" w:hAnsi="Times New Roman"/>
          <w:szCs w:val="24"/>
          <w:lang w:val="hr-HR"/>
        </w:rPr>
        <w:t>.</w:t>
      </w:r>
      <w:r w:rsidRPr="004B3810" w:rsidR="00FE4DD1">
        <w:rPr>
          <w:rFonts w:ascii="Times New Roman" w:hAnsi="Times New Roman"/>
          <w:szCs w:val="24"/>
          <w:lang w:val="hr-HR"/>
        </w:rPr>
        <w:t>godine</w:t>
      </w:r>
    </w:p>
    <w:p w:rsidRPr="004B3810" w:rsidR="003051E0" w:rsidP="00E4473F" w:rsidRDefault="003051E0">
      <w:pPr>
        <w:jc w:val="both"/>
        <w:rPr>
          <w:rFonts w:ascii="Times New Roman" w:hAnsi="Times New Roman"/>
          <w:szCs w:val="24"/>
          <w:lang w:val="hr-HR"/>
        </w:rPr>
      </w:pPr>
    </w:p>
    <w:p w:rsidRPr="004B3810" w:rsidR="00E4473F" w:rsidP="00E4473F" w:rsidRDefault="00E4473F">
      <w:pPr>
        <w:jc w:val="center"/>
        <w:rPr>
          <w:rFonts w:ascii="Times New Roman" w:hAnsi="Times New Roman"/>
          <w:szCs w:val="24"/>
          <w:lang w:val="hr-HR"/>
        </w:rPr>
      </w:pPr>
      <w:r w:rsidRPr="004B3810">
        <w:rPr>
          <w:rFonts w:ascii="Times New Roman" w:hAnsi="Times New Roman"/>
          <w:szCs w:val="24"/>
          <w:lang w:val="hr-HR"/>
        </w:rPr>
        <w:t xml:space="preserve">r i  j e š i o     j e </w:t>
      </w:r>
    </w:p>
    <w:p w:rsidRPr="004B3810" w:rsidR="00E4473F" w:rsidP="00E4473F" w:rsidRDefault="00E4473F">
      <w:pPr>
        <w:pStyle w:val="Tijeloteksta"/>
        <w:jc w:val="both"/>
        <w:rPr>
          <w:rFonts w:ascii="Times New Roman" w:hAnsi="Times New Roman"/>
          <w:sz w:val="24"/>
          <w:szCs w:val="24"/>
        </w:rPr>
      </w:pPr>
    </w:p>
    <w:p w:rsidRPr="00BA3FAA" w:rsidR="00E4473F" w:rsidP="00A10B7B" w:rsidRDefault="00E4473F">
      <w:pPr>
        <w:pStyle w:val="Tijeloteksta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4B3810">
        <w:rPr>
          <w:rFonts w:ascii="Times New Roman" w:hAnsi="Times New Roman"/>
          <w:sz w:val="24"/>
          <w:szCs w:val="24"/>
        </w:rPr>
        <w:t>I.</w:t>
      </w:r>
      <w:r w:rsidRPr="004B3810">
        <w:rPr>
          <w:rFonts w:ascii="Times New Roman" w:hAnsi="Times New Roman"/>
          <w:sz w:val="24"/>
          <w:szCs w:val="24"/>
        </w:rPr>
        <w:tab/>
        <w:t xml:space="preserve">Saziva se ročište vjerovnika u stečajnom postupku </w:t>
      </w:r>
      <w:r w:rsidRPr="005732F4" w:rsidR="005732F4">
        <w:rPr>
          <w:rFonts w:ascii="Times New Roman" w:hAnsi="Times New Roman"/>
          <w:sz w:val="24"/>
          <w:szCs w:val="24"/>
        </w:rPr>
        <w:t xml:space="preserve">nad stečajnim dužnikom </w:t>
      </w:r>
      <w:r w:rsidRPr="00C31BA7" w:rsidR="00C31BA7">
        <w:rPr>
          <w:rFonts w:ascii="Times New Roman" w:hAnsi="Times New Roman"/>
          <w:sz w:val="24"/>
          <w:szCs w:val="24"/>
        </w:rPr>
        <w:t>POLJOPRIVREDNA ZADRUGA MARTINSKA VES DESNA - u stečaju,Desna Martinska Ves (Općina Martinska Ves), OIB 49421223696</w:t>
      </w:r>
      <w:r w:rsidRPr="004B3810">
        <w:rPr>
          <w:rFonts w:ascii="Times New Roman" w:hAnsi="Times New Roman"/>
          <w:sz w:val="24"/>
          <w:szCs w:val="24"/>
        </w:rPr>
        <w:t>,</w:t>
      </w:r>
      <w:r w:rsidRPr="002C3CA4">
        <w:rPr>
          <w:rFonts w:ascii="Times New Roman" w:hAnsi="Times New Roman"/>
          <w:sz w:val="24"/>
          <w:szCs w:val="24"/>
        </w:rPr>
        <w:t xml:space="preserve">  </w:t>
      </w:r>
      <w:r w:rsidRPr="002C3CA4" w:rsidR="00781D8E">
        <w:rPr>
          <w:rFonts w:ascii="Times New Roman" w:hAnsi="Times New Roman"/>
          <w:b/>
          <w:sz w:val="24"/>
          <w:szCs w:val="24"/>
          <w:u w:val="single"/>
        </w:rPr>
        <w:t xml:space="preserve">za </w:t>
      </w:r>
      <w:r w:rsidRPr="002B048A" w:rsidR="00781D8E">
        <w:rPr>
          <w:rFonts w:ascii="Times New Roman" w:hAnsi="Times New Roman"/>
          <w:b/>
          <w:sz w:val="24"/>
          <w:szCs w:val="24"/>
          <w:u w:val="single"/>
        </w:rPr>
        <w:t xml:space="preserve">dan </w:t>
      </w:r>
      <w:r w:rsidRPr="002B048A" w:rsidR="005732F4">
        <w:rPr>
          <w:rFonts w:ascii="Times New Roman" w:hAnsi="Times New Roman"/>
          <w:b/>
          <w:sz w:val="24"/>
          <w:szCs w:val="24"/>
          <w:u w:val="single"/>
        </w:rPr>
        <w:t>25</w:t>
      </w:r>
      <w:r w:rsidRPr="002B048A" w:rsidR="004A38D5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2B048A" w:rsidR="005732F4">
        <w:rPr>
          <w:rFonts w:ascii="Times New Roman" w:hAnsi="Times New Roman"/>
          <w:b/>
          <w:sz w:val="24"/>
          <w:szCs w:val="24"/>
          <w:u w:val="single"/>
        </w:rPr>
        <w:t>rujna</w:t>
      </w:r>
      <w:r w:rsidRPr="002B048A" w:rsidR="00805B3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051E0" w:rsidR="00805B3B">
        <w:rPr>
          <w:rFonts w:ascii="Times New Roman" w:hAnsi="Times New Roman"/>
          <w:b/>
          <w:sz w:val="24"/>
          <w:szCs w:val="24"/>
          <w:u w:val="single"/>
        </w:rPr>
        <w:t>2019</w:t>
      </w:r>
      <w:r w:rsidRPr="003051E0" w:rsidR="006D74BA">
        <w:rPr>
          <w:rFonts w:ascii="Times New Roman" w:hAnsi="Times New Roman"/>
          <w:b/>
          <w:sz w:val="24"/>
          <w:szCs w:val="24"/>
          <w:u w:val="single"/>
        </w:rPr>
        <w:t>.</w:t>
      </w:r>
      <w:r w:rsidR="002B048A">
        <w:rPr>
          <w:rFonts w:ascii="Times New Roman" w:hAnsi="Times New Roman"/>
          <w:b/>
          <w:sz w:val="24"/>
          <w:szCs w:val="24"/>
          <w:u w:val="single"/>
        </w:rPr>
        <w:t xml:space="preserve"> u 09,3</w:t>
      </w:r>
      <w:r w:rsidR="004A38D5">
        <w:rPr>
          <w:rFonts w:ascii="Times New Roman" w:hAnsi="Times New Roman"/>
          <w:b/>
          <w:sz w:val="24"/>
          <w:szCs w:val="24"/>
          <w:u w:val="single"/>
        </w:rPr>
        <w:t>0</w:t>
      </w:r>
      <w:r w:rsidRPr="003051E0">
        <w:rPr>
          <w:rFonts w:ascii="Times New Roman" w:hAnsi="Times New Roman"/>
          <w:sz w:val="24"/>
          <w:szCs w:val="24"/>
        </w:rPr>
        <w:t xml:space="preserve"> sati, u Trgovačkom sudu u Zagrebu, Petrinjska 8, soba br. 91/II (ulična zgrada), sa slijedećim dnevnim redom</w:t>
      </w:r>
      <w:r w:rsidRPr="00BA3FAA">
        <w:rPr>
          <w:rFonts w:ascii="Times New Roman" w:hAnsi="Times New Roman"/>
          <w:sz w:val="24"/>
          <w:szCs w:val="24"/>
        </w:rPr>
        <w:t>:</w:t>
      </w:r>
    </w:p>
    <w:p w:rsidRPr="00BA3FAA" w:rsidR="00E4473F" w:rsidP="00E4473F" w:rsidRDefault="00E4473F">
      <w:pPr>
        <w:pStyle w:val="Tijeloteksta"/>
        <w:jc w:val="both"/>
        <w:rPr>
          <w:rFonts w:ascii="Times New Roman" w:hAnsi="Times New Roman"/>
          <w:sz w:val="24"/>
          <w:szCs w:val="24"/>
        </w:rPr>
      </w:pPr>
    </w:p>
    <w:p w:rsidR="00E4473F" w:rsidP="00E4473F" w:rsidRDefault="00E4473F">
      <w:pPr>
        <w:numPr>
          <w:ilvl w:val="0"/>
          <w:numId w:val="1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Izvješće o dosada</w:t>
      </w:r>
      <w:r w:rsidR="00C24E15">
        <w:rPr>
          <w:rFonts w:ascii="Times New Roman" w:hAnsi="Times New Roman"/>
          <w:szCs w:val="24"/>
          <w:lang w:val="hr-HR"/>
        </w:rPr>
        <w:t>šnjem tijeku stečajnog postupka</w:t>
      </w:r>
    </w:p>
    <w:p w:rsidR="00E4473F" w:rsidP="00E4473F" w:rsidRDefault="00E4473F">
      <w:pPr>
        <w:numPr>
          <w:ilvl w:val="0"/>
          <w:numId w:val="1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Pribavljanje mišljenja radi obustave i zaključenja stečajnog postupka.</w:t>
      </w:r>
    </w:p>
    <w:p w:rsidR="00E4473F" w:rsidP="00E4473F" w:rsidRDefault="00E4473F">
      <w:pPr>
        <w:jc w:val="both"/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II.</w:t>
      </w:r>
      <w:r>
        <w:rPr>
          <w:rFonts w:ascii="Times New Roman" w:hAns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="00E4473F" w:rsidP="00E4473F" w:rsidRDefault="00E4473F">
      <w:pPr>
        <w:ind w:left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="00E4473F" w:rsidP="00E4473F" w:rsidRDefault="00E4473F">
      <w:pPr>
        <w:jc w:val="both"/>
        <w:rPr>
          <w:rFonts w:ascii="Times New Roman" w:hAnsi="Times New Roman"/>
          <w:szCs w:val="24"/>
          <w:lang w:val="hr-HR"/>
        </w:rPr>
      </w:pPr>
    </w:p>
    <w:p w:rsidR="00E4473F" w:rsidP="00546D77" w:rsidRDefault="00E4473F">
      <w:pPr>
        <w:ind w:left="705" w:hanging="705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III.</w:t>
      </w:r>
      <w:r>
        <w:rPr>
          <w:rFonts w:ascii="Times New Roman" w:hAnsi="Times New Roman"/>
          <w:szCs w:val="24"/>
          <w:lang w:val="hr-HR"/>
        </w:rPr>
        <w:tab/>
        <w:t xml:space="preserve">Ovo Rješenje objavit će se na </w:t>
      </w:r>
      <w:r w:rsidR="00546D77">
        <w:rPr>
          <w:rFonts w:ascii="Times New Roman" w:hAnsi="Times New Roman"/>
          <w:szCs w:val="24"/>
          <w:lang w:val="hr-HR"/>
        </w:rPr>
        <w:t>mrežnoj stranici e-oglasna ploča</w:t>
      </w:r>
      <w:r>
        <w:rPr>
          <w:rFonts w:ascii="Times New Roman" w:hAnsi="Times New Roman"/>
          <w:szCs w:val="24"/>
          <w:lang w:val="hr-HR"/>
        </w:rPr>
        <w:t xml:space="preserve"> Trgovačkog suda u Zagrebu.  </w:t>
      </w: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Obrazloženje</w:t>
      </w:r>
    </w:p>
    <w:p w:rsidR="00E4473F" w:rsidP="00E4473F" w:rsidRDefault="00E4473F">
      <w:pPr>
        <w:jc w:val="center"/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ascii="Times New Roman" w:hAnsi="Times New Roman"/>
          <w:szCs w:val="24"/>
          <w:lang w:val="hr-HR"/>
        </w:rPr>
        <w:t>Trgovačkog</w:t>
      </w:r>
      <w:r>
        <w:rPr>
          <w:rFonts w:ascii="Times New Roman" w:hAnsi="Times New Roman"/>
          <w:szCs w:val="24"/>
          <w:lang w:val="hr-HR"/>
        </w:rPr>
        <w:t xml:space="preserve"> suda</w:t>
      </w:r>
      <w:r w:rsidR="00CA303A">
        <w:rPr>
          <w:rFonts w:ascii="Times New Roman" w:hAnsi="Times New Roman"/>
          <w:szCs w:val="24"/>
          <w:lang w:val="hr-HR"/>
        </w:rPr>
        <w:t xml:space="preserve"> u Zagrebu pod posl.</w:t>
      </w:r>
      <w:r>
        <w:rPr>
          <w:rFonts w:ascii="Times New Roman" w:hAnsi="Times New Roman"/>
          <w:szCs w:val="24"/>
          <w:lang w:val="hr-HR"/>
        </w:rPr>
        <w:t xml:space="preserve"> br. St-</w:t>
      </w:r>
      <w:r w:rsidR="007B6781">
        <w:rPr>
          <w:rFonts w:ascii="Times New Roman" w:hAnsi="Times New Roman"/>
          <w:szCs w:val="24"/>
          <w:lang w:val="hr-HR"/>
        </w:rPr>
        <w:t>244/12 od 2</w:t>
      </w:r>
      <w:r>
        <w:rPr>
          <w:rFonts w:ascii="Times New Roman" w:hAnsi="Times New Roman"/>
          <w:szCs w:val="24"/>
          <w:lang w:val="hr-HR"/>
        </w:rPr>
        <w:t xml:space="preserve">. </w:t>
      </w:r>
      <w:r w:rsidR="007B6781">
        <w:rPr>
          <w:rFonts w:ascii="Times New Roman" w:hAnsi="Times New Roman"/>
          <w:szCs w:val="24"/>
          <w:lang w:val="hr-HR"/>
        </w:rPr>
        <w:t>travnja</w:t>
      </w:r>
      <w:r w:rsidR="00BE412C">
        <w:rPr>
          <w:rFonts w:ascii="Times New Roman" w:hAnsi="Times New Roman"/>
          <w:szCs w:val="24"/>
          <w:lang w:val="hr-HR"/>
        </w:rPr>
        <w:t xml:space="preserve"> 2012</w:t>
      </w:r>
      <w:r w:rsidR="001E64C5">
        <w:rPr>
          <w:rFonts w:ascii="Times New Roman" w:hAnsi="Times New Roman"/>
          <w:szCs w:val="24"/>
          <w:lang w:val="hr-HR"/>
        </w:rPr>
        <w:t>.g.</w:t>
      </w:r>
      <w:r>
        <w:rPr>
          <w:rFonts w:ascii="Times New Roman" w:hAnsi="Times New Roman"/>
          <w:szCs w:val="24"/>
          <w:lang w:val="hr-HR"/>
        </w:rPr>
        <w:t xml:space="preserve"> otvoren je stečajni postupak, te je ispitno i izvještajno ročište održano dana </w:t>
      </w:r>
      <w:r w:rsidR="007B6781">
        <w:rPr>
          <w:rFonts w:ascii="Times New Roman" w:hAnsi="Times New Roman"/>
          <w:szCs w:val="24"/>
          <w:lang w:val="hr-HR"/>
        </w:rPr>
        <w:t>5</w:t>
      </w:r>
      <w:r w:rsidR="00EC74CF">
        <w:rPr>
          <w:rFonts w:ascii="Times New Roman" w:hAnsi="Times New Roman"/>
          <w:szCs w:val="24"/>
          <w:lang w:val="hr-HR"/>
        </w:rPr>
        <w:t xml:space="preserve">. </w:t>
      </w:r>
      <w:r w:rsidR="007B6781">
        <w:rPr>
          <w:rFonts w:ascii="Times New Roman" w:hAnsi="Times New Roman"/>
          <w:szCs w:val="24"/>
          <w:lang w:val="hr-HR"/>
        </w:rPr>
        <w:t>lipnja</w:t>
      </w:r>
      <w:r w:rsidR="00BE412C">
        <w:rPr>
          <w:rFonts w:ascii="Times New Roman" w:hAnsi="Times New Roman"/>
          <w:szCs w:val="24"/>
          <w:lang w:val="hr-HR"/>
        </w:rPr>
        <w:t xml:space="preserve"> 2012</w:t>
      </w:r>
      <w:r w:rsidR="00284599">
        <w:rPr>
          <w:rFonts w:ascii="Times New Roman" w:hAnsi="Times New Roman"/>
          <w:szCs w:val="24"/>
          <w:lang w:val="hr-HR"/>
        </w:rPr>
        <w:t xml:space="preserve">. </w:t>
      </w:r>
      <w:r w:rsidR="00DC3845">
        <w:rPr>
          <w:rFonts w:ascii="Times New Roman" w:hAnsi="Times New Roman"/>
          <w:szCs w:val="24"/>
          <w:lang w:val="hr-HR"/>
        </w:rPr>
        <w:t>godine.</w:t>
      </w:r>
    </w:p>
    <w:p w:rsidR="00E4473F" w:rsidP="00E4473F" w:rsidRDefault="00E4473F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 xml:space="preserve">Pisanim prijedlogom stečajni upravitelj predložio je da se nad navedenim </w:t>
      </w:r>
      <w:r w:rsidR="00E440C0">
        <w:rPr>
          <w:rFonts w:ascii="Times New Roman" w:hAnsi="Times New Roman"/>
          <w:szCs w:val="24"/>
          <w:lang w:val="hr-HR"/>
        </w:rPr>
        <w:t xml:space="preserve">stečajnim </w:t>
      </w:r>
      <w:r>
        <w:rPr>
          <w:rFonts w:ascii="Times New Roman" w:hAnsi="Times New Roman"/>
          <w:szCs w:val="24"/>
          <w:lang w:val="hr-HR"/>
        </w:rPr>
        <w:t>dužnikom ovaj stečajni postupak obustavi i zaključi suklad</w:t>
      </w:r>
      <w:r w:rsidR="00203E03">
        <w:rPr>
          <w:rFonts w:ascii="Times New Roman" w:hAnsi="Times New Roman"/>
          <w:szCs w:val="24"/>
          <w:lang w:val="hr-HR"/>
        </w:rPr>
        <w:t>no članku 203. Stečajnog zakona (Narodne novine br. 44/96, 161/98, 29/99, 129/00, 123/03, 197/03, 187/04, 82/06, 116/10, 125/12, 133/12</w:t>
      </w:r>
      <w:r w:rsidR="009E3447">
        <w:rPr>
          <w:rFonts w:ascii="Times New Roman" w:hAnsi="Times New Roman"/>
          <w:szCs w:val="24"/>
          <w:lang w:val="hr-HR"/>
        </w:rPr>
        <w:t>,</w:t>
      </w:r>
      <w:r w:rsidR="007B6781">
        <w:rPr>
          <w:rFonts w:ascii="Times New Roman" w:hAnsi="Times New Roman"/>
          <w:szCs w:val="24"/>
          <w:lang w:val="hr-HR"/>
        </w:rPr>
        <w:t>45/13,</w:t>
      </w:r>
      <w:r w:rsidR="009E3447">
        <w:rPr>
          <w:rFonts w:ascii="Times New Roman" w:hAnsi="Times New Roman"/>
          <w:szCs w:val="24"/>
          <w:lang w:val="hr-HR"/>
        </w:rPr>
        <w:t xml:space="preserve"> dalje SZ</w:t>
      </w:r>
      <w:r w:rsidR="00203E03">
        <w:rPr>
          <w:rFonts w:ascii="Times New Roman" w:hAnsi="Times New Roman"/>
          <w:szCs w:val="24"/>
          <w:lang w:val="hr-HR"/>
        </w:rPr>
        <w:t>).</w:t>
      </w:r>
    </w:p>
    <w:p w:rsidR="00E4473F" w:rsidP="00E4473F" w:rsidRDefault="00E4473F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 xml:space="preserve">Stoga je, a prije donošenja predloženog, bilo potrebno pribaviti mišljenje na temelju odredbe članka 203. stavak 2. </w:t>
      </w:r>
      <w:r w:rsidR="00203E03">
        <w:rPr>
          <w:rFonts w:ascii="Times New Roman" w:hAnsi="Times New Roman"/>
          <w:szCs w:val="24"/>
          <w:lang w:val="hr-HR"/>
        </w:rPr>
        <w:t>SZ-a,</w:t>
      </w:r>
      <w:r>
        <w:rPr>
          <w:rFonts w:ascii="Times New Roman" w:hAnsi="Times New Roman"/>
          <w:szCs w:val="24"/>
          <w:lang w:val="hr-HR"/>
        </w:rPr>
        <w:t xml:space="preserve"> pa je i doneseno gornje rješenje.  </w:t>
      </w:r>
    </w:p>
    <w:p w:rsidR="00E4473F" w:rsidP="00E4473F" w:rsidRDefault="00E4473F">
      <w:pPr>
        <w:jc w:val="both"/>
        <w:rPr>
          <w:rFonts w:ascii="Times New Roman" w:hAnsi="Times New Roman"/>
          <w:szCs w:val="24"/>
          <w:lang w:val="hr-HR"/>
        </w:rPr>
      </w:pPr>
    </w:p>
    <w:p w:rsidR="00E4473F" w:rsidP="00E4473F" w:rsidRDefault="00A10B7B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U Zagrebu, </w:t>
      </w:r>
      <w:r w:rsidR="00C31BA7">
        <w:rPr>
          <w:rFonts w:ascii="Times New Roman" w:hAnsi="Times New Roman"/>
          <w:szCs w:val="24"/>
          <w:lang w:val="hr-HR"/>
        </w:rPr>
        <w:t>24</w:t>
      </w:r>
      <w:r w:rsidR="00E4473F">
        <w:rPr>
          <w:rFonts w:ascii="Times New Roman" w:hAnsi="Times New Roman"/>
          <w:szCs w:val="24"/>
          <w:lang w:val="hr-HR"/>
        </w:rPr>
        <w:t xml:space="preserve">. </w:t>
      </w:r>
      <w:r w:rsidR="00DC3845">
        <w:rPr>
          <w:rFonts w:ascii="Times New Roman" w:hAnsi="Times New Roman"/>
          <w:szCs w:val="24"/>
          <w:lang w:val="hr-HR"/>
        </w:rPr>
        <w:t>srpnja</w:t>
      </w:r>
      <w:r w:rsidR="00E11AA3">
        <w:rPr>
          <w:rFonts w:ascii="Times New Roman" w:hAnsi="Times New Roman"/>
          <w:szCs w:val="24"/>
          <w:lang w:val="hr-HR"/>
        </w:rPr>
        <w:t xml:space="preserve"> 2019</w:t>
      </w:r>
      <w:r w:rsidR="00E4473F">
        <w:rPr>
          <w:rFonts w:ascii="Times New Roman" w:hAnsi="Times New Roman"/>
          <w:szCs w:val="24"/>
          <w:lang w:val="hr-HR"/>
        </w:rPr>
        <w:t>.</w:t>
      </w:r>
    </w:p>
    <w:p w:rsidR="00E4473F" w:rsidP="00E4473F" w:rsidRDefault="00E4473F">
      <w:pPr>
        <w:jc w:val="center"/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     S U D A C</w:t>
      </w: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LUCIJA BUTIGAN</w:t>
      </w:r>
      <w:r w:rsidR="00E637CE">
        <w:rPr>
          <w:rFonts w:ascii="Times New Roman" w:hAnsi="Times New Roman"/>
          <w:szCs w:val="24"/>
          <w:lang w:val="hr-HR"/>
        </w:rPr>
        <w:t>,v.r.</w:t>
      </w: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11AA3" w:rsidP="00E4473F" w:rsidRDefault="00E11AA3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UPUTA O PRAVNOM LIJEKU:</w:t>
      </w:r>
    </w:p>
    <w:p w:rsidR="00E4473F" w:rsidP="00E4473F" w:rsidRDefault="00E4473F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Protiv ovog rješenja nije dopuštena žalba (</w:t>
      </w:r>
      <w:r w:rsidR="00730B15">
        <w:rPr>
          <w:rFonts w:ascii="Times New Roman" w:hAnsi="Times New Roman"/>
          <w:szCs w:val="24"/>
          <w:lang w:val="hr-HR"/>
        </w:rPr>
        <w:t>čl.</w:t>
      </w:r>
      <w:r>
        <w:rPr>
          <w:rFonts w:ascii="Times New Roman" w:hAnsi="Times New Roman"/>
          <w:szCs w:val="24"/>
          <w:lang w:val="hr-HR"/>
        </w:rPr>
        <w:t xml:space="preserve"> 278. </w:t>
      </w:r>
      <w:r w:rsidR="00730B15">
        <w:rPr>
          <w:rFonts w:ascii="Times New Roman" w:hAnsi="Times New Roman"/>
          <w:szCs w:val="24"/>
          <w:lang w:val="hr-HR"/>
        </w:rPr>
        <w:t>st.</w:t>
      </w:r>
      <w:r>
        <w:rPr>
          <w:rFonts w:ascii="Times New Roman" w:hAnsi="Times New Roman"/>
          <w:szCs w:val="24"/>
          <w:lang w:val="hr-HR"/>
        </w:rPr>
        <w:t xml:space="preserve"> 2. </w:t>
      </w:r>
      <w:r w:rsidR="00F10B09">
        <w:rPr>
          <w:rFonts w:ascii="Times New Roman" w:hAnsi="Times New Roman"/>
          <w:szCs w:val="24"/>
          <w:lang w:val="hr-HR"/>
        </w:rPr>
        <w:t>ZPP</w:t>
      </w:r>
      <w:r>
        <w:rPr>
          <w:rFonts w:ascii="Times New Roman" w:hAnsi="Times New Roman"/>
          <w:szCs w:val="24"/>
          <w:lang w:val="hr-HR"/>
        </w:rPr>
        <w:t xml:space="preserve">, a u svezi s </w:t>
      </w:r>
      <w:r w:rsidR="002C2A6A">
        <w:rPr>
          <w:rFonts w:ascii="Times New Roman" w:hAnsi="Times New Roman"/>
          <w:szCs w:val="24"/>
          <w:lang w:val="hr-HR"/>
        </w:rPr>
        <w:t>čl.</w:t>
      </w:r>
      <w:r>
        <w:rPr>
          <w:rFonts w:ascii="Times New Roman" w:hAnsi="Times New Roman"/>
          <w:szCs w:val="24"/>
          <w:lang w:val="hr-HR"/>
        </w:rPr>
        <w:t xml:space="preserve"> 6. </w:t>
      </w:r>
      <w:r w:rsidR="00F10B09">
        <w:rPr>
          <w:rFonts w:ascii="Times New Roman" w:hAnsi="Times New Roman"/>
          <w:szCs w:val="24"/>
          <w:lang w:val="hr-HR"/>
        </w:rPr>
        <w:t>SZ</w:t>
      </w:r>
      <w:r>
        <w:rPr>
          <w:rFonts w:ascii="Times New Roman" w:hAnsi="Times New Roman"/>
          <w:szCs w:val="24"/>
          <w:lang w:val="hr-HR"/>
        </w:rPr>
        <w:t>).</w:t>
      </w:r>
    </w:p>
    <w:p w:rsidR="00E4473F" w:rsidP="00E4473F" w:rsidRDefault="00E4473F">
      <w:pPr>
        <w:ind w:left="4320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  </w:t>
      </w:r>
    </w:p>
    <w:p w:rsidR="00E637CE" w:rsidP="006F7248" w:rsidRDefault="00E637CE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E637CE" w:rsidP="006F7248" w:rsidRDefault="00E637CE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E4473F" w:rsidP="00E4473F" w:rsidRDefault="00E4473F">
      <w:pPr>
        <w:rPr>
          <w:rFonts w:ascii="Times New Roman" w:hAnsi="Times New Roman"/>
          <w:szCs w:val="24"/>
          <w:lang w:val="hr-HR"/>
        </w:rPr>
      </w:pPr>
    </w:p>
    <w:p w:rsidR="002B4A0D" w:rsidRDefault="002B4A0D"/>
    <w:sectPr w:rsidR="002B4A0D" w:rsidSect="00FF5C7F">
      <w:headerReference w:type="default" r:id="rId10"/>
      <w:pgSz w:w="11906" w:h="16838"/>
      <w:pgMar w:top="1134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310F9" w:rsidP="004310F9" w:rsidRDefault="004310F9">
      <w:r>
        <w:separator/>
      </w:r>
    </w:p>
  </w:endnote>
  <w:endnote w:type="continuationSeparator" w:id="0">
    <w:p w:rsidR="004310F9" w:rsidP="004310F9" w:rsidRDefault="004310F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310F9" w:rsidP="004310F9" w:rsidRDefault="004310F9">
      <w:r>
        <w:separator/>
      </w:r>
    </w:p>
  </w:footnote>
  <w:footnote w:type="continuationSeparator" w:id="0">
    <w:p w:rsidR="004310F9" w:rsidP="004310F9" w:rsidRDefault="004310F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310F9" w:rsidP="004310F9" w:rsidRDefault="004310F9">
    <w:pPr>
      <w:pStyle w:val="Zaglavlje"/>
      <w:tabs>
        <w:tab w:val="left" w:pos="7223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E637CE" w:rsidR="00E637CE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ascii="Times New Roman" w:hAnsi="Times New Roman"/>
        <w:szCs w:val="24"/>
        <w:lang w:val="hr-HR"/>
      </w:rPr>
      <w:t xml:space="preserve">    20. St-</w:t>
    </w:r>
    <w:r w:rsidR="00C31BA7">
      <w:rPr>
        <w:rFonts w:ascii="Times New Roman" w:hAnsi="Times New Roman"/>
        <w:szCs w:val="24"/>
        <w:lang w:val="hr-HR"/>
      </w:rPr>
      <w:t>244/12</w:t>
    </w:r>
  </w:p>
  <w:p w:rsidR="004310F9" w:rsidRDefault="004310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D8E1AB2">
      <w:start w:val="1"/>
      <w:numFmt w:val="upperRoman"/>
      <w:lvlText w:val="%2."/>
      <w:lvlJc w:val="left"/>
      <w:pPr>
        <w:tabs>
          <w:tab w:val="num" w:pos="2160"/>
        </w:tabs>
        <w:ind w:left="2160" w:hanging="72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73F"/>
    <w:rsid w:val="00003AAD"/>
    <w:rsid w:val="00035784"/>
    <w:rsid w:val="0004177C"/>
    <w:rsid w:val="00082931"/>
    <w:rsid w:val="000C5888"/>
    <w:rsid w:val="000D6E2F"/>
    <w:rsid w:val="0010057F"/>
    <w:rsid w:val="001A2027"/>
    <w:rsid w:val="001A770D"/>
    <w:rsid w:val="001C1231"/>
    <w:rsid w:val="001E3A3A"/>
    <w:rsid w:val="001E64C5"/>
    <w:rsid w:val="001F4CC8"/>
    <w:rsid w:val="00203E03"/>
    <w:rsid w:val="00223B2F"/>
    <w:rsid w:val="00224058"/>
    <w:rsid w:val="00255A0E"/>
    <w:rsid w:val="00284599"/>
    <w:rsid w:val="002932D7"/>
    <w:rsid w:val="002A5958"/>
    <w:rsid w:val="002B048A"/>
    <w:rsid w:val="002B4A0D"/>
    <w:rsid w:val="002B67C3"/>
    <w:rsid w:val="002C2A6A"/>
    <w:rsid w:val="002C3CA4"/>
    <w:rsid w:val="002D303A"/>
    <w:rsid w:val="00300BC2"/>
    <w:rsid w:val="003051E0"/>
    <w:rsid w:val="00334536"/>
    <w:rsid w:val="00337FEE"/>
    <w:rsid w:val="00376C74"/>
    <w:rsid w:val="00386BAB"/>
    <w:rsid w:val="003A6EAD"/>
    <w:rsid w:val="003B469F"/>
    <w:rsid w:val="003E539A"/>
    <w:rsid w:val="004310F9"/>
    <w:rsid w:val="00443647"/>
    <w:rsid w:val="00454E96"/>
    <w:rsid w:val="004A2C35"/>
    <w:rsid w:val="004A38D5"/>
    <w:rsid w:val="004B3810"/>
    <w:rsid w:val="004D5E1A"/>
    <w:rsid w:val="005024A7"/>
    <w:rsid w:val="00546D77"/>
    <w:rsid w:val="005732F4"/>
    <w:rsid w:val="0058036C"/>
    <w:rsid w:val="006179F6"/>
    <w:rsid w:val="006D74BA"/>
    <w:rsid w:val="00730B15"/>
    <w:rsid w:val="00767F56"/>
    <w:rsid w:val="00781D8E"/>
    <w:rsid w:val="00793A3D"/>
    <w:rsid w:val="007B5318"/>
    <w:rsid w:val="007B6781"/>
    <w:rsid w:val="007D45CE"/>
    <w:rsid w:val="00805B3B"/>
    <w:rsid w:val="0082072B"/>
    <w:rsid w:val="008B5838"/>
    <w:rsid w:val="0092705D"/>
    <w:rsid w:val="009B182C"/>
    <w:rsid w:val="009E3447"/>
    <w:rsid w:val="00A10B7B"/>
    <w:rsid w:val="00A1312D"/>
    <w:rsid w:val="00A7016F"/>
    <w:rsid w:val="00AD51F3"/>
    <w:rsid w:val="00AD7C35"/>
    <w:rsid w:val="00AF570D"/>
    <w:rsid w:val="00B1003F"/>
    <w:rsid w:val="00B550EF"/>
    <w:rsid w:val="00BA3FAA"/>
    <w:rsid w:val="00BE412C"/>
    <w:rsid w:val="00C03633"/>
    <w:rsid w:val="00C17135"/>
    <w:rsid w:val="00C24E15"/>
    <w:rsid w:val="00C31BA7"/>
    <w:rsid w:val="00C61521"/>
    <w:rsid w:val="00C95232"/>
    <w:rsid w:val="00C96BE7"/>
    <w:rsid w:val="00CA303A"/>
    <w:rsid w:val="00DC3845"/>
    <w:rsid w:val="00E11AA3"/>
    <w:rsid w:val="00E440C0"/>
    <w:rsid w:val="00E4473F"/>
    <w:rsid w:val="00E55514"/>
    <w:rsid w:val="00E637CE"/>
    <w:rsid w:val="00EB28FD"/>
    <w:rsid w:val="00EC74CF"/>
    <w:rsid w:val="00F10B09"/>
    <w:rsid w:val="00F21CE3"/>
    <w:rsid w:val="00F45F33"/>
    <w:rsid w:val="00F652CD"/>
    <w:rsid w:val="00F919C8"/>
    <w:rsid w:val="00F943E5"/>
    <w:rsid w:val="00FD111B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type="character" w:styleId="TijelotekstaChar" w:customStyle="true">
    <w:name w:val="Tijelo teksta Char"/>
    <w:basedOn w:val="Zadanifontodlomka"/>
    <w:link w:val="Tijeloteksta"/>
    <w:semiHidden/>
    <w:rsid w:val="00E4473F"/>
    <w:rPr>
      <w:rFonts w:ascii="Arial" w:hAnsi="Arial" w:eastAsia="Times New Roman" w:cs="Times New Roman"/>
      <w:sz w:val="22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4473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4473F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4310F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310F9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4310F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310F9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E637C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637CE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37CE"/>
    <w:rPr>
      <w:noProof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37CE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37CE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37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37C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7CE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7C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7C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St-244/2012-139</izvorni_sadrzaj>
    <derivirana_varijabla naziv="DomainObject.Oznaka_1">St-244/2012-139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2012.</izvorni_sadrzaj>
    <derivirana_varijabla naziv="DomainObject.Predmet.DatumOsnivanja_1">21.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St-244/2012</izvorni_sadrzaj>
    <derivirana_varijabla naziv="DomainObject.Predmet.OznakaBroj_1">St-244/2012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20.11.13. PRILOŽEN SPIS OVR-131/03 TS SISAK, spis izdvojen
3 dio - L</izvorni_sadrzaj>
    <derivirana_varijabla naziv="DomainObject.Predmet.PrimjedbaSuca_1">PRIJAVE TRAŽBINA u izvanparničnoj pisarnici (ormar u hodniku)
20.11.13. PRILOŽEN SPIS OVR-131/03 TS SISAK, spis izdvojen
3 dio - L</derivirana_varijabla>
  </DomainObject.Predmet.PrimjedbaSuca>
  <DomainObject.Predmet.ProtustrankaFormated>
    <izvorni_sadrzaj>  Poljoprivredna zadruga Martinska Ves Desna</izvorni_sadrzaj>
    <derivirana_varijabla naziv="DomainObject.Predmet.ProtustrankaFormated_1">  Poljoprivredna zadruga Martinska Ves Desna</derivirana_varijabla>
  </DomainObject.Predmet.ProtustrankaFormated>
  <DomainObject.Predmet.ProtustrankaFormatedOIB>
    <izvorni_sadrzaj>  Poljoprivredna zadruga Martinska Ves Desna, OIB 49421223696</izvorni_sadrzaj>
    <derivirana_varijabla naziv="DomainObject.Predmet.ProtustrankaFormatedOIB_1">  Poljoprivredna zadruga Martinska Ves Desna, OIB 49421223696</derivirana_varijabla>
  </DomainObject.Predmet.ProtustrankaFormatedOIB>
  <DomainObject.Predmet.ProtustrankaFormatedWithAdress>
    <izvorni_sadrzaj> Poljoprivredna zadruga Martinska Ves Desna, Desna Martinska Ves bb, 44000 Desna Martinska Ves</izvorni_sadrzaj>
    <derivirana_varijabla naziv="DomainObject.Predmet.ProtustrankaFormatedWithAdress_1"> Poljoprivredna zadruga Martinska Ves Desna, Desna Martinska Ves bb, 44000 Desna Martinska Ves</derivirana_varijabla>
  </DomainObject.Predmet.ProtustrankaFormatedWithAdress>
  <DomainObject.Predmet.ProtustrankaFormatedWithAdressOIB>
    <izvorni_sadrzaj> Poljoprivredna zadruga Martinska Ves Desna, OIB 49421223696, Desna Martinska Ves bb, 44000 Desna Martinska Ves</izvorni_sadrzaj>
    <derivirana_varijabla naziv="DomainObject.Predmet.ProtustrankaFormatedWithAdressOIB_1"> Poljoprivredna zadruga Martinska Ves Desna, OIB 49421223696, Desna Martinska Ves bb, 44000 Desna Martinska Ves</derivirana_varijabla>
  </DomainObject.Predmet.ProtustrankaFormatedWithAdressOIB>
  <DomainObject.Predmet.ProtustrankaWithAdress>
    <izvorni_sadrzaj>Poljoprivredna zadruga Martinska Ves Desna Desna Martinska Ves bb, 44000 Desna Martinska Ves</izvorni_sadrzaj>
    <derivirana_varijabla naziv="DomainObject.Predmet.ProtustrankaWithAdress_1">Poljoprivredna zadruga Martinska Ves Desna Desna Martinska Ves bb, 44000 Desna Martinska Ves</derivirana_varijabla>
  </DomainObject.Predmet.ProtustrankaWithAdress>
  <DomainObject.Predmet.ProtustrankaWithAdressOIB>
    <izvorni_sadrzaj>Poljoprivredna zadruga Martinska Ves Desna, OIB 49421223696, Desna Martinska Ves bb, 44000 Desna Martinska Ves</izvorni_sadrzaj>
    <derivirana_varijabla naziv="DomainObject.Predmet.ProtustrankaWithAdressOIB_1">Poljoprivredna zadruga Martinska Ves Desna, OIB 49421223696, Desna Martinska Ves bb, 44000 Desna Martinska Ves</derivirana_varijabla>
  </DomainObject.Predmet.ProtustrankaWithAdressOIB>
  <DomainObject.Predmet.ProtustrankaNazivFormated>
    <izvorni_sadrzaj>Poljoprivredna zadruga Martinska Ves Desna</izvorni_sadrzaj>
    <derivirana_varijabla naziv="DomainObject.Predmet.ProtustrankaNazivFormated_1">Poljoprivredna zadruga Martinska Ves Desna</derivirana_varijabla>
  </DomainObject.Predmet.ProtustrankaNazivFormated>
  <DomainObject.Predmet.ProtustrankaNazivFormatedOIB>
    <izvorni_sadrzaj>Poljoprivredna zadruga Martinska Ves Desna, OIB 49421223696</izvorni_sadrzaj>
    <derivirana_varijabla naziv="DomainObject.Predmet.ProtustrankaNazivFormatedOIB_1">Poljoprivredna zadruga Martinska Ves Desna, OIB 49421223696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Martinska Ves zastupanog po punomoćniku Ana Smolčić; JOSP BOSILJ; LOVAČKO DRUŠTVO SRNA; MILAN FRŠTEK</izvorni_sadrzaj>
    <derivirana_varijabla naziv="DomainObject.Predmet.StrankaFormated_1">  Općina Martinska Ves zastupanog po punomoćniku Ana Smolčić; JOSP BOSILJ; LOVAČKO DRUŠTVO SRNA; MILAN FRŠTEK</derivirana_varijabla>
  </DomainObject.Predmet.StrankaFormated>
  <DomainObject.Predmet.StrankaFormatedOIB>
    <izvorni_sadrzaj>  Općina Martinska Ves, OIB 29047990576 zastupanog po punomoćniku Ana Smolčić; JOSP BOSILJ; LOVAČKO DRUŠTVO SRNA, OIB 50819001758; MILAN FRŠTEK, OIB 22349622189</izvorni_sadrzaj>
    <derivirana_varijabla naziv="DomainObject.Predmet.StrankaFormatedOIB_1">  Općina Martinska Ves, OIB 29047990576 zastupanog po punomoćniku Ana Smolčić; JOSP BOSILJ; LOVAČKO DRUŠTVO SRNA, OIB 50819001758; MILAN FRŠTEK, OIB 22349622189</derivirana_varijabla>
  </DomainObject.Predmet.StrankaFormatedOIB>
  <DomainObject.Predmet.StrankaFormatedWithAdress>
    <izvorni_sadrzaj> Općina Martinska Ves, Desna Martinska Ves 67, 44201 Martinska Ves zastupanog po punomoćniku Ana Smolčić; JOSP BOSILJ; LOVAČKO DRUŠTVO SRNA; MILAN FRŠTEK</izvorni_sadrzaj>
    <derivirana_varijabla naziv="DomainObject.Predmet.StrankaFormatedWithAdress_1"> Općina Martinska Ves, Desna Martinska Ves 67, 44201 Martinska Ves zastupanog po punomoćniku Ana Smolčić; JOSP BOSILJ; LOVAČKO DRUŠTVO SRNA; MILAN FRŠTEK</derivirana_varijabla>
  </DomainObject.Predmet.StrankaFormatedWithAdress>
  <DomainObject.Predmet.StrankaFormatedWithAdressOIB>
    <izvorni_sadrzaj> Općina Martinska Ves, OIB 29047990576, Desna Martinska Ves 67, 44201 Martinska Ves zastupanog po punomoćniku Ana Smolčić; JOSP BOSILJ; LOVAČKO DRUŠTVO SRNA, OIB 50819001758; MILAN FRŠTEK, OIB 22349622189</izvorni_sadrzaj>
    <derivirana_varijabla naziv="DomainObject.Predmet.StrankaFormatedWithAdressOIB_1"> Općina Martinska Ves, OIB 29047990576, Desna Martinska Ves 67, 44201 Martinska Ves zastupanog po punomoćniku Ana Smolčić; JOSP BOSILJ; LOVAČKO DRUŠTVO SRNA, OIB 50819001758; MILAN FRŠTEK, OIB 22349622189</derivirana_varijabla>
  </DomainObject.Predmet.StrankaFormatedWithAdressOIB>
  <DomainObject.Predmet.StrankaWithAdress>
    <izvorni_sadrzaj>Općina Martinska Ves Desna Martinska Ves 67,44201 Martinska Ves,JOSP BOSILJ ,LOVAČKO DRUŠTVO SRNA ,MILAN FRŠTEK </izvorni_sadrzaj>
    <derivirana_varijabla naziv="DomainObject.Predmet.StrankaWithAdress_1">Općina Martinska Ves Desna Martinska Ves 67,44201 Martinska Ves,JOSP BOSILJ ,LOVAČKO DRUŠTVO SRNA ,MILAN FRŠTEK </derivirana_varijabla>
  </DomainObject.Predmet.StrankaWithAdress>
  <DomainObject.Predmet.StrankaWithAdressOIB>
    <izvorni_sadrzaj>Općina Martinska Ves, OIB 29047990576, Desna Martinska Ves 67,44201 Martinska Ves,JOSP BOSILJ,LOVAČKO DRUŠTVO SRNA, OIB 50819001758,MILAN FRŠTEK, OIB 22349622189</izvorni_sadrzaj>
    <derivirana_varijabla naziv="DomainObject.Predmet.StrankaWithAdressOIB_1">Općina Martinska Ves, OIB 29047990576, Desna Martinska Ves 67,44201 Martinska Ves,JOSP BOSILJ,LOVAČKO DRUŠTVO SRNA, OIB 50819001758,MILAN FRŠTEK, OIB 22349622189</derivirana_varijabla>
  </DomainObject.Predmet.StrankaWithAdressOIB>
  <DomainObject.Predmet.StrankaNazivFormated>
    <izvorni_sadrzaj>Općina Martinska Ves,JOSP BOSILJ,LOVAČKO DRUŠTVO SRNA,MILAN FRŠTEK</izvorni_sadrzaj>
    <derivirana_varijabla naziv="DomainObject.Predmet.StrankaNazivFormated_1">Općina Martinska Ves,JOSP BOSILJ,LOVAČKO DRUŠTVO SRNA,MILAN FRŠTEK</derivirana_varijabla>
  </DomainObject.Predmet.StrankaNazivFormated>
  <DomainObject.Predmet.StrankaNazivFormatedOIB>
    <izvorni_sadrzaj>Općina Martinska Ves, OIB 29047990576,JOSP BOSILJ,LOVAČKO DRUŠTVO SRNA, OIB 50819001758,MILAN FRŠTEK, OIB 22349622189</izvorni_sadrzaj>
    <derivirana_varijabla naziv="DomainObject.Predmet.StrankaNazivFormatedOIB_1">Općina Martinska Ves, OIB 29047990576,JOSP BOSILJ,LOVAČKO DRUŠTVO SRNA, OIB 50819001758,MILAN FRŠTEK, OIB 22349622189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Općina Martinska Ves zastupanog po punomoćniku Ana Smolčić</item>
      <item>JOSP BOSILJ</item>
      <item>LOVAČKO DRUŠTVO SRNA</item>
      <item>MILAN FRŠTEK</item>
    </izvorni_sadrzaj>
    <derivirana_varijabla naziv="DomainObject.Predmet.StrankaListFormated_1">
      <item>Općina Martinska Ves zastupanog po punomoćniku Ana Smolčić</item>
      <item>JOSP BOSILJ</item>
      <item>LOVAČKO DRUŠTVO SRNA</item>
      <item>MILAN FRŠTEK</item>
    </derivirana_varijabla>
  </DomainObject.Predmet.StrankaListFormated>
  <DomainObject.Predmet.StrankaListFormatedOIB>
    <izvorni_sadrzaj>
      <item>Općina Martinska Ves, OIB 29047990576 zastupanog po punomoćniku Ana Smolčić</item>
      <item>JOSP BOSILJ</item>
      <item>LOVAČKO DRUŠTVO SRNA, OIB 50819001758</item>
      <item>MILAN FRŠTEK, OIB 22349622189</item>
    </izvorni_sadrzaj>
    <derivirana_varijabla naziv="DomainObject.Predmet.StrankaListFormatedOIB_1">
      <item>Općina Martinska Ves, OIB 29047990576 zastupanog po punomoćniku Ana Smolčić</item>
      <item>JOSP BOSILJ</item>
      <item>LOVAČKO DRUŠTVO SRNA, OIB 50819001758</item>
      <item>MILAN FRŠTEK, OIB 22349622189</item>
    </derivirana_varijabla>
  </DomainObject.Predmet.StrankaListFormatedOIB>
  <DomainObject.Predmet.StrankaListFormatedWithAdress>
    <izvorni_sadrzaj>
      <item>Općina Martinska Ves, Desna Martinska Ves 67, 44201 Martinska Ves zastupanog po punomoćniku Ana Smolčić</item>
      <item>JOSP BOSILJ</item>
      <item>LOVAČKO DRUŠTVO SRNA</item>
      <item>MILAN FRŠTEK</item>
    </izvorni_sadrzaj>
    <derivirana_varijabla naziv="DomainObject.Predmet.StrankaListFormatedWithAdress_1">
      <item>Općina Martinska Ves, Desna Martinska Ves 67, 44201 Martinska Ves zastupanog po punomoćniku Ana Smolčić</item>
      <item>JOSP BOSILJ</item>
      <item>LOVAČKO DRUŠTVO SRNA</item>
      <item>MILAN FRŠTEK</item>
    </derivirana_varijabla>
  </DomainObject.Predmet.StrankaListFormatedWithAdress>
  <DomainObject.Predmet.StrankaListFormatedWithAdressOIB>
    <izvorni_sadrzaj>
      <item>Općina Martinska Ves, OIB 29047990576, Desna Martinska Ves 67, 44201 Martinska Ves zastupanog po punomoćniku Ana Smolčić</item>
      <item>JOSP BOSILJ</item>
      <item>LOVAČKO DRUŠTVO SRNA, OIB 50819001758</item>
      <item>MILAN FRŠTEK, OIB 22349622189</item>
    </izvorni_sadrzaj>
    <derivirana_varijabla naziv="DomainObject.Predmet.StrankaListFormatedWithAdressOIB_1">
      <item>Općina Martinska Ves, OIB 29047990576, Desna Martinska Ves 67, 44201 Martinska Ves zastupanog po punomoćniku Ana Smolčić</item>
      <item>JOSP BOSILJ</item>
      <item>LOVAČKO DRUŠTVO SRNA, OIB 50819001758</item>
      <item>MILAN FRŠTEK, OIB 22349622189</item>
    </derivirana_varijabla>
  </DomainObject.Predmet.StrankaListFormatedWithAdressOIB>
  <DomainObject.Predmet.StrankaListNazivFormated>
    <izvorni_sadrzaj>
      <item>Općina Martinska Ves</item>
      <item>JOSP BOSILJ</item>
      <item>LOVAČKO DRUŠTVO SRNA</item>
      <item>MILAN FRŠTEK</item>
    </izvorni_sadrzaj>
    <derivirana_varijabla naziv="DomainObject.Predmet.StrankaListNazivFormated_1">
      <item>Općina Martinska Ves</item>
      <item>JOSP BOSILJ</item>
      <item>LOVAČKO DRUŠTVO SRNA</item>
      <item>MILAN FRŠTEK</item>
    </derivirana_varijabla>
  </DomainObject.Predmet.StrankaListNazivFormated>
  <DomainObject.Predmet.StrankaListNazivFormatedOIB>
    <izvorni_sadrzaj>
      <item>Općina Martinska Ves, OIB 29047990576</item>
      <item>JOSP BOSILJ</item>
      <item>LOVAČKO DRUŠTVO SRNA, OIB 50819001758</item>
      <item>MILAN FRŠTEK, OIB 22349622189</item>
    </izvorni_sadrzaj>
    <derivirana_varijabla naziv="DomainObject.Predmet.StrankaListNazivFormatedOIB_1">
      <item>Općina Martinska Ves, OIB 29047990576</item>
      <item>JOSP BOSILJ</item>
      <item>LOVAČKO DRUŠTVO SRNA, OIB 50819001758</item>
      <item>MILAN FRŠTEK, OIB 22349622189</item>
    </derivirana_varijabla>
  </DomainObject.Predmet.StrankaListNazivFormatedOIB>
  <DomainObject.Predmet.ProtuStrankaListFormated>
    <izvorni_sadrzaj>
      <item>Poljoprivredna zadruga Martinska Ves Desna</item>
    </izvorni_sadrzaj>
    <derivirana_varijabla naziv="DomainObject.Predmet.ProtuStrankaListFormated_1">
      <item>Poljoprivredna zadruga Martinska Ves Desna</item>
    </derivirana_varijabla>
  </DomainObject.Predmet.ProtuStrankaListFormated>
  <DomainObject.Predmet.ProtuStrankaListFormatedOIB>
    <izvorni_sadrzaj>
      <item>Poljoprivredna zadruga Martinska Ves Desna, OIB 49421223696</item>
    </izvorni_sadrzaj>
    <derivirana_varijabla naziv="DomainObject.Predmet.ProtuStrankaListFormatedOIB_1">
      <item>Poljoprivredna zadruga Martinska Ves Desna, OIB 49421223696</item>
    </derivirana_varijabla>
  </DomainObject.Predmet.ProtuStrankaListFormatedOIB>
  <DomainObject.Predmet.ProtuStrankaListFormatedWithAdress>
    <izvorni_sadrzaj>
      <item>Poljoprivredna zadruga Martinska Ves Desna, Desna Martinska Ves bb, 44000 Desna Martinska Ves</item>
    </izvorni_sadrzaj>
    <derivirana_varijabla naziv="DomainObject.Predmet.ProtuStrankaListFormatedWithAdress_1">
      <item>Poljoprivredna zadruga Martinska Ves Desna, Desna Martinska Ves bb, 44000 Desna Martinska Ves</item>
    </derivirana_varijabla>
  </DomainObject.Predmet.ProtuStrankaListFormatedWithAdress>
  <DomainObject.Predmet.ProtuStrankaListFormatedWithAdressOIB>
    <izvorni_sadrzaj>
      <item>Poljoprivredna zadruga Martinska Ves Desna, OIB 49421223696, Desna Martinska Ves bb, 44000 Desna Martinska Ves</item>
    </izvorni_sadrzaj>
    <derivirana_varijabla naziv="DomainObject.Predmet.ProtuStrankaListFormatedWithAdressOIB_1">
      <item>Poljoprivredna zadruga Martinska Ves Desna, OIB 49421223696, Desna Martinska Ves bb, 44000 Desna Martinska Ves</item>
    </derivirana_varijabla>
  </DomainObject.Predmet.ProtuStrankaListFormatedWithAdressOIB>
  <DomainObject.Predmet.ProtuStrankaListNazivFormated>
    <izvorni_sadrzaj>
      <item>Poljoprivredna zadruga Martinska Ves Desna</item>
    </izvorni_sadrzaj>
    <derivirana_varijabla naziv="DomainObject.Predmet.ProtuStrankaListNazivFormated_1">
      <item>Poljoprivredna zadruga Martinska Ves Desna</item>
    </derivirana_varijabla>
  </DomainObject.Predmet.ProtuStrankaListNazivFormated>
  <DomainObject.Predmet.ProtuStrankaListNazivFormatedOIB>
    <izvorni_sadrzaj>
      <item>Poljoprivredna zadruga Martinska Ves Desna, OIB 49421223696</item>
    </izvorni_sadrzaj>
    <derivirana_varijabla naziv="DomainObject.Predmet.ProtuStrankaListNazivFormatedOIB_1">
      <item>Poljoprivredna zadruga Martinska Ves Desna, OIB 49421223696</item>
    </derivirana_varijabla>
  </DomainObject.Predmet.ProtuStrankaListNazivFormatedOIB>
  <DomainObject.Predmet.OstaliListFormated>
    <izvorni_sadrzaj>
      <item>Ana Smolčić punomoćnik sudionika u postupku Općina Martinska Ves</item>
      <item>Milorad Zajkovski</item>
      <item>MLIN I PEKARE D.D.</item>
      <item>Juraj Vičić</item>
    </izvorni_sadrzaj>
    <derivirana_varijabla naziv="DomainObject.Predmet.OstaliListFormated_1">
      <item>Ana Smolčić punomoćnik sudionika u postupku Općina Martinska Ves</item>
      <item>Milorad Zajkovski</item>
      <item>MLIN I PEKARE D.D.</item>
      <item>Juraj Vičić</item>
    </derivirana_varijabla>
  </DomainObject.Predmet.OstaliListFormated>
  <DomainObject.Predmet.OstaliListFormatedOIB>
    <izvorni_sadrzaj>
      <item>Ana Smolčić punomoćnik sudionika u postupku Općina Martinska Ves</item>
      <item>Milorad Zajkovski, OIB 59768013642</item>
      <item>MLIN I PEKARE D.D.</item>
      <item>Juraj Vičić, OIB 84941648949</item>
    </izvorni_sadrzaj>
    <derivirana_varijabla naziv="DomainObject.Predmet.OstaliListFormatedOIB_1">
      <item>Ana Smolčić punomoćnik sudionika u postupku Općina Martinska Ves</item>
      <item>Milorad Zajkovski, OIB 59768013642</item>
      <item>MLIN I PEKARE D.D.</item>
      <item>Juraj Vičić, OIB 84941648949</item>
    </derivirana_varijabla>
  </DomainObject.Predmet.OstaliListFormatedOIB>
  <DomainObject.Predmet.OstaliListFormatedWithAdress>
    <izvorni_sadrzaj>
      <item>Ana Smolčić, S. i A. Radića 40, 44000 Sisak punomoćnik sudionika u postupku Općina Martinska Ves</item>
      <item>Milorad Zajkovski, Ivana Vencla 32, Zaprešić</item>
      <item>MLIN I PEKARE D.D., KRALJA ZVONIMIRA 24, 44000 Sisak</item>
      <item>Juraj Vičić, Desna Martinska Ves 67a, 44000 Martinska Ves</item>
    </izvorni_sadrzaj>
    <derivirana_varijabla naziv="DomainObject.Predmet.OstaliListFormatedWithAdress_1">
      <item>Ana Smolčić, S. i A. Radića 40, 44000 Sisak punomoćnik sudionika u postupku Općina Martinska Ves</item>
      <item>Milorad Zajkovski, Ivana Vencla 32, Zaprešić</item>
      <item>MLIN I PEKARE D.D., KRALJA ZVONIMIRA 24, 44000 Sisak</item>
      <item>Juraj Vičić, Desna Martinska Ves 67a, 44000 Martinska Ves</item>
    </derivirana_varijabla>
  </DomainObject.Predmet.OstaliListFormatedWithAdress>
  <DomainObject.Predmet.OstaliListFormatedWithAdressOIB>
    <izvorni_sadrzaj>
      <item>Ana Smolčić, S. i A. Radića 40, 44000 Sisak punomoćnik sudionika u postupku Općina Martinska Ves</item>
      <item>Milorad Zajkovski, OIB 59768013642, Ivana Vencla 32, Zaprešić</item>
      <item>MLIN I PEKARE D.D., KRALJA ZVONIMIRA 24, 44000 Sisak</item>
      <item>Juraj Vičić, OIB 84941648949, Desna Martinska Ves 67a, 44000 Martinska Ves</item>
    </izvorni_sadrzaj>
    <derivirana_varijabla naziv="DomainObject.Predmet.OstaliListFormatedWithAdressOIB_1">
      <item>Ana Smolčić, S. i A. Radića 40, 44000 Sisak punomoćnik sudionika u postupku Općina Martinska Ves</item>
      <item>Milorad Zajkovski, OIB 59768013642, Ivana Vencla 32, Zaprešić</item>
      <item>MLIN I PEKARE D.D., KRALJA ZVONIMIRA 24, 44000 Sisak</item>
      <item>Juraj Vičić, OIB 84941648949, Desna Martinska Ves 67a, 44000 Martinska Ves</item>
    </derivirana_varijabla>
  </DomainObject.Predmet.OstaliListFormatedWithAdressOIB>
  <DomainObject.Predmet.OstaliListNazivFormated>
    <izvorni_sadrzaj>
      <item>Ana Smolčić</item>
      <item>Milorad Zajkovski</item>
      <item>MLIN I PEKARE D.D.</item>
      <item>Juraj Vičić</item>
    </izvorni_sadrzaj>
    <derivirana_varijabla naziv="DomainObject.Predmet.OstaliListNazivFormated_1">
      <item>Ana Smolčić</item>
      <item>Milorad Zajkovski</item>
      <item>MLIN I PEKARE D.D.</item>
      <item>Juraj Vičić</item>
    </derivirana_varijabla>
  </DomainObject.Predmet.OstaliListNazivFormated>
  <DomainObject.Predmet.OstaliListNazivFormatedOIB>
    <izvorni_sadrzaj>
      <item>Ana Smolčić</item>
      <item>Milorad Zajkovski, OIB 59768013642</item>
      <item>MLIN I PEKARE D.D.</item>
      <item>Juraj Vičić, OIB 84941648949</item>
    </izvorni_sadrzaj>
    <derivirana_varijabla naziv="DomainObject.Predmet.OstaliListNazivFormatedOIB_1">
      <item>Ana Smolčić</item>
      <item>Milorad Zajkovski, OIB 59768013642</item>
      <item>MLIN I PEKARE D.D.</item>
      <item>Juraj Vičić, OIB 84941648949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>St-244/2012-139</izvorni_sadrzaj>
    <derivirana_varijabla naziv="DomainObject.PoslovniBrojDokumenta_1">St-244/2012-139</derivirana_varijabla>
  </DomainObject.PoslovniBrojDokumenta>
  <DomainObject.Predmet.StrankaIDrugi>
    <izvorni_sadrzaj>Općina Martinska Ves i dr.</izvorni_sadrzaj>
    <derivirana_varijabla naziv="DomainObject.Predmet.StrankaIDrugi_1">Općina Martinska Ves i dr.</derivirana_varijabla>
  </DomainObject.Predmet.StrankaIDrugi>
  <DomainObject.Predmet.ProtustrankaIDrugi>
    <izvorni_sadrzaj>Poljoprivredna zadruga Martinska Ves Desna</izvorni_sadrzaj>
    <derivirana_varijabla naziv="DomainObject.Predmet.ProtustrankaIDrugi_1">Poljoprivredna zadruga Martinska Ves Desna</derivirana_varijabla>
  </DomainObject.Predmet.ProtustrankaIDrugi>
  <DomainObject.Predmet.StrankaIDrugiAdressOIB>
    <izvorni_sadrzaj>Općina Martinska Ves, OIB 29047990576, Desna Martinska Ves 67, 44201 Martinska Ves i dr.</izvorni_sadrzaj>
    <derivirana_varijabla naziv="DomainObject.Predmet.StrankaIDrugiAdressOIB_1">Općina Martinska Ves, OIB 29047990576, Desna Martinska Ves 67, 44201 Martinska Ves i dr.</derivirana_varijabla>
  </DomainObject.Predmet.StrankaIDrugiAdressOIB>
  <DomainObject.Predmet.ProtustrankaIDrugiAdressOIB>
    <izvorni_sadrzaj>Poljoprivredna zadruga Martinska Ves Desna, OIB 49421223696, Desna Martinska Ves bb, 44000 Desna Martinska Ves</izvorni_sadrzaj>
    <derivirana_varijabla naziv="DomainObject.Predmet.ProtustrankaIDrugiAdressOIB_1">Poljoprivredna zadruga Martinska Ves Desna, OIB 49421223696, Desna Martinska Ves bb, 44000 Desna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Martinska Ves Desna</item>
      <item>Ana Smolčić</item>
      <item>Općina Martinska Ves</item>
      <item>Milorad Zajkovski</item>
      <item>JOSP BOSILJ</item>
      <item>MLIN I PEKARE D.D.</item>
      <item>LOVAČKO DRUŠTVO SRNA</item>
      <item>MILAN FRŠTEK</item>
      <item>Juraj Vičić</item>
    </izvorni_sadrzaj>
    <derivirana_varijabla naziv="DomainObject.Predmet.SudioniciListNaziv_1">
      <item>Poljoprivredna zadruga Martinska Ves Desna</item>
      <item>Ana Smolčić</item>
      <item>Općina Martinska Ves</item>
      <item>Milorad Zajkovski</item>
      <item>JOSP BOSILJ</item>
      <item>MLIN I PEKARE D.D.</item>
      <item>LOVAČKO DRUŠTVO SRNA</item>
      <item>MILAN FRŠTEK</item>
      <item>Juraj Vičić</item>
    </derivirana_varijabla>
  </DomainObject.Predmet.SudioniciListNaziv>
  <DomainObject.Predmet.SudioniciListAdressOIB>
    <izvorni_sadrzaj>
      <item>Poljoprivredna zadruga Martinska Ves Desna, OIB 49421223696, Desna Martinska Ves bb,44000 Desna Martinska Ves</item>
      <item>Ana Smolčić, S. i A. Radića 40,44000 Sisak</item>
      <item>Općina Martinska Ves, OIB 29047990576, Desna Martinska Ves 67,44201 Martinska Ves</item>
      <item>Milorad Zajkovski, OIB 59768013642, Ivana Vencla 32,Zaprešić</item>
      <item>JOSP BOSILJ</item>
      <item>MLIN I PEKARE D.D., KRALJA ZVONIMIRA 24,44000 Sisak</item>
      <item>LOVAČKO DRUŠTVO SRNA, OIB 50819001758</item>
      <item>MILAN FRŠTEK, OIB 22349622189</item>
      <item>Juraj Vičić, OIB 84941648949, Desna Martinska Ves 67a,44000 Martinska Ves</item>
    </izvorni_sadrzaj>
    <derivirana_varijabla naziv="DomainObject.Predmet.SudioniciListAdressOIB_1">
      <item>Poljoprivredna zadruga Martinska Ves Desna, OIB 49421223696, Desna Martinska Ves bb,44000 Desna Martinska Ves</item>
      <item>Ana Smolčić, S. i A. Radića 40,44000 Sisak</item>
      <item>Općina Martinska Ves, OIB 29047990576, Desna Martinska Ves 67,44201 Martinska Ves</item>
      <item>Milorad Zajkovski, OIB 59768013642, Ivana Vencla 32,Zaprešić</item>
      <item>JOSP BOSILJ</item>
      <item>MLIN I PEKARE D.D., KRALJA ZVONIMIRA 24,44000 Sisak</item>
      <item>LOVAČKO DRUŠTVO SRNA, OIB 50819001758</item>
      <item>MILAN FRŠTEK, OIB 22349622189</item>
      <item>Juraj Vičić, OIB 84941648949, Desna Martinska Ves 67a,44000 Martinska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49421223696</item>
      <item>, OIB null</item>
      <item>, OIB 29047990576</item>
      <item>, OIB 59768013642</item>
      <item>, OIB null</item>
      <item>, OIB null</item>
      <item>, OIB 50819001758</item>
      <item>, OIB 22349622189</item>
      <item>, OIB 84941648949</item>
    </izvorni_sadrzaj>
    <derivirana_varijabla naziv="DomainObject.Predmet.SudioniciListNazivOIB_1">
      <item>, OIB 49421223696</item>
      <item>, OIB null</item>
      <item>, OIB 29047990576</item>
      <item>, OIB 59768013642</item>
      <item>, OIB null</item>
      <item>, OIB null</item>
      <item>, OIB 50819001758</item>
      <item>, OIB 22349622189</item>
      <item>, OIB 84941648949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veljače 2014.</izvorni_sadrzaj>
    <derivirana_varijabla naziv="DomainObject.Predmet.DatumZadnjeOdrzaneSudskeRadnje_1">25. veljače 2014.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St-244/2012-136</izvorni_sadrzaj>
    <derivirana_varijabla naziv="DomainObject.PredzadnjaOdlukaIzPredmeta.Oznaka_1">St-244/2012-136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336</properties:Words>
  <properties:Characters>1764</properties:Characters>
  <properties:Lines>74</properties:Lines>
  <properties:Paragraphs>25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2019-07-24T09:17:00Z</dcterms:created>
  <dc:creator>Monika Grbac</dc:creator>
  <cp:lastModifiedBy>Monika Grbac</cp:lastModifiedBy>
  <cp:lastPrinted>2019-01-17T12:04:00Z</cp:lastPrinted>
  <dcterms:modified xmlns:xsi="http://www.w3.org/2001/XMLSchema-instance" xsi:type="dcterms:W3CDTF">2019-07-24T09:46:00Z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St-244/2012-139 / Odluka - Rješenje - određivanje završnog ročišta vjerovnika (st-244-12.docx)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