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cc47" w14:paraId="ad2cc47" w:rsidRDefault="00DB7BB3" w:rsidP="00DB7BB3" w:rsidR="00DB7BB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BB3" w:rsidP="00DB7BB3" w:rsidR="00DB7BB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B7BB3" w:rsidP="00DB7BB3" w:rsidR="00DB7BB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B7BB3" w:rsidP="00DB7BB3" w:rsidR="00DB7BB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B7BB3" w:rsidP="00DB7BB3" w:rsidR="00DB7BB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B7BB3" w:rsidP="00DB7BB3" w:rsidR="00DB7BB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B7BB3" w:rsidP="00DB7BB3" w:rsidR="00DB7BB3" w:rsidRPr="005D578C">
      <w:pPr>
        <w:jc w:val="center"/>
        <w:rPr>
          <w:rFonts w:cs="Times New Roman" w:eastAsia="Times New Roman"/>
          <w:szCs w:val="24"/>
        </w:rPr>
      </w:pPr>
    </w:p>
    <w:p w:rsidRDefault="00DB7BB3" w:rsidP="00DB7BB3" w:rsidR="00DB7B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B7BB3" w:rsidP="00DB7BB3" w:rsidR="00DB7BB3" w:rsidRPr="005D578C">
      <w:pPr>
        <w:rPr>
          <w:rFonts w:cs="Times New Roman" w:eastAsia="Times New Roman"/>
          <w:szCs w:val="24"/>
        </w:rPr>
      </w:pPr>
    </w:p>
    <w:p w:rsidRDefault="00DB7BB3" w:rsidP="00DB7BB3" w:rsidR="00DB7BB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06388E">
        <w:rPr>
          <w:rFonts w:cs="Times New Roman" w:eastAsia="Times New Roman"/>
          <w:szCs w:val="24"/>
        </w:rPr>
        <w:t>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OHRID d. o. o. Višnjan, Ribarići 3, OIB 23776392351, MBS 040144827,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 w:rsidR="0006388E">
        <w:rPr>
          <w:rFonts w:cs="Times New Roman" w:eastAsia="Times New Roman"/>
          <w:szCs w:val="24"/>
        </w:rPr>
        <w:t xml:space="preserve"> 18</w:t>
      </w:r>
      <w:r>
        <w:rPr>
          <w:rFonts w:cs="Times New Roman" w:eastAsia="Times New Roman"/>
          <w:szCs w:val="24"/>
        </w:rPr>
        <w:t>. ožujka 2016.</w:t>
      </w:r>
    </w:p>
    <w:p w:rsidRDefault="00DB7BB3" w:rsidP="00DB7BB3" w:rsidR="00DB7BB3" w:rsidRPr="005D578C">
      <w:pPr>
        <w:rPr>
          <w:rFonts w:cs="Times New Roman" w:eastAsia="Times New Roman"/>
          <w:szCs w:val="24"/>
        </w:rPr>
      </w:pPr>
    </w:p>
    <w:p w:rsidRDefault="00DB7BB3" w:rsidP="00DB7BB3" w:rsidR="00DB7B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B7BB3" w:rsidP="00DB7BB3" w:rsidR="00DB7BB3" w:rsidRPr="005D578C">
      <w:pPr>
        <w:rPr>
          <w:rFonts w:cs="Times New Roman" w:eastAsia="Times New Roman"/>
          <w:szCs w:val="24"/>
        </w:rPr>
      </w:pPr>
    </w:p>
    <w:p w:rsidRDefault="00DB7BB3" w:rsidP="00DB7BB3" w:rsidR="00DB7BB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OHRID d. o. o. Višnjan, Ribarići 3, OIB 23776392351, MBS 040144827,</w:t>
      </w:r>
      <w:r w:rsidRPr="005D578C">
        <w:rPr>
          <w:rFonts w:cs="Times New Roman" w:eastAsia="Times New Roman"/>
          <w:szCs w:val="24"/>
        </w:rPr>
        <w:t xml:space="preserve"> s danom </w:t>
      </w:r>
      <w:r w:rsidR="0006388E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B7BB3" w:rsidP="00DB7BB3" w:rsidR="00DB7BB3" w:rsidRPr="005D578C">
      <w:pPr>
        <w:rPr>
          <w:rFonts w:cs="Times New Roman" w:eastAsia="Times New Roman"/>
          <w:szCs w:val="24"/>
        </w:rPr>
      </w:pPr>
    </w:p>
    <w:p w:rsidRDefault="00DB7BB3" w:rsidP="00DB7BB3" w:rsidR="00DB7BB3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Nikola Delić iz Pule, Kranjčevićeva 16, OIB 58474163165. </w:t>
      </w:r>
    </w:p>
    <w:p w:rsidRDefault="00DB7BB3" w:rsidP="00DB7BB3" w:rsidR="00DB7BB3">
      <w:pPr>
        <w:ind w:firstLine="708"/>
        <w:rPr>
          <w:rFonts w:cs="Times New Roman" w:eastAsia="Times New Roman"/>
          <w:szCs w:val="20"/>
        </w:rPr>
      </w:pPr>
    </w:p>
    <w:p w:rsidRDefault="00DB7BB3" w:rsidP="00DB7BB3" w:rsidR="00DB7BB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OHRID d. o. o. Višnjan, Ribarići 3, OIB 23776392351, MBS 040144827.</w:t>
      </w:r>
    </w:p>
    <w:p w:rsidRDefault="00DB7BB3" w:rsidP="00DB7BB3" w:rsidR="00DB7BB3">
      <w:pPr>
        <w:rPr>
          <w:rFonts w:cs="Times New Roman" w:eastAsia="Times New Roman"/>
          <w:szCs w:val="24"/>
        </w:rPr>
      </w:pPr>
    </w:p>
    <w:p w:rsidRDefault="00DB7BB3" w:rsidP="00DB7BB3" w:rsidR="00DB7BB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OHRID d. o. o. Višnjan, Ribarići 3, OIB 23776392351, MBS 040144827.</w:t>
      </w:r>
    </w:p>
    <w:p w:rsidRDefault="00DB7BB3" w:rsidP="00DB7BB3" w:rsidR="00DB7BB3">
      <w:pPr>
        <w:rPr>
          <w:rFonts w:cs="Times New Roman" w:eastAsia="Times New Roman"/>
          <w:szCs w:val="24"/>
        </w:rPr>
      </w:pPr>
    </w:p>
    <w:p w:rsidRDefault="00DB7BB3" w:rsidP="00DB7BB3" w:rsidR="00DB7BB3" w:rsidRPr="005D578C">
      <w:pPr>
        <w:rPr>
          <w:rFonts w:cs="Times New Roman" w:eastAsia="Times New Roman"/>
          <w:szCs w:val="24"/>
        </w:rPr>
      </w:pPr>
    </w:p>
    <w:p w:rsidRDefault="00DB7BB3" w:rsidP="00DB7BB3" w:rsidR="00DB7BB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B7BB3" w:rsidP="00DB7BB3" w:rsidR="00DB7BB3">
      <w:pPr>
        <w:ind w:firstLine="708"/>
        <w:rPr>
          <w:rFonts w:cs="Times New Roman" w:eastAsia="Times New Roman"/>
          <w:szCs w:val="24"/>
        </w:rPr>
      </w:pPr>
    </w:p>
    <w:p w:rsidRDefault="00DB7BB3" w:rsidP="00DB7BB3" w:rsidR="00DB7BB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OHRID d. o. o. Višnjan.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St-720/2015-3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B7BB3" w:rsidP="00DB7BB3" w:rsidR="00DB7BB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B7BB3" w:rsidP="00DB7BB3" w:rsidR="00DB7BB3" w:rsidRPr="005D578C">
      <w:pPr>
        <w:rPr>
          <w:rFonts w:cs="Times New Roman" w:eastAsia="Times New Roman"/>
          <w:szCs w:val="24"/>
        </w:rPr>
      </w:pPr>
    </w:p>
    <w:p w:rsidRDefault="00DB7BB3" w:rsidP="00DB7BB3" w:rsidR="00DB7B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 w:rsidR="0006388E">
        <w:rPr>
          <w:rFonts w:cs="Times New Roman" w:eastAsia="Times New Roman"/>
          <w:szCs w:val="24"/>
        </w:rPr>
        <w:t xml:space="preserve"> 18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B7BB3" w:rsidP="00DB7BB3" w:rsidR="00DB7BB3" w:rsidRPr="005D578C">
      <w:pPr>
        <w:jc w:val="center"/>
        <w:rPr>
          <w:rFonts w:cs="Times New Roman" w:eastAsia="Times New Roman"/>
          <w:szCs w:val="24"/>
        </w:rPr>
      </w:pPr>
    </w:p>
    <w:p w:rsidRDefault="00DB7BB3" w:rsidP="0006388E" w:rsidR="00DB7BB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B7BB3" w:rsidP="0006388E" w:rsidR="00DB7BB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241104">
        <w:rPr>
          <w:rFonts w:cs="Times New Roman" w:eastAsia="Times New Roman"/>
          <w:szCs w:val="24"/>
        </w:rPr>
        <w:t>, v. r.</w:t>
      </w:r>
    </w:p>
    <w:p w:rsidRDefault="00DB7BB3" w:rsidP="00DB7BB3" w:rsidR="00DB7BB3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B7BB3" w:rsidP="00DB7BB3" w:rsidR="00DB7BB3" w:rsidRPr="005D578C">
      <w:pPr>
        <w:jc w:val="left"/>
        <w:rPr>
          <w:rFonts w:cs="Times New Roman" w:eastAsia="Times New Roman"/>
          <w:szCs w:val="24"/>
        </w:rPr>
      </w:pPr>
    </w:p>
    <w:p w:rsidRDefault="00DB7BB3" w:rsidP="00DB7BB3" w:rsidR="00DB7BB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B7BB3" w:rsidP="00DB7BB3" w:rsidR="00DB7BB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B7BB3" w:rsidP="00DB7BB3" w:rsidR="00DB7B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B7BB3" w:rsidP="00DB7BB3" w:rsidR="00DB7BB3">
      <w:pPr>
        <w:rPr>
          <w:rFonts w:cs="Times New Roman" w:eastAsia="Times New Roman"/>
          <w:szCs w:val="24"/>
        </w:rPr>
      </w:pPr>
    </w:p>
    <w:p w:rsidRDefault="00DB7BB3" w:rsidP="00DB7BB3" w:rsidR="00DB7BB3" w:rsidRPr="005D578C">
      <w:pPr>
        <w:rPr>
          <w:rFonts w:cs="Times New Roman" w:eastAsia="Times New Roman"/>
          <w:szCs w:val="24"/>
        </w:rPr>
      </w:pPr>
    </w:p>
    <w:p w:rsidRDefault="00DB7BB3" w:rsidP="00DB7BB3" w:rsidR="00DB7BB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B7BB3" w:rsidP="00DB7BB3" w:rsidR="00DB7B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B7BB3" w:rsidP="00DB7BB3" w:rsidR="00DB7B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OHRID d. o. o. Višnjan, Ribarići 3, </w:t>
      </w:r>
    </w:p>
    <w:p w:rsidRDefault="00DB7BB3" w:rsidP="00DB7BB3" w:rsidR="00DB7B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Tasim Juskoski, Makedonija, Struga, Labunište bb, </w:t>
      </w:r>
    </w:p>
    <w:p w:rsidRDefault="00DB7BB3" w:rsidP="00DB7BB3" w:rsidR="00DB7BB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DB7BB3" w:rsidP="00DB7BB3" w:rsidR="00DB7B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B7BB3" w:rsidP="00DB7BB3" w:rsidR="00DB7BB3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DB7BB3" w:rsidP="00DB7BB3" w:rsidR="00DB7B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241104">
        <w:rPr>
          <w:rFonts w:cs="Times New Roman" w:eastAsia="Times New Roman"/>
          <w:szCs w:val="24"/>
        </w:rPr>
        <w:t xml:space="preserve">8 dana, </w:t>
      </w:r>
    </w:p>
    <w:p w:rsidRDefault="00DB7BB3" w:rsidP="00DB7BB3" w:rsidR="00DB7B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B7BB3" w:rsidP="00DB7BB3" w:rsidR="00DB7B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B7BB3" w:rsidP="00DB7BB3" w:rsidR="00DB7BB3"/>
    <w:p w:rsidRDefault="00DB7BB3" w:rsidP="00DB7BB3" w:rsidR="00DB7BB3"/>
    <w:p w:rsidRDefault="00DB7BB3" w:rsidP="00DB7BB3" w:rsidR="00DB7BB3"/>
    <w:p w:rsidRDefault="00DB7BB3" w:rsidP="00DB7BB3" w:rsidR="00DB7BB3"/>
    <w:p w:rsidRDefault="00DB7BB3" w:rsidP="00DB7BB3" w:rsidR="00DB7BB3"/>
    <w:p w:rsidRDefault="00DB7BB3" w:rsidP="00DB7BB3" w:rsidR="00DB7BB3"/>
    <w:p w:rsidRDefault="00DB7BB3" w:rsidP="00DB7BB3" w:rsidR="00DB7BB3"/>
    <w:p w:rsidRDefault="00DB7BB3" w:rsidP="00DB7BB3" w:rsidR="00DB7BB3"/>
    <w:p w:rsidRDefault="00DB7BB3" w:rsidP="00DB7BB3" w:rsidR="00DB7BB3"/>
    <w:p w:rsidRDefault="00DB7BB3" w:rsidP="00DB7BB3" w:rsidR="00DB7BB3"/>
    <w:p w:rsidRDefault="00DB7BB3" w:rsidP="00DB7BB3" w:rsidR="00DB7BB3"/>
    <w:p w:rsidRDefault="00DB7BB3" w:rsidP="00DB7BB3" w:rsidR="00DB7BB3"/>
    <w:p w:rsidRDefault="00DB7BB3" w:rsidP="00DB7BB3" w:rsidR="00DB7BB3"/>
    <w:p w:rsidRDefault="00DB7BB3" w:rsidP="00DB7BB3" w:rsidR="00DB7BB3"/>
    <w:p w:rsidRDefault="00DB7BB3" w:rsidP="00DB7BB3" w:rsidR="00DB7BB3"/>
    <w:p w:rsidRDefault="00DB7BB3" w:rsidP="00DB7BB3" w:rsidR="00DB7BB3"/>
    <w:p w:rsidRDefault="00412DC7" w:rsidR="00387208"/>
    <w:sectPr w:rsidSect="00E73D3A" w:rsidR="003872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050" w:rsidR="00EE1278">
      <w:r>
        <w:separator/>
      </w:r>
    </w:p>
  </w:endnote>
  <w:endnote w:id="0" w:type="continuationSeparator">
    <w:p w:rsidRDefault="004F0050" w:rsidR="00EE1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050" w:rsidR="004F005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050" w:rsidR="004F005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050" w:rsidR="004F00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050" w:rsidR="00EE1278">
      <w:r>
        <w:separator/>
      </w:r>
    </w:p>
  </w:footnote>
  <w:footnote w:id="0" w:type="continuationSeparator">
    <w:p w:rsidRDefault="004F0050" w:rsidR="00EE1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050" w:rsidR="004F00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BB3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12DC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</w:t>
    </w:r>
    <w:r w:rsidR="004F0050">
      <w:rPr>
        <w:szCs w:val="24"/>
      </w:rPr>
      <w:t>720</w:t>
    </w:r>
    <w:r>
      <w:rPr>
        <w:szCs w:val="24"/>
      </w:rPr>
      <w:t>/2015-5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BB3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 St-</w:t>
    </w:r>
    <w:r w:rsidR="004F0050">
      <w:rPr>
        <w:szCs w:val="24"/>
      </w:rPr>
      <w:t>720</w:t>
    </w:r>
    <w:r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4333"/>
    <w:rsid w:val="0006388E"/>
    <w:rsid w:val="00241104"/>
    <w:rsid w:val="00412DC7"/>
    <w:rsid w:val="004F0050"/>
    <w:rsid w:val="006C4333"/>
    <w:rsid w:val="0075528E"/>
    <w:rsid w:val="0079403F"/>
    <w:rsid w:val="00DB7BB3"/>
    <w:rsid w:val="00EE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7BB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7BB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B7BB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7B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7BB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00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005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DC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2DC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2DC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2DC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7BB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7BB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B7BB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7B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BB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00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005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DC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2DC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2DC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2DC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St-720/2015</izvorni_sadrzaj>
    <derivirana_varijabla naziv="DomainObject.Predmet.OznakaBroj_1">St-720/2015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OHRID d.o.o. VIŠNJAN</izvorni_sadrzaj>
    <derivirana_varijabla naziv="DomainObject.Predmet.ProtustrankaFormated_1">  OHRID d.o.o. VIŠNJAN</derivirana_varijabla>
  </DomainObject.Predmet.ProtustrankaFormated>
  <DomainObject.Predmet.ProtustrankaFormatedOIB>
    <izvorni_sadrzaj>  OHRID d.o.o. VIŠNJAN, OIB 23776392351</izvorni_sadrzaj>
    <derivirana_varijabla naziv="DomainObject.Predmet.ProtustrankaFormatedOIB_1">  OHRID d.o.o. VIŠNJAN, OIB 23776392351</derivirana_varijabla>
  </DomainObject.Predmet.ProtustrankaFormatedOIB>
  <DomainObject.Predmet.ProtustrankaFormatedWithAdress>
    <izvorni_sadrzaj> OHRID d.o.o. VIŠNJAN, Ribarići 3, 52463 Višnjan</izvorni_sadrzaj>
    <derivirana_varijabla naziv="DomainObject.Predmet.ProtustrankaFormatedWithAdress_1"> OHRID d.o.o. VIŠNJAN, Ribarići 3, 52463 Višnjan</derivirana_varijabla>
  </DomainObject.Predmet.ProtustrankaFormatedWithAdress>
  <DomainObject.Predmet.ProtustrankaFormatedWithAdressOIB>
    <izvorni_sadrzaj> OHRID d.o.o. VIŠNJAN, OIB 23776392351, Ribarići 3, 52463 Višnjan</izvorni_sadrzaj>
    <derivirana_varijabla naziv="DomainObject.Predmet.ProtustrankaFormatedWithAdressOIB_1"> OHRID d.o.o. VIŠNJAN, OIB 23776392351, Ribarići 3, 52463 Višnjan</derivirana_varijabla>
  </DomainObject.Predmet.ProtustrankaFormatedWithAdressOIB>
  <DomainObject.Predmet.ProtustrankaWithAdress>
    <izvorni_sadrzaj>OHRID d.o.o. VIŠNJAN Ribarići 3, 52463 Višnjan</izvorni_sadrzaj>
    <derivirana_varijabla naziv="DomainObject.Predmet.ProtustrankaWithAdress_1">OHRID d.o.o. VIŠNJAN Ribarići 3, 52463 Višnjan</derivirana_varijabla>
  </DomainObject.Predmet.ProtustrankaWithAdress>
  <DomainObject.Predmet.ProtustrankaWithAdressOIB>
    <izvorni_sadrzaj>OHRID d.o.o. VIŠNJAN, OIB 23776392351, Ribarići 3, 52463 Višnjan</izvorni_sadrzaj>
    <derivirana_varijabla naziv="DomainObject.Predmet.ProtustrankaWithAdressOIB_1">OHRID d.o.o. VIŠNJAN, OIB 23776392351, Ribarići 3, 52463 Višnjan</derivirana_varijabla>
  </DomainObject.Predmet.ProtustrankaWithAdressOIB>
  <DomainObject.Predmet.ProtustrankaNazivFormated>
    <izvorni_sadrzaj>OHRID d.o.o. VIŠNJAN</izvorni_sadrzaj>
    <derivirana_varijabla naziv="DomainObject.Predmet.ProtustrankaNazivFormated_1">OHRID d.o.o. VIŠNJAN</derivirana_varijabla>
  </DomainObject.Predmet.ProtustrankaNazivFormated>
  <DomainObject.Predmet.ProtustrankaNazivFormatedOIB>
    <izvorni_sadrzaj>OHRID d.o.o. VIŠNJAN, OIB 23776392351</izvorni_sadrzaj>
    <derivirana_varijabla naziv="DomainObject.Predmet.ProtustrankaNazivFormatedOIB_1">OHRID d.o.o. VIŠNJAN, OIB 23776392351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78982.83</izvorni_sadrzaj>
    <derivirana_varijabla naziv="DomainObject.Predmet.TrenutnaVrijednost_1">78982.83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OHRID d.o.o. VIŠNJAN</item>
    </izvorni_sadrzaj>
    <derivirana_varijabla naziv="DomainObject.Predmet.ProtuStrankaListFormated_1">
      <item>OHRID d.o.o. VIŠNJAN</item>
    </derivirana_varijabla>
  </DomainObject.Predmet.ProtuStrankaListFormated>
  <DomainObject.Predmet.ProtuStrankaListFormatedOIB>
    <izvorni_sadrzaj>
      <item>OHRID d.o.o. VIŠNJAN, OIB 23776392351</item>
    </izvorni_sadrzaj>
    <derivirana_varijabla naziv="DomainObject.Predmet.ProtuStrankaListFormatedOIB_1">
      <item>OHRID d.o.o. VIŠNJAN, OIB 23776392351</item>
    </derivirana_varijabla>
  </DomainObject.Predmet.ProtuStrankaListFormatedOIB>
  <DomainObject.Predmet.ProtuStrankaListFormatedWithAdress>
    <izvorni_sadrzaj>
      <item>OHRID d.o.o. VIŠNJAN, Ribarići 3, 52463 Višnjan</item>
    </izvorni_sadrzaj>
    <derivirana_varijabla naziv="DomainObject.Predmet.ProtuStrankaListFormatedWithAdress_1">
      <item>OHRID d.o.o. VIŠNJAN, Ribarići 3, 52463 Višnjan</item>
    </derivirana_varijabla>
  </DomainObject.Predmet.ProtuStrankaListFormatedWithAdress>
  <DomainObject.Predmet.ProtuStrankaListFormatedWithAdressOIB>
    <izvorni_sadrzaj>
      <item>OHRID d.o.o. VIŠNJAN, OIB 23776392351, Ribarići 3, 52463 Višnjan</item>
    </izvorni_sadrzaj>
    <derivirana_varijabla naziv="DomainObject.Predmet.ProtuStrankaListFormatedWithAdressOIB_1">
      <item>OHRID d.o.o. VIŠNJAN, OIB 23776392351, Ribarići 3, 52463 Višnjan</item>
    </derivirana_varijabla>
  </DomainObject.Predmet.ProtuStrankaListFormatedWithAdressOIB>
  <DomainObject.Predmet.ProtuStrankaListNazivFormated>
    <izvorni_sadrzaj>
      <item>OHRID d.o.o. VIŠNJAN</item>
    </izvorni_sadrzaj>
    <derivirana_varijabla naziv="DomainObject.Predmet.ProtuStrankaListNazivFormated_1">
      <item>OHRID d.o.o. VIŠNJAN</item>
    </derivirana_varijabla>
  </DomainObject.Predmet.ProtuStrankaListNazivFormated>
  <DomainObject.Predmet.ProtuStrankaListNazivFormatedOIB>
    <izvorni_sadrzaj>
      <item>OHRID d.o.o. VIŠNJAN, OIB 23776392351</item>
    </izvorni_sadrzaj>
    <derivirana_varijabla naziv="DomainObject.Predmet.ProtuStrankaListNazivFormatedOIB_1">
      <item>OHRID d.o.o. VIŠNJAN, OIB 23776392351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OHRID d.o.o. VIŠNJAN</izvorni_sadrzaj>
    <derivirana_varijabla naziv="DomainObject.Predmet.ProtustrankaIDrugi_1">OHRID d.o.o. VIŠNJAN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OHRID d.o.o. VIŠNJAN, OIB 23776392351, Ribarići 3, 52463 Višnjan</izvorni_sadrzaj>
    <derivirana_varijabla naziv="DomainObject.Predmet.ProtustrankaIDrugiAdressOIB_1">OHRID d.o.o. VIŠNJAN, OIB 23776392351, Ribarići 3,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OHRID d.o.o. VIŠNJAN</item>
    </izvorni_sadrzaj>
    <derivirana_varijabla naziv="DomainObject.Predmet.SudioniciListNaziv_1">
      <item>FINANCIJSKA AGENCIJA, RC RIJEKA, PODRUŽNICA PULA, PULA</item>
      <item>OHRID d.o.o. VIŠNJAN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OHRID d.o.o. VIŠNJAN, OIB 23776392351, Ribarići 3,52463 Višnjan</item>
    </izvorni_sadrzaj>
    <derivirana_varijabla naziv="DomainObject.Predmet.SudioniciListAdressOIB_1">
      <item>FINANCIJSKA AGENCIJA, RC RIJEKA, PODRUŽNICA PULA, PULA, OIB 85821130368, Ulica grada Vukovara 70,Zagreb</item>
      <item>OHRID d.o.o. VIŠNJAN, OIB 23776392351, Ribarići 3,52463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23776392351</item>
    </izvorni_sadrzaj>
    <derivirana_varijabla naziv="DomainObject.Predmet.SudioniciListNazivOIB_1">
      <item>, OIB 85821130368</item>
      <item>, OIB 23776392351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3027</properties:Characters>
  <properties:Lines>92</properties:Lines>
  <properties:Paragraphs>30</properties:Paragraphs>
  <properties:TotalTime>7</properties:TotalTime>
  <properties:ScaleCrop>false</properties:ScaleCrop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2016-03-16T13:46:00Z</dcterms:created>
  <dc:creator>Mihaela Kaligari</dc:creator>
  <dc:description/>
  <cp:keywords/>
  <cp:lastModifiedBy>Jasmina Matika</cp:lastModifiedBy>
  <cp:lastPrinted>2016-03-18T08:38:00Z</cp:lastPrinted>
  <dcterms:modified xmlns:xsi="http://www.w3.org/2001/XMLSchema-instance" xsi:type="dcterms:W3CDTF">2016-03-18T12:11:00Z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