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5804" w14:paraId="1ac580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C22E54">
        <w:t>5</w:t>
      </w:r>
      <w:r w:rsidR="00610E20">
        <w:t>715</w:t>
      </w:r>
      <w:r w:rsidR="00F446C5">
        <w:t>/201</w:t>
      </w:r>
      <w:r w:rsidR="00E04D54">
        <w:t>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6D250E">
        <w:t>20</w:t>
      </w:r>
      <w:r w:rsidR="005D4DDE">
        <w:t xml:space="preserve">. </w:t>
      </w:r>
      <w:r w:rsidR="006D250E">
        <w:t>listopada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3087" w:rsidR="002E5ABB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B30AA8">
        <w:t xml:space="preserve"> </w:t>
      </w:r>
      <w:r w:rsidR="005F5AB5">
        <w:t>PROJEKT</w:t>
      </w:r>
      <w:r w:rsidR="00B30AA8">
        <w:t xml:space="preserve"> DVIJE PALME</w:t>
      </w:r>
      <w:r w:rsidR="005F5AB5">
        <w:t xml:space="preserve"> </w:t>
      </w:r>
      <w:r w:rsidR="00320575">
        <w:t xml:space="preserve">d.o.o., </w:t>
      </w:r>
      <w:r w:rsidR="00B30AA8">
        <w:t>Zagreb, Hrnetička ulica 22,</w:t>
      </w:r>
      <w:r w:rsidR="00320575">
        <w:t xml:space="preserve"> </w:t>
      </w:r>
      <w:r w:rsidR="00B666B8">
        <w:t>MBS:0</w:t>
      </w:r>
      <w:r w:rsidR="00B30AA8">
        <w:t>60250902</w:t>
      </w:r>
      <w:r w:rsidR="00B666B8">
        <w:t xml:space="preserve">, </w:t>
      </w:r>
      <w:r w:rsidR="00B666B8" w:rsidRPr="00CA377B">
        <w:t>OIB</w:t>
      </w:r>
      <w:r w:rsidR="00B666B8">
        <w:t>:</w:t>
      </w:r>
      <w:r w:rsidR="00B30AA8">
        <w:t>09801328703</w:t>
      </w:r>
      <w:r w:rsidR="00CE475E">
        <w:t>.</w:t>
      </w:r>
    </w:p>
    <w:p w:rsidRDefault="00B666B8" w:rsidP="00B93087" w:rsidR="00B666B8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30AA8">
        <w:t>505.010,32</w:t>
      </w:r>
      <w:r w:rsidR="003C484F">
        <w:t xml:space="preserve"> </w:t>
      </w:r>
      <w:r w:rsidR="005D4DDE">
        <w:t>k</w:t>
      </w:r>
      <w:r w:rsidR="003538DF">
        <w:t>u</w:t>
      </w:r>
      <w:r w:rsidR="00AC4528">
        <w:t>n</w:t>
      </w:r>
      <w:r w:rsidR="00B30AA8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6D250E">
        <w:t>20</w:t>
      </w:r>
      <w:r w:rsidR="005D4DDE">
        <w:t xml:space="preserve">. </w:t>
      </w:r>
      <w:r w:rsidR="006D250E">
        <w:t>listopad</w:t>
      </w:r>
      <w:r w:rsidR="00CC79DD">
        <w:t>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0575"/>
    <w:rsid w:val="00322920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C484F"/>
    <w:rsid w:val="003D35F9"/>
    <w:rsid w:val="003D6101"/>
    <w:rsid w:val="003E3A15"/>
    <w:rsid w:val="003E5D1C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5067E5"/>
    <w:rsid w:val="005160D4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5F5AB5"/>
    <w:rsid w:val="00610E20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50E"/>
    <w:rsid w:val="006D2D0C"/>
    <w:rsid w:val="006D4F8A"/>
    <w:rsid w:val="007045E3"/>
    <w:rsid w:val="00713EEF"/>
    <w:rsid w:val="00726C38"/>
    <w:rsid w:val="007272DA"/>
    <w:rsid w:val="00745154"/>
    <w:rsid w:val="00753134"/>
    <w:rsid w:val="0076507E"/>
    <w:rsid w:val="0077787C"/>
    <w:rsid w:val="00790494"/>
    <w:rsid w:val="00790F6F"/>
    <w:rsid w:val="0079223C"/>
    <w:rsid w:val="007B11C5"/>
    <w:rsid w:val="007B1512"/>
    <w:rsid w:val="007B5AFD"/>
    <w:rsid w:val="007B7F75"/>
    <w:rsid w:val="007C6091"/>
    <w:rsid w:val="007D2614"/>
    <w:rsid w:val="007D5A5D"/>
    <w:rsid w:val="007F1162"/>
    <w:rsid w:val="007F54AF"/>
    <w:rsid w:val="00803C0C"/>
    <w:rsid w:val="008044A2"/>
    <w:rsid w:val="00810301"/>
    <w:rsid w:val="008155EE"/>
    <w:rsid w:val="008173A8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115CE"/>
    <w:rsid w:val="00B30AA8"/>
    <w:rsid w:val="00B578E4"/>
    <w:rsid w:val="00B57F85"/>
    <w:rsid w:val="00B6235A"/>
    <w:rsid w:val="00B64262"/>
    <w:rsid w:val="00B65F9D"/>
    <w:rsid w:val="00B666B8"/>
    <w:rsid w:val="00B8171F"/>
    <w:rsid w:val="00B82F18"/>
    <w:rsid w:val="00B864EF"/>
    <w:rsid w:val="00B86F4C"/>
    <w:rsid w:val="00B93087"/>
    <w:rsid w:val="00B95311"/>
    <w:rsid w:val="00BA7AAF"/>
    <w:rsid w:val="00BB511E"/>
    <w:rsid w:val="00BC0A25"/>
    <w:rsid w:val="00BD2D92"/>
    <w:rsid w:val="00BD5E45"/>
    <w:rsid w:val="00BE4F95"/>
    <w:rsid w:val="00C03E9F"/>
    <w:rsid w:val="00C07579"/>
    <w:rsid w:val="00C07E66"/>
    <w:rsid w:val="00C22E54"/>
    <w:rsid w:val="00C23CE1"/>
    <w:rsid w:val="00C327FF"/>
    <w:rsid w:val="00C35547"/>
    <w:rsid w:val="00C40C3F"/>
    <w:rsid w:val="00C508DB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2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2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2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2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2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2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2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2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2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2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5715</izvorni_sadrzaj>
    <derivirana_varijabla naziv="DomainObject.Predmet.Broj_1">5715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St-5715/2015</izvorni_sadrzaj>
    <derivirana_varijabla naziv="DomainObject.Predmet.OznakaBroj_1">St-5715/2015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DVIJE PALME d.o.o. zastupanog po punomoćniku Marin Validžić</izvorni_sadrzaj>
    <derivirana_varijabla naziv="DomainObject.Predmet.ProtustrankaFormated_1">  PROJEKT DVIJE PALME d.o.o. zastupanog po punomoćniku Marin Validžić</derivirana_varijabla>
  </DomainObject.Predmet.ProtustrankaFormated>
  <DomainObject.Predmet.ProtustrankaFormatedOIB>
    <izvorni_sadrzaj>  PROJEKT DVIJE PALME d.o.o., OIB 09801328703 zastupanog po punomoćniku Marin Validžić</izvorni_sadrzaj>
    <derivirana_varijabla naziv="DomainObject.Predmet.ProtustrankaFormatedOIB_1">  PROJEKT DVIJE PALME d.o.o., OIB 09801328703 zastupanog po punomoćniku Marin Validžić</derivirana_varijabla>
  </DomainObject.Predmet.ProtustrankaFormatedOIB>
  <DomainObject.Predmet.ProtustrankaFormatedWithAdress>
    <izvorni_sadrzaj> PROJEKT DVIJE PALME d.o.o., Hrnetička ulica 22, 10000 Zagreb zastupanog po punomoćniku Marin Validžić</izvorni_sadrzaj>
    <derivirana_varijabla naziv="DomainObject.Predmet.ProtustrankaFormatedWithAdress_1"> PROJEKT DVIJE PALME d.o.o., Hrnetička ulica 22, 10000 Zagreb zastupanog po punomoćniku Marin Validžić</derivirana_varijabla>
  </DomainObject.Predmet.ProtustrankaFormatedWithAdress>
  <DomainObject.Predmet.ProtustrankaFormatedWithAdressOIB>
    <izvorni_sadrzaj> PROJEKT DVIJE PALME d.o.o., OIB 09801328703, Hrnetička ulica 22, 10000 Zagreb zastupanog po punomoćniku Marin Validžić</izvorni_sadrzaj>
    <derivirana_varijabla naziv="DomainObject.Predmet.ProtustrankaFormatedWithAdressOIB_1"> PROJEKT DVIJE PALME d.o.o., OIB 09801328703, Hrnetička ulica 22, 10000 Zagreb zastupanog po punomoćniku Marin Validžić</derivirana_varijabla>
  </DomainObject.Predmet.ProtustrankaFormatedWithAdressOIB>
  <DomainObject.Predmet.ProtustrankaWithAdress>
    <izvorni_sadrzaj>PROJEKT DVIJE PALME d.o.o. Hrnetička ulica 22, 10000 Zagreb</izvorni_sadrzaj>
    <derivirana_varijabla naziv="DomainObject.Predmet.ProtustrankaWithAdress_1">PROJEKT DVIJE PALME d.o.o. Hrnetička ulica 22, 10000 Zagreb</derivirana_varijabla>
  </DomainObject.Predmet.ProtustrankaWithAdress>
  <DomainObject.Predmet.ProtustrankaWithAdressOIB>
    <izvorni_sadrzaj>PROJEKT DVIJE PALME d.o.o., OIB 09801328703, Hrnetička ulica 22, 10000 Zagreb</izvorni_sadrzaj>
    <derivirana_varijabla naziv="DomainObject.Predmet.ProtustrankaWithAdressOIB_1">PROJEKT DVIJE PALME d.o.o., OIB 09801328703, Hrnetička ulica 22, 10000 Zagreb</derivirana_varijabla>
  </DomainObject.Predmet.ProtustrankaWithAdressOIB>
  <DomainObject.Predmet.ProtustrankaNazivFormated>
    <izvorni_sadrzaj>PROJEKT DVIJE PALME d.o.o.</izvorni_sadrzaj>
    <derivirana_varijabla naziv="DomainObject.Predmet.ProtustrankaNazivFormated_1">PROJEKT DVIJE PALME d.o.o.</derivirana_varijabla>
  </DomainObject.Predmet.ProtustrankaNazivFormated>
  <DomainObject.Predmet.ProtustrankaNazivFormatedOIB>
    <izvorni_sadrzaj>PROJEKT DVIJE PALME d.o.o., OIB 09801328703</izvorni_sadrzaj>
    <derivirana_varijabla naziv="DomainObject.Predmet.ProtustrankaNazivFormatedOIB_1">PROJEKT DVIJE PALME d.o.o., OIB 09801328703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DVIJE PALME d.o.o. zastupanog po punomoćniku Marin Validžić</item>
    </izvorni_sadrzaj>
    <derivirana_varijabla naziv="DomainObject.Predmet.ProtuStrankaListFormated_1">
      <item>PROJEKT DVIJE PALME d.o.o. zastupanog po punomoćniku Marin Validžić</item>
    </derivirana_varijabla>
  </DomainObject.Predmet.ProtuStrankaListFormated>
  <DomainObject.Predmet.ProtuStrankaListFormatedOIB>
    <izvorni_sadrzaj>
      <item>PROJEKT DVIJE PALME d.o.o., OIB 09801328703 zastupanog po punomoćniku Marin Validžić</item>
    </izvorni_sadrzaj>
    <derivirana_varijabla naziv="DomainObject.Predmet.ProtuStrankaListFormatedOIB_1">
      <item>PROJEKT DVIJE PALME d.o.o., OIB 09801328703 zastupanog po punomoćniku Marin Validžić</item>
    </derivirana_varijabla>
  </DomainObject.Predmet.ProtuStrankaListFormatedOIB>
  <DomainObject.Predmet.ProtuStrankaListFormatedWithAdress>
    <izvorni_sadrzaj>
      <item>PROJEKT DVIJE PALME d.o.o., Hrnetička ulica 22, 10000 Zagreb zastupanog po punomoćniku Marin Validžić</item>
    </izvorni_sadrzaj>
    <derivirana_varijabla naziv="DomainObject.Predmet.ProtuStrankaListFormatedWithAdress_1">
      <item>PROJEKT DVIJE PALME d.o.o., Hrnetička ulica 22, 10000 Zagreb zastupanog po punomoćniku Marin Validžić</item>
    </derivirana_varijabla>
  </DomainObject.Predmet.ProtuStrankaListFormatedWithAdress>
  <DomainObject.Predmet.ProtuStrankaListFormatedWithAdressOIB>
    <izvorni_sadrzaj>
      <item>PROJEKT DVIJE PALME d.o.o., OIB 09801328703, Hrnetička ulica 22, 10000 Zagreb zastupanog po punomoćniku Marin Validžić</item>
    </izvorni_sadrzaj>
    <derivirana_varijabla naziv="DomainObject.Predmet.ProtuStrankaListFormatedWithAdressOIB_1">
      <item>PROJEKT DVIJE PALME d.o.o., OIB 09801328703, Hrnetička ulica 22, 10000 Zagreb zastupanog po punomoćniku Marin Validžić</item>
    </derivirana_varijabla>
  </DomainObject.Predmet.ProtuStrankaListFormatedWithAdressOIB>
  <DomainObject.Predmet.ProtuStrankaListNazivFormated>
    <izvorni_sadrzaj>
      <item>PROJEKT DVIJE PALME d.o.o.</item>
    </izvorni_sadrzaj>
    <derivirana_varijabla naziv="DomainObject.Predmet.ProtuStrankaListNazivFormated_1">
      <item>PROJEKT DVIJE PALME d.o.o.</item>
    </derivirana_varijabla>
  </DomainObject.Predmet.ProtuStrankaListNazivFormated>
  <DomainObject.Predmet.ProtuStrankaListNazivFormatedOIB>
    <izvorni_sadrzaj>
      <item>PROJEKT DVIJE PALME d.o.o., OIB 09801328703</item>
    </izvorni_sadrzaj>
    <derivirana_varijabla naziv="DomainObject.Predmet.ProtuStrankaListNazivFormatedOIB_1">
      <item>PROJEKT DVIJE PALME d.o.o., OIB 09801328703</item>
    </derivirana_varijabla>
  </DomainObject.Predmet.ProtuStrankaListNazivFormatedOIB>
  <DomainObject.Predmet.OstaliListFormated>
    <izvorni_sadrzaj>
      <item>Marin Validžić punomoćnik sudionika u postupku PROJEKT DVIJE PALME d.o.o.</item>
    </izvorni_sadrzaj>
    <derivirana_varijabla naziv="DomainObject.Predmet.OstaliListFormated_1">
      <item>Marin Validžić punomoćnik sudionika u postupku PROJEKT DVIJE PALME d.o.o.</item>
    </derivirana_varijabla>
  </DomainObject.Predmet.OstaliListFormated>
  <DomainObject.Predmet.OstaliListFormatedOIB>
    <izvorni_sadrzaj>
      <item>Marin Validžić, OIB 77792033988 punomoćnik sudionika u postupku PROJEKT DVIJE PALME d.o.o.</item>
    </izvorni_sadrzaj>
    <derivirana_varijabla naziv="DomainObject.Predmet.OstaliListFormatedOIB_1">
      <item>Marin Validžić, OIB 77792033988 punomoćnik sudionika u postupku PROJEKT DVIJE PALME d.o.o.</item>
    </derivirana_varijabla>
  </DomainObject.Predmet.OstaliListFormatedOIB>
  <DomainObject.Predmet.OstaliListFormatedWithAdress>
    <izvorni_sadrzaj>
      <item>Marin Validžić, Hrnetička ulica 22, 10000 Zagreb punomoćnik sudionika u postupku PROJEKT DVIJE PALME d.o.o.</item>
    </izvorni_sadrzaj>
    <derivirana_varijabla naziv="DomainObject.Predmet.OstaliListFormatedWithAdress_1">
      <item>Marin Validžić, Hrnetička ulica 22, 10000 Zagreb punomoćnik sudionika u postupku PROJEKT DVIJE PALME d.o.o.</item>
    </derivirana_varijabla>
  </DomainObject.Predmet.OstaliListFormatedWithAdress>
  <DomainObject.Predmet.OstaliListFormatedWithAdressOIB>
    <izvorni_sadrzaj>
      <item>Marin Validžić, OIB 77792033988, Hrnetička ulica 22, 10000 Zagreb punomoćnik sudionika u postupku PROJEKT DVIJE PALME d.o.o.</item>
    </izvorni_sadrzaj>
    <derivirana_varijabla naziv="DomainObject.Predmet.OstaliListFormatedWithAdressOIB_1">
      <item>Marin Validžić, OIB 77792033988, Hrnetička ulica 22, 10000 Zagreb punomoćnik sudionika u postupku PROJEKT DVIJE PALME d.o.o.</item>
    </derivirana_varijabla>
  </DomainObject.Predmet.OstaliListFormatedWithAdressOIB>
  <DomainObject.Predmet.OstaliListNazivFormated>
    <izvorni_sadrzaj>
      <item>Marin Validžić</item>
    </izvorni_sadrzaj>
    <derivirana_varijabla naziv="DomainObject.Predmet.OstaliListNazivFormated_1">
      <item>Marin Validžić</item>
    </derivirana_varijabla>
  </DomainObject.Predmet.OstaliListNazivFormated>
  <DomainObject.Predmet.OstaliListNazivFormatedOIB>
    <izvorni_sadrzaj>
      <item>Marin Validžić, OIB 77792033988</item>
    </izvorni_sadrzaj>
    <derivirana_varijabla naziv="DomainObject.Predmet.OstaliListNazivFormatedOIB_1">
      <item>Marin Validžić, OIB 77792033988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DVIJE PALME d.o.o.</izvorni_sadrzaj>
    <derivirana_varijabla naziv="DomainObject.Predmet.ProtustrankaIDrugi_1">PROJEKT DVIJE PALME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 DVIJE PALME d.o.o., OIB 09801328703, Hrnetička ulica 22, 10000 Zagreb</izvorni_sadrzaj>
    <derivirana_varijabla naziv="DomainObject.Predmet.ProtustrankaIDrugiAdressOIB_1">PROJEKT DVIJE PALME d.o.o., OIB 09801328703, Hrnetička ulica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DVIJE PALME d.o.o.</item>
      <item>Marin Validžić</item>
    </izvorni_sadrzaj>
    <derivirana_varijabla naziv="DomainObject.Predmet.SudioniciListNaziv_1">
      <item>FINA Regionalni centar Zagreb</item>
      <item>PROJEKT DVIJE PALME d.o.o.</item>
      <item>Marin Validžić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PROJEKT DVIJE PALME d.o.o., OIB 09801328703, Hrnetička ulica 22,10000 Zagreb</item>
      <item>Marin Validžić, OIB 77792033988, Hrnetička ulica 22,10000 Zagreb</item>
    </izvorni_sadrzaj>
    <derivirana_varijabla naziv="DomainObject.Predmet.SudioniciListAdressOIB_1">
      <item>FINA Regionalni centar Zagreb, OIB 85821130368, Trg svibanjskih žrtava 1995. 1,10000 Zagreb</item>
      <item>PROJEKT DVIJE PALME d.o.o., OIB 09801328703, Hrnetička ulica 22,10000 Zagreb</item>
      <item>Marin Validžić, OIB 77792033988, Hrnetička ulica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09801328703</item>
      <item>, OIB 77792033988</item>
    </izvorni_sadrzaj>
    <derivirana_varijabla naziv="DomainObject.Predmet.SudioniciListNazivOIB_1">
      <item>, OIB 85821130368</item>
      <item>, OIB 09801328703</item>
      <item>, OIB 77792033988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1335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2016-10-20T06:55:00Z</dcterms:created>
  <dc:creator>ilukac</dc:creator>
  <cp:lastModifiedBy>Violeta Rihtar</cp:lastModifiedBy>
  <cp:lastPrinted>2016-10-20T06:55:00Z</cp:lastPrinted>
  <dcterms:modified xmlns:xsi="http://www.w3.org/2001/XMLSchema-instance" xsi:type="dcterms:W3CDTF">2016-10-20T08:03:00Z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