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74bf" w14:paraId="93374bf" w:rsidRDefault="00AE649C" w:rsidP="00423C3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23C34" w:rsidP="00423C3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23C3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23C34" w:rsidR="00AE649C" w:rsidRPr="00B76F3C">
      <w:pPr>
        <w:pStyle w:val="SudSjedite"/>
      </w:pPr>
      <w:r>
        <w:tab/>
      </w:r>
    </w:p>
    <w:p w:rsidRDefault="00423C34" w:rsidP="00423C34" w:rsidR="00423C34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 xml:space="preserve">         Poslovni broj: 4 St-296/16-20</w:t>
      </w:r>
    </w:p>
    <w:p w:rsidRDefault="00423C34" w:rsidP="00423C34" w:rsidR="00423C34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423C34" w:rsidP="00423C34" w:rsidR="00423C34">
      <w:pPr>
        <w:spacing w:after="0"/>
        <w:rPr>
          <w:rFonts w:cs="Times New Roman"/>
        </w:rPr>
      </w:pPr>
    </w:p>
    <w:p w:rsidRDefault="00423C34" w:rsidP="00423C34" w:rsidR="00423C34">
      <w:pPr>
        <w:spacing w:after="0"/>
        <w:ind w:firstLine="720"/>
        <w:rPr>
          <w:rFonts w:cs="Times New Roman"/>
          <w:b/>
        </w:rPr>
      </w:pPr>
    </w:p>
    <w:p w:rsidRDefault="00423C34" w:rsidP="00423C34" w:rsidR="00423C34">
      <w:pPr>
        <w:spacing w:after="0"/>
        <w:ind w:firstLine="720"/>
        <w:rPr>
          <w:rFonts w:cs="Times New Roman"/>
          <w:b/>
        </w:rPr>
      </w:pPr>
    </w:p>
    <w:p w:rsidRDefault="00423C34" w:rsidP="00423C34" w:rsidR="00423C34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423C34" w:rsidP="00423C34" w:rsidR="00423C34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423C34" w:rsidP="00423C34" w:rsidR="00423C34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423C34" w:rsidP="00423C34" w:rsidR="00423C34">
      <w:pPr>
        <w:spacing w:after="0"/>
        <w:jc w:val="both"/>
        <w:rPr>
          <w:rFonts w:cs="Times New Roman"/>
          <w:lang w:val="pt-BR"/>
        </w:rPr>
      </w:pPr>
    </w:p>
    <w:p w:rsidRDefault="00423C34" w:rsidP="00423C34" w:rsidR="00423C3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423C34" w:rsidP="00423C34" w:rsidR="00423C3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23C34" w:rsidP="00423C34" w:rsidR="00423C34">
      <w:pPr>
        <w:spacing w:after="0"/>
        <w:jc w:val="both"/>
        <w:rPr>
          <w:rFonts w:cs="Times New Roman"/>
        </w:rPr>
      </w:pPr>
    </w:p>
    <w:p w:rsidRDefault="00423C34" w:rsidP="00423C34" w:rsidR="00423C34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423C34" w:rsidP="00423C34" w:rsidR="00423C34">
      <w:pPr>
        <w:spacing w:after="0"/>
        <w:rPr>
          <w:szCs w:val="22"/>
          <w:lang w:eastAsia="hr-HR"/>
        </w:rPr>
      </w:pPr>
    </w:p>
    <w:p w:rsidRDefault="00423C34" w:rsidP="00423C34" w:rsidR="00423C34">
      <w:pPr>
        <w:spacing w:after="0"/>
        <w:jc w:val="both"/>
        <w:rPr>
          <w:rFonts w:cs="Times New Roman"/>
        </w:rPr>
      </w:pPr>
    </w:p>
    <w:p w:rsidRDefault="00423C34" w:rsidP="00423C34" w:rsidR="00423C34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Autoprijevoz H U Đ E K d.o.o., </w:t>
      </w:r>
      <w:proofErr w:type="spellStart"/>
      <w:r>
        <w:rPr>
          <w:rFonts w:cs="Times New Roman"/>
        </w:rPr>
        <w:t>Žigrovec</w:t>
      </w:r>
      <w:proofErr w:type="spellEnd"/>
      <w:r>
        <w:rPr>
          <w:rFonts w:cs="Times New Roman"/>
        </w:rPr>
        <w:t>, Vrtna ulica 2, OIB: 72512366974, 21. rujna 2016.</w:t>
      </w:r>
    </w:p>
    <w:p w:rsidRDefault="00423C34" w:rsidP="00423C34" w:rsidR="00423C34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423C34" w:rsidP="00423C34" w:rsidR="00423C34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 j e š i o    j e</w:t>
      </w:r>
    </w:p>
    <w:p w:rsidRDefault="00423C34" w:rsidP="00423C34" w:rsidR="00423C34">
      <w:pPr>
        <w:spacing w:after="0"/>
        <w:jc w:val="both"/>
        <w:rPr>
          <w:rFonts w:cs="Times New Roman"/>
        </w:rPr>
      </w:pPr>
    </w:p>
    <w:p w:rsidRDefault="00423C34" w:rsidP="00423C34" w:rsidR="00423C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Autoprijevoz H U Đ E K d.o.o., </w:t>
      </w:r>
      <w:proofErr w:type="spellStart"/>
      <w:r>
        <w:rPr>
          <w:rFonts w:cs="Times New Roman"/>
        </w:rPr>
        <w:t>Žigrovec</w:t>
      </w:r>
      <w:proofErr w:type="spellEnd"/>
      <w:r>
        <w:rPr>
          <w:rFonts w:cs="Times New Roman"/>
        </w:rPr>
        <w:t>, Vrtna ulica 2, OIB: 72512366974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22029616, iznos od 8.000,00 kn na ime predujmljivanja troškova prethodnog i otvorenog stečajnog postupka.</w:t>
      </w:r>
    </w:p>
    <w:p w:rsidRDefault="00423C34" w:rsidP="00423C34" w:rsidR="00423C34">
      <w:pPr>
        <w:spacing w:after="0"/>
        <w:jc w:val="both"/>
        <w:rPr>
          <w:rFonts w:cs="Times New Roman"/>
        </w:rPr>
      </w:pPr>
    </w:p>
    <w:p w:rsidRDefault="00423C34" w:rsidP="00423C34" w:rsidR="00423C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423C34" w:rsidP="00423C34" w:rsidR="00423C34">
      <w:pPr>
        <w:spacing w:after="0"/>
        <w:ind w:firstLine="708"/>
        <w:jc w:val="both"/>
        <w:rPr>
          <w:rFonts w:cs="Times New Roman"/>
        </w:rPr>
      </w:pPr>
    </w:p>
    <w:p w:rsidRDefault="00423C34" w:rsidP="00423C34" w:rsidR="00423C3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21. rujna 2016.</w:t>
      </w:r>
    </w:p>
    <w:p w:rsidRDefault="00423C34" w:rsidP="00423C34" w:rsidR="00423C34">
      <w:pPr>
        <w:spacing w:after="0"/>
        <w:jc w:val="center"/>
        <w:rPr>
          <w:rFonts w:cs="Times New Roman"/>
        </w:rPr>
      </w:pPr>
    </w:p>
    <w:p w:rsidRDefault="00423C34" w:rsidP="00423C34" w:rsidR="00423C3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423C34" w:rsidP="00423C34" w:rsidR="00423C34">
      <w:pPr>
        <w:spacing w:after="0"/>
        <w:jc w:val="both"/>
        <w:rPr>
          <w:rFonts w:cs="Times New Roman"/>
        </w:rPr>
      </w:pPr>
    </w:p>
    <w:p w:rsidRDefault="00423C34" w:rsidP="00423C34" w:rsidR="00423C34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Nemec</w:t>
      </w:r>
    </w:p>
    <w:p w:rsidRDefault="00423C34" w:rsidP="00423C34" w:rsidR="00423C34">
      <w:pPr>
        <w:spacing w:after="0"/>
        <w:jc w:val="both"/>
        <w:rPr>
          <w:rFonts w:cs="Times New Roman"/>
        </w:rPr>
      </w:pPr>
    </w:p>
    <w:p w:rsidRDefault="00423C34" w:rsidP="00423C34" w:rsidR="00423C34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423C34" w:rsidP="00423C34" w:rsidR="00423C34">
      <w:pPr>
        <w:spacing w:after="0"/>
        <w:jc w:val="both"/>
        <w:rPr>
          <w:rFonts w:cs="Times New Roman"/>
        </w:rPr>
      </w:pPr>
    </w:p>
    <w:p w:rsidRDefault="00423C34" w:rsidP="00423C34" w:rsidR="00423C3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423C34" w:rsidP="00423C34" w:rsidR="00423C34">
      <w:pPr>
        <w:spacing w:after="0"/>
        <w:jc w:val="both"/>
        <w:rPr>
          <w:rFonts w:cs="Times New Roman"/>
        </w:rPr>
      </w:pPr>
    </w:p>
    <w:p w:rsidRDefault="00423C34" w:rsidP="00423C34" w:rsidR="00423C3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DNA: </w:t>
      </w:r>
    </w:p>
    <w:p w:rsidRDefault="00423C34" w:rsidP="00423C34" w:rsidR="00423C3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suda</w:t>
      </w:r>
    </w:p>
    <w:p w:rsidRDefault="00423C34" w:rsidP="00423C34" w:rsidR="00423C34">
      <w:pPr>
        <w:spacing w:after="0"/>
        <w:rPr>
          <w:rFonts w:hAnsiTheme="minorHAnsi" w:asciiTheme="minorHAnsi"/>
          <w:sz w:val="22"/>
          <w:szCs w:val="22"/>
        </w:rPr>
      </w:pPr>
    </w:p>
    <w:p w:rsidRDefault="00CB0EA4" w:rsidP="00423C34" w:rsidR="00CB0EA4">
      <w:pPr>
        <w:pStyle w:val="Naslovdokumenta"/>
        <w:spacing w:after="0"/>
      </w:pPr>
    </w:p>
    <w:p w:rsidRDefault="0071688E" w:rsidP="00423C34" w:rsidR="0071688E">
      <w:pPr>
        <w:pStyle w:val="Poetniodjeljak"/>
        <w:spacing w:after="0"/>
      </w:pPr>
    </w:p>
    <w:p w:rsidRDefault="00A21F0D" w:rsidP="00423C34" w:rsidR="00A21F0D">
      <w:pPr>
        <w:pStyle w:val="NormaleSPIS"/>
        <w:spacing w:after="0"/>
        <w:rPr>
          <w:noProof/>
        </w:rPr>
      </w:pPr>
    </w:p>
    <w:p w:rsidRDefault="00DA0242" w:rsidP="00423C34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34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60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 na uplatu 8.000</izvorni_sadrzaj>
    <derivirana_varijabla naziv="DomainObject.Primjedba_1">-poziv vjerovnicima na uplatu 8.000</derivirana_varijabla>
  </DomainObject.Primjedba>
  <DomainObject.Oznaka>
    <izvorni_sadrzaj>St-296/2016-20</izvorni_sadrzaj>
    <derivirana_varijabla naziv="DomainObject.Oznaka_1">St-296/2016-20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H U Đ E K društvo s ograničenom odgovornošću za prijevoz robe i tereta cestom zastupanog po punomoćniku Daliborka Huđek</izvorni_sadrzaj>
    <derivirana_varijabla naziv="DomainObject.Predmet.ProtustrankaFormated_1">  Autoprijevoz H U Đ E K društvo s ograničenom odgovornošću za prijevoz robe i tereta cestom zastupanog po punomoćniku Daliborka Huđek</derivirana_varijabla>
  </DomainObject.Predmet.ProtustrankaFormated>
  <DomainObject.Predmet.ProtustrankaFormatedOIB>
    <izvorni_sadrzaj>  Autoprijevoz H U Đ E K društvo s ograničenom odgovornošću za prijevoz robe i tereta cestom, OIB 72512366974 zastupanog po punomoćniku Daliborka Huđek</izvorni_sadrzaj>
    <derivirana_varijabla naziv="DomainObject.Predmet.ProtustrankaFormatedOIB_1">  Autoprijevoz H U Đ E K društvo s ograničenom odgovornošću za prijevoz robe i tereta cestom, OIB 72512366974 zastupanog po punomoćniku Daliborka Huđek</derivirana_varijabla>
  </DomainObject.Predmet.ProtustrankaFormatedOIB>
  <DomainObject.Predmet.ProtustrankaFormatedWithAdress>
    <izvorni_sadrzaj> Autoprijevoz H U Đ E K društvo s ograničenom odgovornošću za prijevoz robe i tereta cestom, Vrtna Ulica 2, 42204 Žigrovec zastupanog po punomoćniku Daliborka Huđek</izvorni_sadrzaj>
    <derivirana_varijabla naziv="DomainObject.Predmet.ProtustrankaFormatedWithAdress_1"> Autoprijevoz H U Đ E K društvo s ograničenom odgovornošću za prijevoz robe i tereta cestom, Vrtna Ulica 2, 42204 Žigrovec zastupanog po punomoćniku Daliborka Huđek</derivirana_varijabla>
  </DomainObject.Predmet.ProtustrankaFormatedWithAdress>
  <DomainObject.Predmet.ProtustrankaFormatedWithAdressOIB>
    <izvorni_sadrzaj> Autoprijevoz H U Đ E K društvo s ograničenom odgovornošću za prijevoz robe i tereta cestom, OIB 72512366974, Vrtna Ulica 2, 42204 Žigrovec zastupanog po punomoćniku Daliborka Huđek</izvorni_sadrzaj>
    <derivirana_varijabla naziv="DomainObject.Predmet.ProtustrankaFormatedWithAdressOIB_1"> Autoprijevoz H U Đ E K društvo s ograničenom odgovornošću za prijevoz robe i tereta cestom, OIB 72512366974, Vrtna Ulica 2, 42204 Žigrovec zastupanog po punomoćniku Daliborka Huđek</derivirana_varijabla>
  </DomainObject.Predmet.ProtustrankaFormatedWithAdressOIB>
  <DomainObject.Predmet.ProtustrankaWithAdress>
    <izvorni_sadrzaj>Autoprijevoz H U Đ E K društvo s ograničenom odgovornošću za prijevoz robe i tereta cestom Vrtna Ulica 2, 42204 Žigrovec</izvorni_sadrzaj>
    <derivirana_varijabla naziv="DomainObject.Predmet.ProtustrankaWithAdress_1">Autoprijevoz H U Đ E K društvo s ograničenom odgovornošću za prijevoz robe i tereta cestom Vrtna Ulica 2, 42204 Žigrovec</derivirana_varijabla>
  </DomainObject.Predmet.ProtustrankaWithAdress>
  <DomainObject.Predmet.ProtustrankaWithAdressOIB>
    <izvorni_sadrzaj>Autoprijevoz H U Đ E K društvo s ograničenom odgovornošću za prijevoz robe i tereta cestom, OIB 72512366974, Vrtna Ulica 2, 42204 Žigrovec</izvorni_sadrzaj>
    <derivirana_varijabla naziv="DomainObject.Predmet.ProtustrankaWithAdressOIB_1">Autoprijevoz H U Đ E K društvo s ograničenom odgovornošću za prijevoz robe i tereta cestom, OIB 72512366974, Vrtna Ulica 2, 42204 Žigrovec</derivirana_varijabla>
  </DomainObject.Predmet.ProtustrankaWithAdressOIB>
  <DomainObject.Predmet.ProtustrankaNazivFormated>
    <izvorni_sadrzaj>Autoprijevoz H U Đ E K društvo s ograničenom odgovornošću za prijevoz robe i tereta cestom</izvorni_sadrzaj>
    <derivirana_varijabla naziv="DomainObject.Predmet.ProtustrankaNazivFormated_1">Autoprijevoz H U Đ E K društvo s ograničenom odgovornošću za prijevoz robe i tereta cestom</derivirana_varijabla>
  </DomainObject.Predmet.ProtustrankaNazivFormated>
  <DomainObject.Predmet.ProtustrankaNazivFormatedOIB>
    <izvorni_sadrzaj>Autoprijevoz H U Đ E K društvo s ograničenom odgovornošću za prijevoz robe i tereta cestom, OIB 72512366974</izvorni_sadrzaj>
    <derivirana_varijabla naziv="DomainObject.Predmet.ProtustrankaNazivFormatedOIB_1">Autoprijevoz H U Đ E K društvo s ograničenom odgovornošću za prijevoz robe i tereta cestom, OIB 72512366974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68031.67</izvorni_sadrzaj>
    <derivirana_varijabla naziv="DomainObject.Predmet.TrenutnaVrijednost_1">68031.67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H U Đ E K društvo s ograničenom odgovornošću za prijevoz robe i tereta cestom zastupanog po punomoćniku Daliborka Huđek</item>
    </izvorni_sadrzaj>
    <derivirana_varijabla naziv="DomainObject.Predmet.ProtuStrankaListFormated_1">
      <item>Autoprijevoz H U Đ E K društvo s ograničenom odgovornošću za prijevoz robe i tereta cestom zastupanog po punomoćniku Daliborka Huđek</item>
    </derivirana_varijabla>
  </DomainObject.Predmet.ProtuStrankaListFormated>
  <DomainObject.Predmet.ProtuStrankaListFormatedOIB>
    <izvorni_sadrzaj>
      <item>Autoprijevoz H U Đ E K društvo s ograničenom odgovornošću za prijevoz robe i tereta cestom, OIB 72512366974 zastupanog po punomoćniku Daliborka Huđek</item>
    </izvorni_sadrzaj>
    <derivirana_varijabla naziv="DomainObject.Predmet.ProtuStrankaListFormatedOIB_1">
      <item>Autoprijevoz H U Đ E K društvo s ograničenom odgovornošću za prijevoz robe i tereta cestom, OIB 72512366974 zastupanog po punomoćniku Daliborka Huđek</item>
    </derivirana_varijabla>
  </DomainObject.Predmet.ProtuStrankaListFormatedOIB>
  <DomainObject.Predmet.ProtuStrankaListFormatedWithAdress>
    <izvorni_sadrzaj>
      <item>Autoprijevoz H U Đ E K društvo s ograničenom odgovornošću za prijevoz robe i tereta cestom, Vrtna Ulica 2, 42204 Žigrovec zastupanog po punomoćniku Daliborka Huđek</item>
    </izvorni_sadrzaj>
    <derivirana_varijabla naziv="DomainObject.Predmet.ProtuStrankaListFormatedWithAdress_1">
      <item>Autoprijevoz H U Đ E K društvo s ograničenom odgovornošću za prijevoz robe i tereta cestom, Vrtna Ulica 2, 42204 Žigrovec zastupanog po punomoćniku Daliborka Huđek</item>
    </derivirana_varijabla>
  </DomainObject.Predmet.ProtuStrankaListFormatedWithAdress>
  <DomainObject.Predmet.ProtuStrankaListFormatedWithAdressOIB>
    <izvorni_sadrzaj>
      <item>Autoprijevoz H U Đ E K društvo s ograničenom odgovornošću za prijevoz robe i tereta cestom, OIB 72512366974, Vrtna Ulica 2, 42204 Žigrovec zastupanog po punomoćniku Daliborka Huđek</item>
    </izvorni_sadrzaj>
    <derivirana_varijabla naziv="DomainObject.Predmet.ProtuStrankaListFormatedWithAdressOIB_1">
      <item>Autoprijevoz H U Đ E K društvo s ograničenom odgovornošću za prijevoz robe i tereta cestom, OIB 72512366974, Vrtna Ulica 2, 42204 Žigrovec zastupanog po punomoćniku Daliborka Huđek</item>
    </derivirana_varijabla>
  </DomainObject.Predmet.ProtuStrankaListFormatedWithAdressOIB>
  <DomainObject.Predmet.ProtuStrankaListNazivFormated>
    <izvorni_sadrzaj>
      <item>Autoprijevoz H U Đ E K društvo s ograničenom odgovornošću za prijevoz robe i tereta cestom</item>
    </izvorni_sadrzaj>
    <derivirana_varijabla naziv="DomainObject.Predmet.ProtuStrankaListNazivFormated_1">
      <item>Autoprijevoz H U Đ E K društvo s ograničenom odgovornošću za prijevoz robe i tereta cestom</item>
    </derivirana_varijabla>
  </DomainObject.Predmet.ProtuStrankaListNazivFormated>
  <DomainObject.Predmet.ProtuStrankaListNazivFormatedOIB>
    <izvorni_sadrzaj>
      <item>Autoprijevoz H U Đ E K društvo s ograničenom odgovornošću za prijevoz robe i tereta cestom, OIB 72512366974</item>
    </izvorni_sadrzaj>
    <derivirana_varijabla naziv="DomainObject.Predmet.ProtuStrankaListNazivFormatedOIB_1">
      <item>Autoprijevoz H U Đ E K društvo s ograničenom odgovornošću za prijevoz robe i tereta cestom, OIB 72512366974</item>
    </derivirana_varijabla>
  </DomainObject.Predmet.ProtuStrankaListNazivFormatedOIB>
  <DomainObject.Predmet.OstaliListFormated>
    <izvorni_sadrzaj>
      <item>Županijsko državno odvjetništvo u Varaždinu</item>
      <item>Daliborka Huđek punomoćnik sudionika u postupku Autoprijevoz H U Đ E K društvo s ograničenom odgovornošću za prijevoz robe i tereta cestom</item>
      <item>Vlatka Pižeta</item>
      <item>Vlatka Pižeta, pun. direktora</item>
    </izvorni_sadrzaj>
    <derivirana_varijabla naziv="DomainObject.Predmet.OstaliListFormated_1">
      <item>Županijsko državno odvjetništvo u Varaždinu</item>
      <item>Daliborka Huđek punomoćnik sudionika u postupku Autoprijevoz H U Đ E K društvo s ograničenom odgovornošću za prijevoz robe i tereta cestom</item>
      <item>Vlatka Pižeta</item>
      <item>Vlatka Pižeta, pun. direktora</item>
    </derivirana_varijabla>
  </DomainObject.Predmet.OstaliListFormated>
  <DomainObject.Predmet.OstaliListFormatedOIB>
    <izvorni_sadrzaj>
      <item>Županijsko državno odvjetništvo u Varaždinu</item>
      <item>Daliborka Huđek, OIB 73525538546 punomoćnik sudionika u postupku Autoprijevoz H U Đ E K društvo s ograničenom odgovornošću za prijevoz robe i tereta cestom</item>
      <item>Vlatka Pižeta</item>
      <item>Vlatka Pižeta, pun. direktora</item>
    </izvorni_sadrzaj>
    <derivirana_varijabla naziv="DomainObject.Predmet.OstaliListFormatedOIB_1">
      <item>Županijsko državno odvjetništvo u Varaždinu</item>
      <item>Daliborka Huđek, OIB 73525538546 punomoćnik sudionika u postupku Autoprijevoz H U Đ E K društvo s ograničenom odgovornošću za prijevoz robe i tereta cestom</item>
      <item>Vlatka Pižeta</item>
      <item>Vlatka Pižeta, pun. direktora</item>
    </derivirana_varijabla>
  </DomainObject.Predmet.OstaliListFormatedOIB>
  <DomainObject.Predmet.OstaliListFormatedWithAdress>
    <izvorni_sadrzaj>
      <item>Županijsko državno odvjetništvo u Varaždinu</item>
      <item>Daliborka Huđek, Vrtna 2, 42204 Žigrovec punomoćnik sudionika u postupku Autoprijevoz H U Đ E K društvo s ograničenom odgovornošću za prijevoz robe i tereta cestom</item>
      <item>Vlatka Pižeta, Hallerova aleja 4, 42000 Varaždin</item>
      <item>Vlatka Pižeta, pun. direktora, Hallerova aleja 4, 42000 Varaždin</item>
    </izvorni_sadrzaj>
    <derivirana_varijabla naziv="DomainObject.Predmet.OstaliListFormatedWithAdress_1">
      <item>Županijsko državno odvjetništvo u Varaždinu</item>
      <item>Daliborka Huđek, Vrtna 2, 42204 Žigrovec punomoćnik sudionika u postupku Autoprijevoz H U Đ E K društvo s ograničenom odgovornošću za prijevoz robe i tereta cestom</item>
      <item>Vlatka Pižeta, Hallerova aleja 4, 42000 Varaždin</item>
      <item>Vlatka Pižeta, pun. direktora, Hallerova aleja 4, 42000 Varaždin</item>
    </derivirana_varijabla>
  </DomainObject.Predmet.OstaliListFormatedWithAdress>
  <DomainObject.Predmet.OstaliListFormatedWithAdressOIB>
    <izvorni_sadrzaj>
      <item>Županijsko državno odvjetništvo u Varaždinu</item>
      <item>Daliborka Huđek, OIB 73525538546, Vrtna 2, 42204 Žigrovec punomoćnik sudionika u postupku Autoprijevoz H U Đ E K društvo s ograničenom odgovornošću za prijevoz robe i tereta cestom</item>
      <item>Vlatka Pižeta, Hallerova aleja 4, 42000 Varaždin</item>
      <item>Vlatka Pižeta, pun. direktora, Hallerova aleja 4, 42000 Varaždin</item>
    </izvorni_sadrzaj>
    <derivirana_varijabla naziv="DomainObject.Predmet.OstaliListFormatedWithAdressOIB_1">
      <item>Županijsko državno odvjetništvo u Varaždinu</item>
      <item>Daliborka Huđek, OIB 73525538546, Vrtna 2, 42204 Žigrovec punomoćnik sudionika u postupku Autoprijevoz H U Đ E K društvo s ograničenom odgovornošću za prijevoz robe i tereta cestom</item>
      <item>Vlatka Pižeta, Hallerova aleja 4, 42000 Varaždin</item>
      <item>Vlatka Pižeta, pun. direktora, Hallerova aleja 4, 42000 Varaždin</item>
    </derivirana_varijabla>
  </DomainObject.Predmet.OstaliListFormatedWithAdressOIB>
  <DomainObject.Predmet.OstaliListNazivFormated>
    <izvorni_sadrzaj>
      <item>Županijsko državno odvjetništvo u Varaždinu</item>
      <item>Daliborka Huđek</item>
      <item>Vlatka Pižeta</item>
      <item>Vlatka Pižeta, pun. direktora</item>
    </izvorni_sadrzaj>
    <derivirana_varijabla naziv="DomainObject.Predmet.OstaliListNazivFormated_1">
      <item>Županijsko državno odvjetništvo u Varaždinu</item>
      <item>Daliborka Huđek</item>
      <item>Vlatka Pižeta</item>
      <item>Vlatka Pižeta, pun. direktora</item>
    </derivirana_varijabla>
  </DomainObject.Predmet.OstaliListNazivFormated>
  <DomainObject.Predmet.OstaliListNazivFormatedOIB>
    <izvorni_sadrzaj>
      <item>Županijsko državno odvjetništvo u Varaždinu</item>
      <item>Daliborka Huđek, OIB 73525538546</item>
      <item>Vlatka Pižeta</item>
      <item>Vlatka Pižeta, pun. direktora</item>
    </izvorni_sadrzaj>
    <derivirana_varijabla naziv="DomainObject.Predmet.OstaliListNazivFormatedOIB_1">
      <item>Županijsko državno odvjetništvo u Varaždinu</item>
      <item>Daliborka Huđek, OIB 73525538546</item>
      <item>Vlatka Pižeta</item>
      <item>Vlatka Pižeta, pun. direktora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St-296/2016-20</izvorni_sadrzaj>
    <derivirana_varijabla naziv="DomainObject.PoslovniBrojDokumenta_1">St-296/2016-20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H U Đ E K društvo s ograničenom odgovornošću za prijevoz robe i tereta cestom</izvorni_sadrzaj>
    <derivirana_varijabla naziv="DomainObject.Predmet.ProtustrankaIDrugi_1">Autoprijevoz H U Đ E K društvo s ograničenom odgovornošću za prijevoz robe i tereta cestom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Autoprijevoz H U Đ E K društvo s ograničenom odgovornošću za prijevoz robe i tereta cestom, OIB 72512366974, Vrtna Ulica 2, 42204 Žigrovec</izvorni_sadrzaj>
    <derivirana_varijabla naziv="DomainObject.Predmet.ProtustrankaIDrugiAdressOIB_1">Autoprijevoz H U Đ E K društvo s ograničenom odgovornošću za prijevoz robe i tereta cestom, OIB 72512366974, Vrtna Ulica 2,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H U Đ E K društvo s ograničenom odgovornošću za prijevoz robe i tereta cestom</item>
      <item>Financijska agencija</item>
      <item>Županijsko državno odvjetništvo u Varaždinu</item>
      <item>Daliborka Huđek</item>
      <item>Vlatka Pižeta</item>
      <item>Vlatka Pižeta, pun. direktora</item>
    </izvorni_sadrzaj>
    <derivirana_varijabla naziv="DomainObject.Predmet.SudioniciListNaziv_1">
      <item>Autoprijevoz H U Đ E K društvo s ograničenom odgovornošću za prijevoz robe i tereta cestom</item>
      <item>Financijska agencija</item>
      <item>Županijsko državno odvjetništvo u Varaždinu</item>
      <item>Daliborka Huđek</item>
      <item>Vlatka Pižeta</item>
      <item>Vlatka Pižeta, pun. direktora</item>
    </derivirana_varijabla>
  </DomainObject.Predmet.SudioniciListNaziv>
  <DomainObject.Predmet.SudioniciListAdressOIB>
    <izvorni_sadrzaj>
      <item>Autoprijevoz H U Đ E K društvo s ograničenom odgovornošću za prijevoz robe i tereta cestom, OIB 72512366974, Vrtna Ulica 2,42204 Žigrovec</item>
      <item>Financijska agencija, OIB 85821130368, A. Cesarca 2,42000 Varaždin</item>
      <item>Županijsko državno odvjetništvo u Varaždinu</item>
      <item>Daliborka Huđek, OIB 73525538546, Vrtna 2,42204 Žigrovec</item>
      <item>Vlatka Pižeta, Hallerova aleja 4,42000 Varaždin</item>
      <item>Vlatka Pižeta, pun. direktora, Hallerova aleja 4,42000 Varaždin</item>
    </izvorni_sadrzaj>
    <derivirana_varijabla naziv="DomainObject.Predmet.SudioniciListAdressOIB_1">
      <item>Autoprijevoz H U Đ E K društvo s ograničenom odgovornošću za prijevoz robe i tereta cestom, OIB 72512366974, Vrtna Ulica 2,42204 Žigrovec</item>
      <item>Financijska agencija, OIB 85821130368, A. Cesarca 2,42000 Varaždin</item>
      <item>Županijsko državno odvjetništvo u Varaždinu</item>
      <item>Daliborka Huđek, OIB 73525538546, Vrtna 2,42204 Žigrovec</item>
      <item>Vlatka Pižeta, Hallerova aleja 4,42000 Varaždin</item>
      <item>Vlatka Pižeta, pun. direktora, Hallerova aleja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97907-088B-4806-8724-358CCBD99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1256</properties:Characters>
  <properties:Lines>54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2016-09-21T08:18:00Z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St-296/2016-20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