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002b" w14:paraId="3fb002b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C833B8">
        <w:t>1112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C833B8">
        <w:t>6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D03A7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REPUBLIKA</w:t>
      </w:r>
      <w:r w:rsidR="003C5692">
        <w:t xml:space="preserve">  </w:t>
      </w:r>
      <w:r w:rsidRPr="001A6A6A">
        <w:t xml:space="preserve">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A82588" w:rsidP="00A82588" w:rsidR="00A82588" w:rsidRPr="0074324A">
      <w:pPr>
        <w:jc w:val="both"/>
      </w:pPr>
    </w:p>
    <w:p w:rsidRDefault="00A82588" w:rsidP="007A5232" w:rsidR="007A5232">
      <w:pPr>
        <w:jc w:val="both"/>
      </w:pPr>
      <w:r w:rsidRPr="0074324A">
        <w:tab/>
      </w:r>
      <w:r w:rsidR="00C833B8" w:rsidRPr="00FA1BFE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C833B8">
        <w:t>NEBO jednostavno društvo s ograničenom odgovornošću za trgovinu i usluge, Vinkovci, Josipa bana Jelačića 29/a</w:t>
      </w:r>
      <w:r w:rsidR="00C833B8" w:rsidRPr="00FA1BFE">
        <w:t>, MBS 0301</w:t>
      </w:r>
      <w:r w:rsidR="00C833B8">
        <w:t>31750</w:t>
      </w:r>
      <w:r w:rsidR="00C833B8" w:rsidRPr="00FA1BFE">
        <w:t>, OIB 7</w:t>
      </w:r>
      <w:r w:rsidR="00C833B8">
        <w:t>6524220812</w:t>
      </w:r>
      <w:r w:rsidR="00C833B8" w:rsidRPr="0041082E">
        <w:t xml:space="preserve">, dana </w:t>
      </w:r>
      <w:r w:rsidR="00C833B8">
        <w:t>6</w:t>
      </w:r>
      <w:r w:rsidR="00C833B8" w:rsidRPr="00CC1B85">
        <w:t xml:space="preserve">. </w:t>
      </w:r>
      <w:r w:rsidR="00C833B8">
        <w:t>rujn</w:t>
      </w:r>
      <w:r w:rsidR="00C833B8" w:rsidRPr="00CC1B85">
        <w:t>a 2018</w:t>
      </w:r>
      <w:r w:rsidR="00C833B8" w:rsidRPr="0041082E">
        <w:t>.</w:t>
      </w:r>
    </w:p>
    <w:p w:rsidRDefault="00C27734" w:rsidP="00C27734" w:rsidR="00C27734">
      <w:pPr>
        <w:jc w:val="both"/>
      </w:pPr>
    </w:p>
    <w:p w:rsidRDefault="008F54A5" w:rsidP="00306AC6" w:rsidR="008F54A5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947F95" w:rsidRPr="00947F95">
        <w:t xml:space="preserve">Nebojša Dakić, </w:t>
      </w:r>
      <w:r w:rsidR="006E27A2">
        <w:t>P</w:t>
      </w:r>
      <w:r w:rsidR="00947F95" w:rsidRPr="00947F95">
        <w:t>etrovci, Ulica Mitra Nađa 37</w:t>
      </w:r>
      <w:r w:rsidR="007A5232" w:rsidRPr="007A5232">
        <w:t xml:space="preserve">, OIB </w:t>
      </w:r>
      <w:r w:rsidR="00947F95">
        <w:t>49393636145</w:t>
      </w:r>
      <w:r w:rsidR="00D17B95">
        <w:t xml:space="preserve">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947F95">
        <w:t>1112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550EFA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947F95">
        <w:t>1112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947F95" w:rsidRPr="00947F95">
        <w:t xml:space="preserve">Nebojša Dakić, </w:t>
      </w:r>
      <w:r w:rsidR="006E27A2">
        <w:t>P</w:t>
      </w:r>
      <w:r w:rsidR="00947F95" w:rsidRPr="00947F95">
        <w:t>etrovci, Ulica Mitra Nađa 37, OIB 49393636145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550EFA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FA0874">
        <w:t>1112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87393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FA0874">
        <w:t>1112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FA0874" w:rsidRPr="00FA0874">
        <w:t xml:space="preserve">Nebojša Dakić, </w:t>
      </w:r>
      <w:r w:rsidR="006E27A2">
        <w:t>P</w:t>
      </w:r>
      <w:r w:rsidR="00FA0874" w:rsidRPr="00FA0874">
        <w:t>etrovci, Ulica Mitra Nađa 37, OIB 49393636145</w:t>
      </w:r>
      <w:r w:rsidR="006559AB">
        <w:t xml:space="preserve">, </w:t>
      </w:r>
      <w:r>
        <w:t>te se istoj zabranjuje da tu tražbinu naplati ili inače raspolaže njome.</w:t>
      </w:r>
    </w:p>
    <w:p w:rsidRDefault="009E632C" w:rsidP="00B976DE" w:rsidR="009E632C">
      <w:pPr>
        <w:ind w:hanging="284" w:left="993"/>
        <w:jc w:val="both"/>
      </w:pPr>
    </w:p>
    <w:p w:rsidRDefault="00B976DE" w:rsidP="00B976DE" w:rsidR="00B976DE">
      <w:pPr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FA0874" w:rsidRPr="00FA0874">
        <w:t>NEBO jednostavno društvo s ograničenom odgovornošću za trgovinu i usluge, Vinkovci, Josipa bana Jelačića 29/a, MBS 030131750, OIB 76524220812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983462" w:rsidP="005C1C83" w:rsidR="00983462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7A75BF" w:rsidP="007A75BF" w:rsidR="00B976DE">
      <w:pPr>
        <w:ind w:firstLine="720"/>
        <w:jc w:val="both"/>
      </w:pPr>
      <w:r>
        <w:rPr>
          <w:bCs/>
        </w:rPr>
        <w:t>Predlagatelj FINA je d</w:t>
      </w:r>
      <w:r>
        <w:t xml:space="preserve">ana </w:t>
      </w:r>
      <w:r w:rsidR="00FA0874">
        <w:t>5</w:t>
      </w:r>
      <w:r>
        <w:t>.0</w:t>
      </w:r>
      <w:r w:rsidR="00FA0874">
        <w:t>9</w:t>
      </w:r>
      <w:r>
        <w:t xml:space="preserve">.2018. podnijela ovom sudu prijedlog za otvaranje stečajnog postupka nad dužnikom </w:t>
      </w:r>
      <w:r w:rsidR="00FA0874" w:rsidRPr="00FA0874">
        <w:t>NEBO jednostavno društvo s ograničenom odgovornošću za trgovinu i usluge, Vinkovci, Josipa bana Jelačića 29/a, MBS 030131750, OIB 76524220812</w:t>
      </w:r>
      <w:r>
        <w:t>, temeljem odredbe čl. 110. st. 1. Stečajnog zakona (NN 71/15 i 104/17, dalje: SZ)</w:t>
      </w:r>
      <w:r w:rsidR="006F5E4D">
        <w:t>, a rješenjem poslovnog broja 14 St-</w:t>
      </w:r>
      <w:r w:rsidR="00324643">
        <w:t>1112</w:t>
      </w:r>
      <w:r w:rsidR="006F5E4D">
        <w:t>/18-</w:t>
      </w:r>
      <w:r w:rsidR="00324643">
        <w:t>3</w:t>
      </w:r>
      <w:r w:rsidR="006F5E4D">
        <w:t xml:space="preserve"> od </w:t>
      </w:r>
      <w:r w:rsidR="00324643">
        <w:t>6</w:t>
      </w:r>
      <w:r w:rsidR="006F5E4D">
        <w:t>.0</w:t>
      </w:r>
      <w:r w:rsidR="00324643">
        <w:t>9</w:t>
      </w:r>
      <w:r w:rsidR="006F5E4D">
        <w:t>.2018. pokrenut je prethodni postupak.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AF1443">
        <w:t>3</w:t>
      </w:r>
      <w:r>
        <w:t>.500,00 kn za namirenje troškova stečajnog postupka sud je odredio temeljem iznosa minimalne nagrade privremenom stečajnom upravitelju sukladno čl. 94. SZ, te čl. 4. Uredbe o kriterijima i načinu obračuna i plaćanja nagrade stečajnim upraviteljima</w:t>
      </w:r>
      <w:r w:rsidR="00E3600F">
        <w:t xml:space="preserve"> – NN 105/15, 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43771A"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</w:p>
    <w:p w:rsidRDefault="00C8024A" w:rsidP="00725472" w:rsidR="00C8024A">
      <w:pPr>
        <w:jc w:val="both"/>
      </w:pPr>
    </w:p>
    <w:p w:rsidRDefault="00725472" w:rsidP="00725472" w:rsidR="00725472">
      <w:pPr>
        <w:jc w:val="both"/>
      </w:pPr>
    </w:p>
    <w:p w:rsidRDefault="00B976DE" w:rsidP="000A0078" w:rsidR="00983462">
      <w:pPr>
        <w:jc w:val="center"/>
      </w:pPr>
      <w:r>
        <w:t>U Osijeku</w:t>
      </w:r>
      <w:r w:rsidR="004D2342">
        <w:t xml:space="preserve"> </w:t>
      </w:r>
      <w:r w:rsidR="00C833B8" w:rsidRPr="00C833B8">
        <w:t xml:space="preserve">6. rujna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B976DE" w:rsidP="00B976DE" w:rsidR="00B976DE">
      <w:r>
        <w:t>DNA</w:t>
      </w:r>
    </w:p>
    <w:p w:rsidRDefault="00B976DE" w:rsidP="005C7922" w:rsidR="00B73B5F">
      <w:pPr>
        <w:numPr>
          <w:ilvl w:val="0"/>
          <w:numId w:val="9"/>
        </w:numPr>
        <w:jc w:val="both"/>
      </w:pPr>
      <w:r>
        <w:t xml:space="preserve">Osoba ovlaštena za zastupanje </w:t>
      </w:r>
      <w:r w:rsidR="005C7922" w:rsidRPr="005C7922">
        <w:t xml:space="preserve">Nebojša Dakić, </w:t>
      </w:r>
      <w:r w:rsidR="006E27A2">
        <w:t>P</w:t>
      </w:r>
      <w:r w:rsidR="005C7922" w:rsidRPr="005C7922">
        <w:t>etrovci, Ulica Mitra Nađa 37</w:t>
      </w:r>
    </w:p>
    <w:p w:rsidRDefault="004177B4" w:rsidP="004177B4" w:rsidR="00C93055">
      <w:pPr>
        <w:numPr>
          <w:ilvl w:val="0"/>
          <w:numId w:val="9"/>
        </w:numPr>
        <w:jc w:val="both"/>
      </w:pPr>
      <w:r w:rsidRPr="004177B4">
        <w:t xml:space="preserve"> </w:t>
      </w:r>
      <w:r w:rsidR="00B976DE"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30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C833B8" w:rsidRPr="00C833B8">
      <w:t>1112/18-6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4643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A79A3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C7922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5D1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27A2"/>
    <w:rsid w:val="006E3696"/>
    <w:rsid w:val="006F04FB"/>
    <w:rsid w:val="006F1746"/>
    <w:rsid w:val="006F2A70"/>
    <w:rsid w:val="006F35B6"/>
    <w:rsid w:val="006F497C"/>
    <w:rsid w:val="006F597B"/>
    <w:rsid w:val="006F5E4D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232"/>
    <w:rsid w:val="007A5B77"/>
    <w:rsid w:val="007A75BF"/>
    <w:rsid w:val="007B1AEA"/>
    <w:rsid w:val="007B3205"/>
    <w:rsid w:val="007B3691"/>
    <w:rsid w:val="007B4506"/>
    <w:rsid w:val="007B526D"/>
    <w:rsid w:val="007B581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47F95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632C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0D3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33B8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25D3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0874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0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0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0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0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0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0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0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0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St-1112/2018</izvorni_sadrzaj>
    <derivirana_varijabla naziv="DomainObject.Predmet.OznakaBroj_1">St-1112/2018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NEBO jednostavno društvo s ograničenom odgovornošću za trgovinu i usluge</izvorni_sadrzaj>
    <derivirana_varijabla naziv="DomainObject.Predmet.ProtustrankaFormated_1">  NEBO jednostavno društvo s ograničenom odgovornošću za trgovinu i usluge</derivirana_varijabla>
  </DomainObject.Predmet.ProtustrankaFormated>
  <DomainObject.Predmet.ProtustrankaFormatedOIB>
    <izvorni_sadrzaj>  NEBO jednostavno društvo s ograničenom odgovornošću za trgovinu i usluge, OIB 76524220812</izvorni_sadrzaj>
    <derivirana_varijabla naziv="DomainObject.Predmet.ProtustrankaFormatedOIB_1">  NEBO jednostavno društvo s ograničenom odgovornošću za trgovinu i usluge, OIB 76524220812</derivirana_varijabla>
  </DomainObject.Predmet.ProtustrankaFormatedOIB>
  <DomainObject.Predmet.ProtustrankaFormatedWithAdress>
    <izvorni_sadrzaj> NEBO jednostavno društvo s ograničenom odgovornošću za trgovinu i usluge, Josipa bana Jelačića 29a, 32100 Vinkovci</izvorni_sadrzaj>
    <derivirana_varijabla naziv="DomainObject.Predmet.ProtustrankaFormatedWithAdress_1"> NEBO jednostavno društvo s ograničenom odgovornošću za trgovinu i usluge, Josipa bana Jelačića 29a, 32100 Vinkovci</derivirana_varijabla>
  </DomainObject.Predmet.ProtustrankaFormatedWithAdress>
  <DomainObject.Predmet.ProtustrankaFormatedWithAdressOIB>
    <izvorni_sadrzaj> NEBO jednostavno društvo s ograničenom odgovornošću za trgovinu i usluge, OIB 76524220812, Josipa bana Jelačića 29a, 32100 Vinkovci</izvorni_sadrzaj>
    <derivirana_varijabla naziv="DomainObject.Predmet.ProtustrankaFormatedWithAdressOIB_1"> NEBO jednostavno društvo s ograničenom odgovornošću za trgovinu i usluge, OIB 76524220812, Josipa bana Jelačića 29a, 32100 Vinkovci</derivirana_varijabla>
  </DomainObject.Predmet.ProtustrankaFormatedWithAdressOIB>
  <DomainObject.Predmet.ProtustrankaWithAdress>
    <izvorni_sadrzaj>NEBO jednostavno društvo s ograničenom odgovornošću za trgovinu i usluge Josipa bana Jelačića 29a, 32100 Vinkovci</izvorni_sadrzaj>
    <derivirana_varijabla naziv="DomainObject.Predmet.ProtustrankaWithAdress_1">NEBO jednostavno društvo s ograničenom odgovornošću za trgovinu i usluge Josipa bana Jelačića 29a, 32100 Vinkovci</derivirana_varijabla>
  </DomainObject.Predmet.ProtustrankaWithAdress>
  <DomainObject.Predmet.ProtustrankaWithAdressOIB>
    <izvorni_sadrzaj>NEBO jednostavno društvo s ograničenom odgovornošću za trgovinu i usluge, OIB 76524220812, Josipa bana Jelačića 29a, 32100 Vinkovci</izvorni_sadrzaj>
    <derivirana_varijabla naziv="DomainObject.Predmet.ProtustrankaWithAdressOIB_1">NEBO jednostavno društvo s ograničenom odgovornošću za trgovinu i usluge, OIB 76524220812, Josipa bana Jelačića 29a, 32100 Vinkovci</derivirana_varijabla>
  </DomainObject.Predmet.ProtustrankaWithAdressOIB>
  <DomainObject.Predmet.ProtustrankaNazivFormated>
    <izvorni_sadrzaj>NEBO jednostavno društvo s ograničenom odgovornošću za trgovinu i usluge</izvorni_sadrzaj>
    <derivirana_varijabla naziv="DomainObject.Predmet.ProtustrankaNazivFormated_1">NEBO jednostavno društvo s ograničenom odgovornošću za trgovinu i usluge</derivirana_varijabla>
  </DomainObject.Predmet.ProtustrankaNazivFormated>
  <DomainObject.Predmet.ProtustrankaNazivFormatedOIB>
    <izvorni_sadrzaj>NEBO jednostavno društvo s ograničenom odgovornošću za trgovinu i usluge, OIB 76524220812</izvorni_sadrzaj>
    <derivirana_varijabla naziv="DomainObject.Predmet.ProtustrankaNazivFormatedOIB_1">NEBO jednostavno društvo s ograničenom odgovornošću za trgovinu i usluge, OIB 76524220812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NEBO jednostavno društvo s ograničenom odgovornošću za trgovinu i usluge</item>
    </izvorni_sadrzaj>
    <derivirana_varijabla naziv="DomainObject.Predmet.ProtuStrankaListFormated_1">
      <item>NEBO jednostavno društvo s ograničenom odgovornošću za trgovinu i usluge</item>
    </derivirana_varijabla>
  </DomainObject.Predmet.ProtuStrankaListFormated>
  <DomainObject.Predmet.ProtuStrankaListFormatedOIB>
    <izvorni_sadrzaj>
      <item>NEBO jednostavno društvo s ograničenom odgovornošću za trgovinu i usluge, OIB 76524220812</item>
    </izvorni_sadrzaj>
    <derivirana_varijabla naziv="DomainObject.Predmet.ProtuStrankaListFormatedOIB_1">
      <item>NEBO jednostavno društvo s ograničenom odgovornošću za trgovinu i usluge, OIB 76524220812</item>
    </derivirana_varijabla>
  </DomainObject.Predmet.ProtuStrankaListFormatedOIB>
  <DomainObject.Predmet.ProtuStrankaListFormatedWithAdress>
    <izvorni_sadrzaj>
      <item>NEBO jednostavno društvo s ograničenom odgovornošću za trgovinu i usluge, Josipa bana Jelačića 29a, 32100 Vinkovci</item>
    </izvorni_sadrzaj>
    <derivirana_varijabla naziv="DomainObject.Predmet.ProtuStrankaListFormatedWithAdress_1">
      <item>NEBO jednostavno društvo s ograničenom odgovornošću za trgovinu i usluge, Josipa bana Jelačića 29a, 32100 Vinkovci</item>
    </derivirana_varijabla>
  </DomainObject.Predmet.ProtuStrankaListFormatedWithAdress>
  <DomainObject.Predmet.ProtuStrankaListFormatedWithAdressOIB>
    <izvorni_sadrzaj>
      <item>NEBO jednostavno društvo s ograničenom odgovornošću za trgovinu i usluge, OIB 76524220812, Josipa bana Jelačića 29a, 32100 Vinkovci</item>
    </izvorni_sadrzaj>
    <derivirana_varijabla naziv="DomainObject.Predmet.ProtuStrankaListFormatedWithAdressOIB_1">
      <item>NEBO jednostavno društvo s ograničenom odgovornošću za trgovinu i usluge, OIB 76524220812, Josipa bana Jelačića 29a, 32100 Vinkovci</item>
    </derivirana_varijabla>
  </DomainObject.Predmet.ProtuStrankaListFormatedWithAdressOIB>
  <DomainObject.Predmet.ProtuStrankaListNazivFormated>
    <izvorni_sadrzaj>
      <item>NEBO jednostavno društvo s ograničenom odgovornošću za trgovinu i usluge</item>
    </izvorni_sadrzaj>
    <derivirana_varijabla naziv="DomainObject.Predmet.ProtuStrankaListNazivFormated_1">
      <item>NEBO jednostavno društvo s ograničenom odgovornošću za trgovinu i usluge</item>
    </derivirana_varijabla>
  </DomainObject.Predmet.ProtuStrankaListNazivFormated>
  <DomainObject.Predmet.ProtuStrankaListNazivFormatedOIB>
    <izvorni_sadrzaj>
      <item>NEBO jednostavno društvo s ograničenom odgovornošću za trgovinu i usluge, OIB 76524220812</item>
    </izvorni_sadrzaj>
    <derivirana_varijabla naziv="DomainObject.Predmet.ProtuStrankaListNazivFormatedOIB_1">
      <item>NEBO jednostavno društvo s ograničenom odgovornošću za trgovinu i usluge, OIB 76524220812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NEBO jednostavno društvo s ograničenom odgovornošću za trgovinu i usluge</izvorni_sadrzaj>
    <derivirana_varijabla naziv="DomainObject.Predmet.ProtustrankaIDrugi_1">NEBO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NEBO jednostavno društvo s ograničenom odgovornošću za trgovinu i usluge, OIB 76524220812, Josipa bana Jelačića 29a, 32100 Vinkovci</izvorni_sadrzaj>
    <derivirana_varijabla naziv="DomainObject.Predmet.ProtustrankaIDrugiAdressOIB_1">NEBO jednostavno društvo s ograničenom odgovornošću za trgovinu i usluge, OIB 76524220812, Josipa bana Jelačića 29a,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NEBO jednostavno društvo s ograničenom odgovornošću za trgovinu i usluge</item>
    </izvorni_sadrzaj>
    <derivirana_varijabla naziv="DomainObject.Predmet.SudioniciListNaziv_1">
      <item>FINA RC OSIJEK</item>
      <item>NEBO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NEBO jednostavno društvo s ograničenom odgovornošću za trgovinu i usluge, OIB 76524220812, Josipa bana Jelačića 29a,32100 Vinkovci</item>
    </izvorni_sadrzaj>
    <derivirana_varijabla naziv="DomainObject.Predmet.SudioniciListAdressOIB_1">
      <item>FINA RC OSIJEK, OIB 85821130368</item>
      <item>NEBO jednostavno društvo s ograničenom odgovornošću za trgovinu i usluge, OIB 76524220812, Josipa bana Jelačića 29a,32100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76524220812</item>
    </izvorni_sadrzaj>
    <derivirana_varijabla naziv="DomainObject.Predmet.SudioniciListNazivOIB_1">
      <item>, OIB 85821130368</item>
      <item>, OIB 76524220812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428E41-6C6C-46BD-B689-D89EB74B47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681</properties:Words>
  <properties:Characters>3586</properties:Characters>
  <properties:Lines>90</properties:Lines>
  <properties:Paragraphs>31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2018-09-06T10:03:00Z</cp:lastPrinted>
  <dcterms:modified xmlns:xsi="http://www.w3.org/2001/XMLSchema-instance" xsi:type="dcterms:W3CDTF">2018-09-06T11:44:00Z</dcterms:modified>
  <cp:revision>31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