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69859" w14:paraId="2369859"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5A636D">
        <w:t>3121</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A636D" w:rsidRPr="001B3617">
        <w:rPr>
          <w:rFonts w:hAnsi="Times New Roman" w:ascii="Times New Roman"/>
        </w:rPr>
        <w:t>Mali Veseli Klub j.d.o.o., Zagreb, Posedarska 22, Sveta Klara, OIB: 55887813944</w:t>
      </w:r>
      <w:r w:rsidR="009C6B3A" w:rsidRPr="0006353F">
        <w:rPr>
          <w:rFonts w:hAnsi="Times New Roman" w:ascii="Times New Roman"/>
        </w:rPr>
        <w:t xml:space="preserve">, dana </w:t>
      </w:r>
      <w:r w:rsidR="00B47BFD">
        <w:rPr>
          <w:rFonts w:hAnsi="Times New Roman" w:ascii="Times New Roman"/>
        </w:rPr>
        <w:t>04</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5A636D" w:rsidRPr="001B3617">
        <w:t>Mali Veseli Klub j.d.o.o., Zagreb, Posedarska 22, Sveta Klara, OIB: 55887813944</w:t>
      </w:r>
      <w:r w:rsidRPr="0006353F">
        <w:t xml:space="preserve">, 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5A636D">
        <w:t>312117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CF4695">
        <w:rPr>
          <w:rFonts w:hAnsi="Times New Roman" w:ascii="Times New Roman"/>
        </w:rPr>
        <w:t>04</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FD6033" w:rsidR="00B87AEB">
      <w:pPr>
        <w:pStyle w:val="Uvuenotijeloteksta"/>
        <w:ind w:firstLine="141" w:left="1983"/>
        <w:jc w:val="right"/>
      </w:pPr>
      <w:r w:rsidRPr="0006353F">
        <w:t xml:space="preserve">Vesna </w:t>
      </w:r>
      <w:r w:rsidR="00900D3F" w:rsidRPr="0006353F">
        <w:t>Sremac Šoštar</w:t>
      </w:r>
      <w:r w:rsidR="00FD6033">
        <w:t>, v.r.</w:t>
      </w:r>
    </w:p>
    <w:p w:rsidRDefault="00FD6033" w:rsidP="00FD6033" w:rsidR="00FD6033">
      <w:pPr>
        <w:pStyle w:val="Uvuenotijeloteksta"/>
        <w:ind w:firstLine="141" w:left="1983"/>
        <w:jc w:val="right"/>
      </w:pPr>
      <w:r>
        <w:t>Za točnost otpravka</w:t>
      </w:r>
    </w:p>
    <w:p w:rsidRDefault="00FD6033" w:rsidP="00FD6033" w:rsidR="00FD6033" w:rsidRPr="0006353F">
      <w:pPr>
        <w:pStyle w:val="Uvuenotijeloteksta"/>
        <w:ind w:firstLine="141" w:left="1983"/>
        <w:jc w:val="right"/>
      </w:pPr>
      <w:r>
        <w:t>Greta Jurišić</w:t>
      </w:r>
    </w:p>
    <w:p w:rsidRDefault="001511A4" w:rsidP="00B87AEB" w:rsidR="001511A4"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910E6F" w:rsidP="00FD6033" w:rsidR="00910E6F" w:rsidRPr="0006353F">
      <w:pPr>
        <w:pStyle w:val="Odlomakpopisa"/>
        <w:ind w:left="1080"/>
        <w:jc w:val="both"/>
        <w:rPr>
          <w:rFonts w:hAnsi="Times New Roman" w:ascii="Times New Roman"/>
        </w:rPr>
      </w:pPr>
    </w:p>
    <w:sectPr w:rsidSect="00821309" w:rsidR="00910E6F" w:rsidRPr="0006353F">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FD6033">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5A636D">
      <w:rPr>
        <w:rFonts w:hAnsi="Times New Roman" w:ascii="Times New Roman"/>
      </w:rPr>
      <w:t>3121</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2C90364"/>
    <w:multiLevelType w:val="hybridMultilevel"/>
    <w:tmpl w:val="09C2CC3E"/>
    <w:lvl w:tplc="354855C0"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3"/>
  </w:num>
  <w:num w:numId="10">
    <w:abstractNumId w:val="5"/>
  </w:num>
  <w:num w:numId="11">
    <w:abstractNumId w:val="1"/>
  </w:num>
  <w:num w:numId="12">
    <w:abstractNumId w:val="2"/>
  </w:num>
  <w:num w:numId="13">
    <w:abstractNumId w:val="12"/>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A225A"/>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47A"/>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42A37"/>
    <w:rsid w:val="00354C62"/>
    <w:rsid w:val="00371377"/>
    <w:rsid w:val="003762BB"/>
    <w:rsid w:val="003775BB"/>
    <w:rsid w:val="00380A91"/>
    <w:rsid w:val="00381409"/>
    <w:rsid w:val="003B5296"/>
    <w:rsid w:val="003B534B"/>
    <w:rsid w:val="003C25FE"/>
    <w:rsid w:val="003D532F"/>
    <w:rsid w:val="00430E56"/>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636D"/>
    <w:rsid w:val="005A7D4D"/>
    <w:rsid w:val="005C7B15"/>
    <w:rsid w:val="005F46DC"/>
    <w:rsid w:val="005F4703"/>
    <w:rsid w:val="00626185"/>
    <w:rsid w:val="00630722"/>
    <w:rsid w:val="00632603"/>
    <w:rsid w:val="00635B9D"/>
    <w:rsid w:val="006413FC"/>
    <w:rsid w:val="00652253"/>
    <w:rsid w:val="00655060"/>
    <w:rsid w:val="00665D5F"/>
    <w:rsid w:val="00682BA7"/>
    <w:rsid w:val="006A3696"/>
    <w:rsid w:val="006A451A"/>
    <w:rsid w:val="006A6188"/>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0E6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47BFD"/>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4695"/>
    <w:rsid w:val="00CF7AB9"/>
    <w:rsid w:val="00D115EE"/>
    <w:rsid w:val="00D266E4"/>
    <w:rsid w:val="00D27A3C"/>
    <w:rsid w:val="00D301E4"/>
    <w:rsid w:val="00D51977"/>
    <w:rsid w:val="00D637F4"/>
    <w:rsid w:val="00D73567"/>
    <w:rsid w:val="00D73568"/>
    <w:rsid w:val="00D81BB2"/>
    <w:rsid w:val="00D83115"/>
    <w:rsid w:val="00D94214"/>
    <w:rsid w:val="00DB7F32"/>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34433"/>
    <w:rsid w:val="00F46020"/>
    <w:rsid w:val="00F776E4"/>
    <w:rsid w:val="00F94E9C"/>
    <w:rsid w:val="00FB00A5"/>
    <w:rsid w:val="00FC137B"/>
    <w:rsid w:val="00FC33C3"/>
    <w:rsid w:val="00FD07EB"/>
    <w:rsid w:val="00FD6033"/>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St-3121/2017</izvorni_sadrzaj>
    <derivirana_varijabla naziv="DomainObject.Predmet.OznakaBroj_1">St-3121/2017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Veseli Klub j.d.o.o. za trgovinu i usluge</izvorni_sadrzaj>
    <derivirana_varijabla naziv="DomainObject.Predmet.ProtustrankaFormated_1">  Mali Veseli Klub j.d.o.o. za trgovinu i usluge</derivirana_varijabla>
  </DomainObject.Predmet.ProtustrankaFormated>
  <DomainObject.Predmet.ProtustrankaFormatedOIB>
    <izvorni_sadrzaj>  Mali Veseli Klub j.d.o.o. za trgovinu i usluge, OIB 55887813944</izvorni_sadrzaj>
    <derivirana_varijabla naziv="DomainObject.Predmet.ProtustrankaFormatedOIB_1">  Mali Veseli Klub j.d.o.o. za trgovinu i usluge, OIB 55887813944</derivirana_varijabla>
  </DomainObject.Predmet.ProtustrankaFormatedOIB>
  <DomainObject.Predmet.ProtustrankaFormatedWithAdress>
    <izvorni_sadrzaj> Mali Veseli Klub j.d.o.o. za trgovinu i usluge, Sveta Klara, Posedarska 22, 10000 Zagreb</izvorni_sadrzaj>
    <derivirana_varijabla naziv="DomainObject.Predmet.ProtustrankaFormatedWithAdress_1"> Mali Veseli Klub j.d.o.o. za trgovinu i usluge, Sveta Klara, Posedarska 22, 10000 Zagreb</derivirana_varijabla>
  </DomainObject.Predmet.ProtustrankaFormatedWithAdress>
  <DomainObject.Predmet.ProtustrankaFormatedWithAdressOIB>
    <izvorni_sadrzaj> Mali Veseli Klub j.d.o.o. za trgovinu i usluge, OIB 55887813944, Sveta Klara, Posedarska 22, 10000 Zagreb</izvorni_sadrzaj>
    <derivirana_varijabla naziv="DomainObject.Predmet.ProtustrankaFormatedWithAdressOIB_1"> Mali Veseli Klub j.d.o.o. za trgovinu i usluge, OIB 55887813944, Sveta Klara, Posedarska 22, 10000 Zagreb</derivirana_varijabla>
  </DomainObject.Predmet.ProtustrankaFormatedWithAdressOIB>
  <DomainObject.Predmet.ProtustrankaWithAdress>
    <izvorni_sadrzaj>Mali Veseli Klub j.d.o.o. za trgovinu i usluge Sveta Klara, Posedarska 22, 10000 Zagreb</izvorni_sadrzaj>
    <derivirana_varijabla naziv="DomainObject.Predmet.ProtustrankaWithAdress_1">Mali Veseli Klub j.d.o.o. za trgovinu i usluge Sveta Klara, Posedarska 22, 10000 Zagreb</derivirana_varijabla>
  </DomainObject.Predmet.ProtustrankaWithAdress>
  <DomainObject.Predmet.ProtustrankaWithAdressOIB>
    <izvorni_sadrzaj>Mali Veseli Klub j.d.o.o. za trgovinu i usluge, OIB 55887813944, Sveta Klara, Posedarska 22, 10000 Zagreb</izvorni_sadrzaj>
    <derivirana_varijabla naziv="DomainObject.Predmet.ProtustrankaWithAdressOIB_1">Mali Veseli Klub j.d.o.o. za trgovinu i usluge, OIB 55887813944, Sveta Klara, Posedarska 22, 10000 Zagreb</derivirana_varijabla>
  </DomainObject.Predmet.ProtustrankaWithAdressOIB>
  <DomainObject.Predmet.ProtustrankaNazivFormated>
    <izvorni_sadrzaj>Mali Veseli Klub j.d.o.o. za trgovinu i usluge</izvorni_sadrzaj>
    <derivirana_varijabla naziv="DomainObject.Predmet.ProtustrankaNazivFormated_1">Mali Veseli Klub j.d.o.o. za trgovinu i usluge</derivirana_varijabla>
  </DomainObject.Predmet.ProtustrankaNazivFormated>
  <DomainObject.Predmet.ProtustrankaNazivFormatedOIB>
    <izvorni_sadrzaj>Mali Veseli Klub j.d.o.o. za trgovinu i usluge, OIB 55887813944</izvorni_sadrzaj>
    <derivirana_varijabla naziv="DomainObject.Predmet.ProtustrankaNazivFormatedOIB_1">Mali Veseli Klub j.d.o.o. za trgovinu i usluge, OIB 55887813944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Veseli Klub j.d.o.o. za trgovinu i usluge</item>
    </izvorni_sadrzaj>
    <derivirana_varijabla naziv="DomainObject.Predmet.ProtuStrankaListFormated_1">
      <item>Mali Veseli Klub j.d.o.o. za trgovinu i usluge</item>
    </derivirana_varijabla>
  </DomainObject.Predmet.ProtuStrankaListFormated>
  <DomainObject.Predmet.ProtuStrankaListFormatedOIB>
    <izvorni_sadrzaj>
      <item>Mali Veseli Klub j.d.o.o. za trgovinu i usluge, OIB 55887813944</item>
    </izvorni_sadrzaj>
    <derivirana_varijabla naziv="DomainObject.Predmet.ProtuStrankaListFormatedOIB_1">
      <item>Mali Veseli Klub j.d.o.o. za trgovinu i usluge, OIB 55887813944</item>
    </derivirana_varijabla>
  </DomainObject.Predmet.ProtuStrankaListFormatedOIB>
  <DomainObject.Predmet.ProtuStrankaListFormatedWithAdress>
    <izvorni_sadrzaj>
      <item>Mali Veseli Klub j.d.o.o. za trgovinu i usluge, Sveta Klara, Posedarska 22, 10000 Zagreb</item>
    </izvorni_sadrzaj>
    <derivirana_varijabla naziv="DomainObject.Predmet.ProtuStrankaListFormatedWithAdress_1">
      <item>Mali Veseli Klub j.d.o.o. za trgovinu i usluge, Sveta Klara, Posedarska 22, 10000 Zagreb</item>
    </derivirana_varijabla>
  </DomainObject.Predmet.ProtuStrankaListFormatedWithAdress>
  <DomainObject.Predmet.ProtuStrankaListFormatedWithAdressOIB>
    <izvorni_sadrzaj>
      <item>Mali Veseli Klub j.d.o.o. za trgovinu i usluge, OIB 55887813944, Sveta Klara, Posedarska 22, 10000 Zagreb</item>
    </izvorni_sadrzaj>
    <derivirana_varijabla naziv="DomainObject.Predmet.ProtuStrankaListFormatedWithAdressOIB_1">
      <item>Mali Veseli Klub j.d.o.o. za trgovinu i usluge, OIB 55887813944, Sveta Klara, Posedarska 22, 10000 Zagreb</item>
    </derivirana_varijabla>
  </DomainObject.Predmet.ProtuStrankaListFormatedWithAdressOIB>
  <DomainObject.Predmet.ProtuStrankaListNazivFormated>
    <izvorni_sadrzaj>
      <item>Mali Veseli Klub j.d.o.o. za trgovinu i usluge</item>
    </izvorni_sadrzaj>
    <derivirana_varijabla naziv="DomainObject.Predmet.ProtuStrankaListNazivFormated_1">
      <item>Mali Veseli Klub j.d.o.o. za trgovinu i usluge</item>
    </derivirana_varijabla>
  </DomainObject.Predmet.ProtuStrankaListNazivFormated>
  <DomainObject.Predmet.ProtuStrankaListNazivFormatedOIB>
    <izvorni_sadrzaj>
      <item>Mali Veseli Klub j.d.o.o. za trgovinu i usluge, OIB 55887813944</item>
    </izvorni_sadrzaj>
    <derivirana_varijabla naziv="DomainObject.Predmet.ProtuStrankaListNazivFormatedOIB_1">
      <item>Mali Veseli Klub j.d.o.o. za trgovinu i usluge, OIB 55887813944</item>
    </derivirana_varijabla>
  </DomainObject.Predmet.ProtuStrankaListNazivFormatedOIB>
  <DomainObject.Predmet.OstaliListFormated>
    <izvorni_sadrzaj>
      <item>Sandra Meglajec</item>
    </izvorni_sadrzaj>
    <derivirana_varijabla naziv="DomainObject.Predmet.OstaliListFormated_1">
      <item>Sandra Meglajec</item>
    </derivirana_varijabla>
  </DomainObject.Predmet.OstaliListFormated>
  <DomainObject.Predmet.OstaliListFormatedOIB>
    <izvorni_sadrzaj>
      <item>Sandra Meglajec, OIB 46231130792</item>
    </izvorni_sadrzaj>
    <derivirana_varijabla naziv="DomainObject.Predmet.OstaliListFormatedOIB_1">
      <item>Sandra Meglajec, OIB 46231130792</item>
    </derivirana_varijabla>
  </DomainObject.Predmet.OstaliListFormatedOIB>
  <DomainObject.Predmet.OstaliListFormatedWithAdress>
    <izvorni_sadrzaj>
      <item>Sandra Meglajec, Drežnik Ii.odvojak 6b, 10257 Drežnik Brezovički</item>
    </izvorni_sadrzaj>
    <derivirana_varijabla naziv="DomainObject.Predmet.OstaliListFormatedWithAdress_1">
      <item>Sandra Meglajec, Drežnik Ii.odvojak 6b, 10257 Drežnik Brezovički</item>
    </derivirana_varijabla>
  </DomainObject.Predmet.OstaliListFormatedWithAdress>
  <DomainObject.Predmet.OstaliListFormatedWithAdressOIB>
    <izvorni_sadrzaj>
      <item>Sandra Meglajec, OIB 46231130792, Drežnik Ii.odvojak 6b, 10257 Drežnik Brezovički</item>
    </izvorni_sadrzaj>
    <derivirana_varijabla naziv="DomainObject.Predmet.OstaliListFormatedWithAdressOIB_1">
      <item>Sandra Meglajec, OIB 46231130792, Drežnik Ii.odvojak 6b, 10257 Drežnik Brezovički</item>
    </derivirana_varijabla>
  </DomainObject.Predmet.OstaliListFormatedWithAdressOIB>
  <DomainObject.Predmet.OstaliListNazivFormated>
    <izvorni_sadrzaj>
      <item>Sandra Meglajec</item>
    </izvorni_sadrzaj>
    <derivirana_varijabla naziv="DomainObject.Predmet.OstaliListNazivFormated_1">
      <item>Sandra Meglajec</item>
    </derivirana_varijabla>
  </DomainObject.Predmet.OstaliListNazivFormated>
  <DomainObject.Predmet.OstaliListNazivFormatedOIB>
    <izvorni_sadrzaj>
      <item>Sandra Meglajec, OIB 46231130792</item>
    </izvorni_sadrzaj>
    <derivirana_varijabla naziv="DomainObject.Predmet.OstaliListNazivFormatedOIB_1">
      <item>Sandra Meglajec, OIB 46231130792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Veseli Klub j.d.o.o. za trgovinu i usluge</izvorni_sadrzaj>
    <derivirana_varijabla naziv="DomainObject.Predmet.ProtustrankaIDrugi_1">Mali Veseli Klub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Veseli Klub j.d.o.o. za trgovinu i usluge, OIB 55887813944, Sveta Klara, Posedarska 22, 10000 Zagreb</izvorni_sadrzaj>
    <derivirana_varijabla naziv="DomainObject.Predmet.ProtustrankaIDrugiAdressOIB_1">Mali Veseli Klub j.d.o.o. za trgovinu i usluge, OIB 55887813944, Sveta Klara, Posedarska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Veseli Klub j.d.o.o. za trgovinu i usluge</item>
      <item>Sandra Meglajec</item>
    </izvorni_sadrzaj>
    <derivirana_varijabla naziv="DomainObject.Predmet.SudioniciListNaziv_1">
      <item>FINA Regionalni centar Zagreb</item>
      <item>Mali Veseli Klub j.d.o.o. za trgovinu i usluge</item>
      <item>Sandra Meglajec</item>
    </derivirana_varijabla>
  </DomainObject.Predmet.SudioniciListNaziv>
  <DomainObject.Predmet.SudioniciListAdressOIB>
    <izvorni_sadrzaj>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izvorni_sadrzaj>
    <derivirana_varijabla naziv="DomainObject.Predmet.SudioniciListAdressOIB_1">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55887813944</item>
      <item>, OIB 46231130792</item>
    </izvorni_sadrzaj>
    <derivirana_varijabla naziv="DomainObject.Predmet.SudioniciListNazivOIB_1">
      <item>, OIB 85821130368</item>
      <item>, OIB 55887813944</item>
      <item>, OIB 46231130792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C79B36-284D-4B37-9AF4-ECA0BEE37F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1881</properties:Characters>
  <properties:Lines>64</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2018-07-04T11:46:00Z</dcterms:created>
  <dc:creator>Vesna Fundurulić Perišin</dc:creator>
  <cp:lastModifiedBy>Matea Bizjak</cp:lastModifiedBy>
  <cp:lastPrinted>2018-07-04T11:49:00Z</cp:lastPrinted>
  <dcterms:modified xmlns:xsi="http://www.w3.org/2001/XMLSchema-instance" xsi:type="dcterms:W3CDTF">2018-07-04T11:49:00Z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(St-3121-17-poziv vjerovnicima.docx)</vt:lpwstr>
  </prop:property>
  <prop:property name="CC_coloring" pid="4" fmtid="{D5CDD505-2E9C-101B-9397-08002B2CF9AE}">
    <vt:bool>false</vt:bool>
  </prop:property>
  <prop:property name="BrojStranica" pid="5" fmtid="{D5CDD505-2E9C-101B-9397-08002B2CF9AE}">
    <vt:i4>2</vt:i4>
  </prop:property>
</prop:Properties>
</file>