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9cd5" w14:paraId="2319cd5" w:rsidRDefault="00647AA1" w:rsidP="00647AA1" w:rsidR="00647AA1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525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1FCF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7C1FCF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MOCIRE STANOVANJE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Duknovića 11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40531036104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4448" w:rsidP="00647AA1" w:rsidR="00647AA1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MOCIRE STANOVANJE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647A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Ivana Duknovića 11,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40531036104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C4448" w:rsidP="001C4448" w:rsidR="001C4448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Ročište u prethodnom postupku zakazano za dan 15. veljače 2018. neće se održati. </w:t>
      </w:r>
    </w:p>
    <w:p w:rsidRDefault="001C4448" w:rsidP="001C4448" w:rsidR="001C4448">
      <w:p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D04E17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1BC3" w:rsidP="001C4448" w:rsidR="001C444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20.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skraćenoga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71/15, u nastavku teksta: SZ) 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na dan 18. srpnja 2017. u Očevidniku redoslijeda osnova za plaćanje ima evidentirane neizvršene osnove za plaćanje u neprekidnom razdoblju od 120 dana u iznosu od 256. 401,60  kuna te da nema zaposlenih. </w:t>
      </w:r>
    </w:p>
    <w:p w:rsidRDefault="001C4448" w:rsidP="005A1BC3" w:rsidR="005A1BC3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br. St-349/2017 o</w:t>
      </w:r>
      <w:r w:rsidR="005A1BC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 </w:t>
      </w:r>
      <w:r w:rsidR="00A14FCA">
        <w:rPr>
          <w:rFonts w:cs="Times New Roman" w:eastAsia="Times New Roman" w:hAnsi="Times New Roman" w:ascii="Times New Roman"/>
          <w:sz w:val="24"/>
          <w:szCs w:val="24"/>
          <w:lang w:eastAsia="hr-HR"/>
        </w:rPr>
        <w:t>28. srpnja 2017</w:t>
      </w:r>
      <w:r w:rsidR="005A1BC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5A1BC3" w:rsidP="005A1BC3" w:rsidR="00E90BF5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propisanom roku </w:t>
      </w:r>
      <w:r w:rsidR="00E90BF5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podnije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>le su</w:t>
      </w:r>
      <w:r w:rsidR="00E90BF5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javnobilježnički ovjerovljen popis imovine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obveza na propisanom obrascu. </w:t>
      </w:r>
    </w:p>
    <w:p w:rsidRDefault="005A1BC3" w:rsidP="005A1BC3" w:rsidR="005A1BC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dostavljenog </w:t>
      </w:r>
      <w:r w:rsidR="00E90BF5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javnobilježnički ovjerovljen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E90BF5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90BF5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imovine</w:t>
      </w:r>
      <w:r w:rsidR="00E90B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obveza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ovog suda poslovni broj 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349/2017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je skraćeni stečajni postupak te je nakon 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pravomoćnosti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ovog suda poslovni broj gornji 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prethodni postupak radi utvrđivanja pretpostavki za otvaranje stečajnoga postupka nad dužnikom.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5A1BC3" w:rsidP="005A1BC3" w:rsidR="005A1BC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 w:rsidR="00DB1266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5A1BC3" w:rsidP="005A1BC3" w:rsidR="005A1BC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647AA1" w:rsidP="00647AA1" w:rsidR="00647AA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4448" w:rsidP="00647AA1" w:rsidR="001C4448" w:rsidRPr="00D04E1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1C44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1FCF" w:rsidP="007C1FCF" w:rsidR="007C1FCF" w:rsidRPr="007C1FCF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C1FCF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7C1FCF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7C1FCF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7C1FCF" w:rsidP="007C1FCF" w:rsidR="007C1FCF" w:rsidRPr="007C1FCF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C1FCF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7C1FCF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7C1FCF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47AA1" w:rsidP="001C4448" w:rsidR="00647AA1" w:rsidRPr="00F21753">
      <w:pPr>
        <w:ind w:firstLine="703"/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47AA1" w:rsidP="00647AA1" w:rsidR="00647AA1" w:rsidRPr="008C6596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C4448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76" w:after="200"/>
      </w:pPr>
    </w:p>
    <w:p w:rsidRDefault="00647AA1" w:rsidP="00647AA1" w:rsidR="00647AA1"/>
    <w:p w:rsidRDefault="00B8172B" w:rsidR="00B8172B"/>
    <w:sectPr w:rsidSect="00DF177E" w:rsidR="00B8172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17" w:rsidR="00E335D1">
      <w:pPr>
        <w:spacing w:lineRule="auto" w:line="240"/>
      </w:pPr>
      <w:r>
        <w:separator/>
      </w:r>
    </w:p>
  </w:endnote>
  <w:endnote w:id="0" w:type="continuationSeparator">
    <w:p w:rsidRDefault="00D04E17" w:rsidR="00E335D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17" w:rsidR="00E335D1">
      <w:pPr>
        <w:spacing w:lineRule="auto" w:line="240"/>
      </w:pPr>
      <w:r>
        <w:separator/>
      </w:r>
    </w:p>
  </w:footnote>
  <w:footnote w:id="0" w:type="continuationSeparator">
    <w:p w:rsidRDefault="00D04E17" w:rsidR="00E335D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1D002D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1FC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D04E17">
          <w:rPr>
            <w:rFonts w:cs="Times New Roman" w:hAnsi="Times New Roman" w:ascii="Times New Roman"/>
            <w:sz w:val="24"/>
            <w:szCs w:val="24"/>
          </w:rPr>
          <w:t>5</w:t>
        </w:r>
        <w:r w:rsidR="00DB1266">
          <w:rPr>
            <w:rFonts w:cs="Times New Roman" w:hAnsi="Times New Roman" w:ascii="Times New Roman"/>
            <w:sz w:val="24"/>
            <w:szCs w:val="24"/>
          </w:rPr>
          <w:t>25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D04E17">
          <w:rPr>
            <w:rFonts w:cs="Times New Roman" w:hAnsi="Times New Roman" w:ascii="Times New Roman"/>
            <w:sz w:val="24"/>
            <w:szCs w:val="24"/>
          </w:rPr>
          <w:t>7- 4</w:t>
        </w:r>
      </w:p>
      <w:p w:rsidRDefault="007C1FCF" w:rsidP="00346962" w:rsidR="004F4201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0B1B4F"/>
    <w:rsid w:val="001C4448"/>
    <w:rsid w:val="001D002D"/>
    <w:rsid w:val="003841F4"/>
    <w:rsid w:val="005A1BC3"/>
    <w:rsid w:val="005A62DA"/>
    <w:rsid w:val="00647AA1"/>
    <w:rsid w:val="007C1FCF"/>
    <w:rsid w:val="00A14FCA"/>
    <w:rsid w:val="00A908BB"/>
    <w:rsid w:val="00B8172B"/>
    <w:rsid w:val="00D04E17"/>
    <w:rsid w:val="00DB1266"/>
    <w:rsid w:val="00E335D1"/>
    <w:rsid w:val="00E90BF5"/>
    <w:rsid w:val="00E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AA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7C1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1F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1F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1F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1F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AA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7C1F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1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1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1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9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St-525/2017-5</izvorni_sadrzaj>
    <derivirana_varijabla naziv="DomainObject.Oznaka_1">St-525/2017-5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MOCIRE STANOVANJE d.o.o. za poslovne usluge</izvorni_sadrzaj>
    <derivirana_varijabla naziv="DomainObject.Predmet.ProtustrankaFormated_1">  MOCIRE STANOVANJE d.o.o. za poslovne usluge</derivirana_varijabla>
  </DomainObject.Predmet.ProtustrankaFormated>
  <DomainObject.Predmet.ProtustrankaFormatedOIB>
    <izvorni_sadrzaj>  MOCIRE STANOVANJE d.o.o. za poslovne usluge, OIB 40531036104</izvorni_sadrzaj>
    <derivirana_varijabla naziv="DomainObject.Predmet.ProtustrankaFormatedOIB_1">  MOCIRE STANOVANJE d.o.o. za poslovne usluge, OIB 40531036104</derivirana_varijabla>
  </DomainObject.Predmet.ProtustrankaFormatedOIB>
  <DomainObject.Predmet.ProtustrankaFormatedWithAdress>
    <izvorni_sadrzaj> MOCIRE STANOVANJE d.o.o. za poslovne usluge, Domovinskog rata 2, 23000 Zadar</izvorni_sadrzaj>
    <derivirana_varijabla naziv="DomainObject.Predmet.ProtustrankaFormatedWithAdress_1"> MOCIRE STANOVANJE d.o.o. za poslovne usluge, Domovinskog rata 2, 23000 Zadar</derivirana_varijabla>
  </DomainObject.Predmet.ProtustrankaFormatedWithAdress>
  <DomainObject.Predmet.ProtustrankaFormatedWithAdressOIB>
    <izvorni_sadrzaj> MOCIRE STANOVANJE d.o.o. za poslovne usluge, OIB 40531036104, Domovinskog rata 2, 23000 Zadar</izvorni_sadrzaj>
    <derivirana_varijabla naziv="DomainObject.Predmet.ProtustrankaFormatedWithAdressOIB_1"> MOCIRE STANOVANJE d.o.o. za poslovne usluge, OIB 40531036104, Domovinskog rata 2, 23000 Zadar</derivirana_varijabla>
  </DomainObject.Predmet.ProtustrankaFormatedWithAdressOIB>
  <DomainObject.Predmet.ProtustrankaWithAdress>
    <izvorni_sadrzaj>MOCIRE STANOVANJE d.o.o. za poslovne usluge Domovinskog rata 2, 23000 Zadar</izvorni_sadrzaj>
    <derivirana_varijabla naziv="DomainObject.Predmet.ProtustrankaWithAdress_1">MOCIRE STANOVANJE d.o.o. za poslovne usluge Domovinskog rata 2, 23000 Zadar</derivirana_varijabla>
  </DomainObject.Predmet.ProtustrankaWithAdress>
  <DomainObject.Predmet.ProtustrankaWithAdressOIB>
    <izvorni_sadrzaj>MOCIRE STANOVANJE d.o.o. za poslovne usluge, OIB 40531036104, Domovinskog rata 2, 23000 Zadar</izvorni_sadrzaj>
    <derivirana_varijabla naziv="DomainObject.Predmet.ProtustrankaWithAdressOIB_1">MOCIRE STANOVANJE d.o.o. za poslovne usluge, OIB 40531036104, Domovinskog rata 2, 23000 Zadar</derivirana_varijabla>
  </DomainObject.Predmet.ProtustrankaWithAdressOIB>
  <DomainObject.Predmet.ProtustrankaNazivFormated>
    <izvorni_sadrzaj>MOCIRE STANOVANJE d.o.o. za poslovne usluge</izvorni_sadrzaj>
    <derivirana_varijabla naziv="DomainObject.Predmet.ProtustrankaNazivFormated_1">MOCIRE STANOVANJE d.o.o. za poslovne usluge</derivirana_varijabla>
  </DomainObject.Predmet.ProtustrankaNazivFormated>
  <DomainObject.Predmet.ProtustrankaNazivFormatedOIB>
    <izvorni_sadrzaj>MOCIRE STANOVANJE d.o.o. za poslovne usluge, OIB 40531036104</izvorni_sadrzaj>
    <derivirana_varijabla naziv="DomainObject.Predmet.ProtustrankaNazivFormatedOIB_1">MOCIRE STANOVANJE d.o.o. za poslovne usluge, OIB 40531036104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Didier J. A. De Witte</izvorni_sadrzaj>
    <derivirana_varijabla naziv="DomainObject.Predmet.StrankaFormated_1">  Financijska agencija; Didier J. A. De Witte</derivirana_varijabla>
  </DomainObject.Predmet.StrankaFormated>
  <DomainObject.Predmet.StrankaFormatedOIB>
    <izvorni_sadrzaj>  Financijska agencija, OIB 85821130368; Didier J. A. De Witte, OIB 60610970392</izvorni_sadrzaj>
    <derivirana_varijabla naziv="DomainObject.Predmet.StrankaFormatedOIB_1">  Financijska agencija, OIB 85821130368; Didier J. A. De Witte, OIB 60610970392</derivirana_varijabla>
  </DomainObject.Predmet.StrankaFormatedOIB>
  <DomainObject.Predmet.StrankaFormatedWithAdress>
    <izvorni_sadrzaj> Financijska agencija; Didier J. A. De Witte, La Mulata 002, Sosua</izvorni_sadrzaj>
    <derivirana_varijabla naziv="DomainObject.Predmet.StrankaFormatedWithAdress_1"> Financijska agencija; Didier J. A. De Witte, La Mulata 002, Sosua</derivirana_varijabla>
  </DomainObject.Predmet.StrankaFormatedWithAdress>
  <DomainObject.Predmet.StrankaFormatedWithAdressOIB>
    <izvorni_sadrzaj> Financijska agencija, OIB 85821130368; Didier J. A. De Witte, OIB 60610970392, La Mulata 002, Sosua</izvorni_sadrzaj>
    <derivirana_varijabla naziv="DomainObject.Predmet.StrankaFormatedWithAdressOIB_1"> Financijska agencija, OIB 85821130368; Didier J. A. De Witte, OIB 60610970392, La Mulata 002, Sosua</derivirana_varijabla>
  </DomainObject.Predmet.StrankaFormatedWithAdressOIB>
  <DomainObject.Predmet.StrankaWithAdress>
    <izvorni_sadrzaj>Financijska agencija ,Didier J. A. De Witte La Mulata 002,Sosua</izvorni_sadrzaj>
    <derivirana_varijabla naziv="DomainObject.Predmet.StrankaWithAdress_1">Financijska agencija ,Didier J. A. De Witte La Mulata 002,Sosua</derivirana_varijabla>
  </DomainObject.Predmet.StrankaWithAdress>
  <DomainObject.Predmet.StrankaWithAdressOIB>
    <izvorni_sadrzaj>Financijska agencija, OIB 85821130368,Didier J. A. De Witte, OIB 60610970392, La Mulata 002,Sosua</izvorni_sadrzaj>
    <derivirana_varijabla naziv="DomainObject.Predmet.StrankaWithAdressOIB_1">Financijska agencija, OIB 85821130368,Didier J. A. De Witte, OIB 60610970392, La Mulata 002,Sosua</derivirana_varijabla>
  </DomainObject.Predmet.StrankaWithAdressOIB>
  <DomainObject.Predmet.StrankaNazivFormated>
    <izvorni_sadrzaj>Financijska agencija,Didier J. A. De Witte</izvorni_sadrzaj>
    <derivirana_varijabla naziv="DomainObject.Predmet.StrankaNazivFormated_1">Financijska agencija,Didier J. A. De Witte</derivirana_varijabla>
  </DomainObject.Predmet.StrankaNazivFormated>
  <DomainObject.Predmet.StrankaNazivFormatedOIB>
    <izvorni_sadrzaj>Financijska agencija, OIB 85821130368,Didier J. A. De Witte, OIB 60610970392</izvorni_sadrzaj>
    <derivirana_varijabla naziv="DomainObject.Predmet.StrankaNazivFormatedOIB_1">Financijska agencija, OIB 85821130368,Didier J. A. De Witte, OIB 60610970392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Didier J. A. De Witte</item>
    </izvorni_sadrzaj>
    <derivirana_varijabla naziv="DomainObject.Predmet.StrankaListFormated_1">
      <item>Financijska agencija</item>
      <item>Didier J. A. De Witte</item>
    </derivirana_varijabla>
  </DomainObject.Predmet.StrankaListFormated>
  <DomainObject.Predmet.StrankaListFormatedOIB>
    <izvorni_sadrzaj>
      <item>Financijska agencija, OIB 85821130368</item>
      <item>Didier J. A. De Witte, OIB 60610970392</item>
    </izvorni_sadrzaj>
    <derivirana_varijabla naziv="DomainObject.Predmet.StrankaListFormatedOIB_1">
      <item>Financijska agencija, OIB 85821130368</item>
      <item>Didier J. A. De Witte, OIB 60610970392</item>
    </derivirana_varijabla>
  </DomainObject.Predmet.StrankaListFormatedOIB>
  <DomainObject.Predmet.StrankaListFormatedWithAdress>
    <izvorni_sadrzaj>
      <item>Financijska agencija</item>
      <item>Didier J. A. De Witte, La Mulata 002, Sosua</item>
    </izvorni_sadrzaj>
    <derivirana_varijabla naziv="DomainObject.Predmet.StrankaListFormatedWithAdress_1">
      <item>Financijska agencija</item>
      <item>Didier J. A. De Witte, La Mulata 002, Sosua</item>
    </derivirana_varijabla>
  </DomainObject.Predmet.StrankaListFormatedWithAdress>
  <DomainObject.Predmet.StrankaListFormatedWithAdressOIB>
    <izvorni_sadrzaj>
      <item>Financijska agencija, OIB 85821130368</item>
      <item>Didier J. A. De Witte, OIB 60610970392, La Mulata 002, Sosua</item>
    </izvorni_sadrzaj>
    <derivirana_varijabla naziv="DomainObject.Predmet.StrankaListFormatedWithAdressOIB_1">
      <item>Financijska agencija, OIB 85821130368</item>
      <item>Didier J. A. De Witte, OIB 60610970392, La Mulata 002, Sosua</item>
    </derivirana_varijabla>
  </DomainObject.Predmet.StrankaListFormatedWithAdressOIB>
  <DomainObject.Predmet.StrankaListNazivFormated>
    <izvorni_sadrzaj>
      <item>Financijska agencija</item>
      <item>Didier J. A. De Witte</item>
    </izvorni_sadrzaj>
    <derivirana_varijabla naziv="DomainObject.Predmet.StrankaListNazivFormated_1">
      <item>Financijska agencija</item>
      <item>Didier J. A. De Witte</item>
    </derivirana_varijabla>
  </DomainObject.Predmet.StrankaListNazivFormated>
  <DomainObject.Predmet.StrankaListNazivFormatedOIB>
    <izvorni_sadrzaj>
      <item>Financijska agencija, OIB 85821130368</item>
      <item>Didier J. A. De Witte, OIB 60610970392</item>
    </izvorni_sadrzaj>
    <derivirana_varijabla naziv="DomainObject.Predmet.StrankaListNazivFormatedOIB_1">
      <item>Financijska agencija, OIB 85821130368</item>
      <item>Didier J. A. De Witte, OIB 60610970392</item>
    </derivirana_varijabla>
  </DomainObject.Predmet.StrankaListNazivFormatedOIB>
  <DomainObject.Predmet.ProtuStrankaListFormated>
    <izvorni_sadrzaj>
      <item>MOCIRE STANOVANJE d.o.o. za poslovne usluge</item>
    </izvorni_sadrzaj>
    <derivirana_varijabla naziv="DomainObject.Predmet.ProtuStrankaListFormated_1">
      <item>MOCIRE STANOVANJE d.o.o. za poslovne usluge</item>
    </derivirana_varijabla>
  </DomainObject.Predmet.ProtuStrankaListFormated>
  <DomainObject.Predmet.ProtuStrankaListFormatedOIB>
    <izvorni_sadrzaj>
      <item>MOCIRE STANOVANJE d.o.o. za poslovne usluge, OIB 40531036104</item>
    </izvorni_sadrzaj>
    <derivirana_varijabla naziv="DomainObject.Predmet.ProtuStrankaListFormatedOIB_1">
      <item>MOCIRE STANOVANJE d.o.o. za poslovne usluge, OIB 40531036104</item>
    </derivirana_varijabla>
  </DomainObject.Predmet.ProtuStrankaListFormatedOIB>
  <DomainObject.Predmet.ProtuStrankaListFormatedWithAdress>
    <izvorni_sadrzaj>
      <item>MOCIRE STANOVANJE d.o.o. za poslovne usluge, Domovinskog rata 2, 23000 Zadar</item>
    </izvorni_sadrzaj>
    <derivirana_varijabla naziv="DomainObject.Predmet.ProtuStrankaListFormatedWithAdress_1">
      <item>MOCIRE STANOVANJE d.o.o. za poslovne usluge, Domovinskog rata 2, 23000 Zadar</item>
    </derivirana_varijabla>
  </DomainObject.Predmet.ProtuStrankaListFormatedWithAdress>
  <DomainObject.Predmet.ProtuStrankaListFormatedWithAdressOIB>
    <izvorni_sadrzaj>
      <item>MOCIRE STANOVANJE d.o.o. za poslovne usluge, OIB 40531036104, Domovinskog rata 2, 23000 Zadar</item>
    </izvorni_sadrzaj>
    <derivirana_varijabla naziv="DomainObject.Predmet.ProtuStrankaListFormatedWithAdressOIB_1">
      <item>MOCIRE STANOVANJE d.o.o. za poslovne usluge, OIB 40531036104, Domovinskog rata 2, 23000 Zadar</item>
    </derivirana_varijabla>
  </DomainObject.Predmet.ProtuStrankaListFormatedWithAdressOIB>
  <DomainObject.Predmet.ProtuStrankaListNazivFormated>
    <izvorni_sadrzaj>
      <item>MOCIRE STANOVANJE d.o.o. za poslovne usluge</item>
    </izvorni_sadrzaj>
    <derivirana_varijabla naziv="DomainObject.Predmet.ProtuStrankaListNazivFormated_1">
      <item>MOCIRE STANOVANJE d.o.o. za poslovne usluge</item>
    </derivirana_varijabla>
  </DomainObject.Predmet.ProtuStrankaListNazivFormated>
  <DomainObject.Predmet.ProtuStrankaListNazivFormatedOIB>
    <izvorni_sadrzaj>
      <item>MOCIRE STANOVANJE d.o.o. za poslovne usluge, OIB 40531036104</item>
    </izvorni_sadrzaj>
    <derivirana_varijabla naziv="DomainObject.Predmet.ProtuStrankaListNazivFormatedOIB_1">
      <item>MOCIRE STANOVANJE d.o.o. za poslovne usluge, OIB 40531036104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St-525/2017-5</izvorni_sadrzaj>
    <derivirana_varijabla naziv="DomainObject.PoslovniBrojDokumenta_1">St-525/2017-5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MOCIRE STANOVANJE d.o.o. za poslovne usluge</izvorni_sadrzaj>
    <derivirana_varijabla naziv="DomainObject.Predmet.ProtustrankaIDrugi_1">MOCIRE STANOVANJE d.o.o. za poslovne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MOCIRE STANOVANJE d.o.o. za poslovne usluge, OIB 40531036104, Domovinskog rata 2, 23000 Zadar</izvorni_sadrzaj>
    <derivirana_varijabla naziv="DomainObject.Predmet.ProtustrankaIDrugiAdressOIB_1">MOCIRE STANOVANJE d.o.o. za poslovne usluge, OIB 40531036104,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MOCIRE STANOVANJE d.o.o. za poslovne usluge</item>
      <item>Financijska agencija</item>
      <item>Didier J. A. De Witte</item>
    </izvorni_sadrzaj>
    <derivirana_varijabla naziv="DomainObject.Predmet.SudioniciListNaziv_1">
      <item>MOCIRE STANOVANJE d.o.o. za poslovne usluge</item>
      <item>Financijska agencija</item>
      <item>Didier J. A. De Witte</item>
    </derivirana_varijabla>
  </DomainObject.Predmet.SudioniciListNaziv>
  <DomainObject.Predmet.SudioniciListAdressOIB>
    <izvorni_sadrzaj>
      <item>MOCIRE STANOVANJE d.o.o. za poslovne usluge, OIB 40531036104, Domovinskog rata 2,23000 Zadar</item>
      <item>Financijska agencija, OIB 85821130368</item>
      <item>Didier J. A. De Witte, OIB 60610970392, La Mulata 002,Sosua</item>
    </izvorni_sadrzaj>
    <derivirana_varijabla naziv="DomainObject.Predmet.SudioniciListAdressOIB_1">
      <item>MOCIRE STANOVANJE d.o.o. za poslovne usluge, OIB 40531036104, Domovinskog rata 2,23000 Zadar</item>
      <item>Financijska agencija, OIB 85821130368</item>
      <item>Didier J. A. De Witte, OIB 60610970392, La Mulata 002,Sosua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40531036104</item>
      <item>, OIB 85821130368</item>
      <item>, OIB 60610970392</item>
    </izvorni_sadrzaj>
    <derivirana_varijabla naziv="DomainObject.Predmet.SudioniciListNazivOIB_1">
      <item>, OIB 40531036104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3655</properties:Characters>
  <properties:Lines>96</properties:Lines>
  <properties:Paragraphs>29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dcterms:modified xmlns:xsi="http://www.w3.org/2001/XMLSchema-instance" xsi:type="dcterms:W3CDTF">2018-01-26T07:10:00Z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