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0e5b" w14:paraId="2630e5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8A7E30">
        <w:t>4503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8A7E30">
        <w:rPr>
          <w:rFonts w:eastAsia="Calibri"/>
          <w:lang w:eastAsia="en-US"/>
        </w:rPr>
        <w:t>PERAJA UGOSTITELJSTVO j.d.o.o., Zagreb, Baštijanova 17, OIB: 38470852909</w:t>
      </w:r>
      <w:r w:rsidR="00C241E6" w:rsidRPr="00C241E6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EE7C7F">
        <w:t>1</w:t>
      </w:r>
      <w:r w:rsidR="00357A3F">
        <w:t>9</w:t>
      </w:r>
      <w:r w:rsidR="00EE7C7F">
        <w:t>. listopada</w:t>
      </w:r>
      <w:r w:rsidR="00C241E6">
        <w:t xml:space="preserve"> </w:t>
      </w:r>
      <w:r w:rsidR="00410421">
        <w:t>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8A7E30">
        <w:rPr>
          <w:rFonts w:eastAsia="Calibri"/>
          <w:lang w:eastAsia="en-US"/>
        </w:rPr>
        <w:t>PERAJA UGOSTITELJSTVO j.d.o.o., Zagreb, Baštijanova 17, OIB: 38470852909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EE7C7F">
        <w:t>1</w:t>
      </w:r>
      <w:r w:rsidR="00357A3F">
        <w:t>9</w:t>
      </w:r>
      <w:r w:rsidR="00EE7C7F">
        <w:t>. listopada 2017</w:t>
      </w:r>
      <w:r w:rsidR="00410421">
        <w:t>.</w:t>
      </w:r>
      <w:r w:rsidRPr="00AF1EFD">
        <w:t xml:space="preserve"> u </w:t>
      </w:r>
      <w:r w:rsidR="00C241E6">
        <w:t>1</w:t>
      </w:r>
      <w:r w:rsidR="00357A3F">
        <w:t>3</w:t>
      </w:r>
      <w:r w:rsidR="00C241E6">
        <w:t>,</w:t>
      </w:r>
      <w:r w:rsidR="008A7E30">
        <w:t>25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8A7E30">
        <w:t>Mato Čičak, Donja Lomnica, II. odvojak Deverićeve 5, OIB: 63670108668</w:t>
      </w:r>
      <w:r w:rsidR="00EE7C7F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8A7E30">
        <w:rPr>
          <w:rFonts w:eastAsia="Calibri"/>
          <w:lang w:eastAsia="en-US"/>
        </w:rPr>
        <w:t>PERAJA UGOSTITELJSTVO j.d.o.o., Zagreb, Baštijanova 17, OIB: 38470852909</w:t>
      </w:r>
      <w:r w:rsidR="00C241E6">
        <w:rPr>
          <w:rFonts w:eastAsia="Calibri"/>
          <w:lang w:eastAsia="en-US"/>
        </w:rPr>
        <w:t xml:space="preserve">, sa danom </w:t>
      </w:r>
      <w:r w:rsidR="00EE7C7F">
        <w:rPr>
          <w:rFonts w:eastAsia="Calibri"/>
          <w:lang w:eastAsia="en-US"/>
        </w:rPr>
        <w:t>1</w:t>
      </w:r>
      <w:r w:rsidR="00357A3F">
        <w:rPr>
          <w:rFonts w:eastAsia="Calibri"/>
          <w:lang w:eastAsia="en-US"/>
        </w:rPr>
        <w:t>9</w:t>
      </w:r>
      <w:r w:rsidR="00EE7C7F">
        <w:rPr>
          <w:rFonts w:eastAsia="Calibri"/>
          <w:lang w:eastAsia="en-US"/>
        </w:rPr>
        <w:t>. listopada</w:t>
      </w:r>
      <w:r w:rsidR="00C241E6">
        <w:rPr>
          <w:rFonts w:eastAsia="Calibri"/>
          <w:lang w:eastAsia="en-US"/>
        </w:rPr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8A7E30">
        <w:rPr>
          <w:rFonts w:eastAsia="Calibri"/>
          <w:lang w:eastAsia="en-US"/>
        </w:rPr>
        <w:t>PERAJA UGOSTITELJSTVO j.d.o.o., Zagreb, Baštijanova 17, OIB: 38470852909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410421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8A7E30">
        <w:rPr>
          <w:rFonts w:eastAsia="Calibri"/>
          <w:lang w:eastAsia="en-US"/>
        </w:rPr>
        <w:t>PERAJA UGOSTITELJSTVO j.d.o.o., Zagreb, Baštijanova 17, OIB: 38470852909</w:t>
      </w:r>
      <w:r w:rsidR="00631A90">
        <w:t xml:space="preserve">, dana </w:t>
      </w:r>
      <w:r w:rsidR="00857DA5">
        <w:t>23</w:t>
      </w:r>
      <w:r w:rsidR="00EE7C7F">
        <w:t xml:space="preserve">. svibnja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lastRenderedPageBreak/>
        <w:t>Ovosudnim rješenjem poslovni broj St-</w:t>
      </w:r>
      <w:r w:rsidR="008A7E30">
        <w:t>4503</w:t>
      </w:r>
      <w:r w:rsidR="00B0604A">
        <w:t>/16</w:t>
      </w:r>
      <w:r>
        <w:t xml:space="preserve"> od </w:t>
      </w:r>
      <w:r w:rsidR="008A7E30">
        <w:t>5</w:t>
      </w:r>
      <w:r w:rsidR="00C241E6">
        <w:t>. svibnja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8A7E30">
        <w:t>9</w:t>
      </w:r>
      <w:r w:rsidR="00C241E6">
        <w:t>. svibnja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8A7E30">
        <w:t>24.471,91</w:t>
      </w:r>
      <w:r w:rsidR="00AF1B3C">
        <w:t xml:space="preserve"> kn</w:t>
      </w:r>
      <w:r>
        <w:t xml:space="preserve"> i </w:t>
      </w:r>
      <w:r w:rsidR="008A7E30">
        <w:t>495</w:t>
      </w:r>
      <w:r>
        <w:t xml:space="preserve"> dana neprekidne blokade (list </w:t>
      </w:r>
      <w:r w:rsidR="00857DA5">
        <w:t>11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>nije vlasnik nekretnina (list 1</w:t>
      </w:r>
      <w:r w:rsidR="00857DA5">
        <w:t>6</w:t>
      </w:r>
      <w:r>
        <w:t xml:space="preserve"> spisa).</w:t>
      </w:r>
    </w:p>
    <w:p w:rsidRDefault="008A7E30" w:rsidP="00F6264F" w:rsidR="008A7E30">
      <w:pPr>
        <w:ind w:firstLine="708"/>
        <w:jc w:val="both"/>
      </w:pPr>
    </w:p>
    <w:p w:rsidRDefault="008A7E30" w:rsidP="00F6264F" w:rsidR="008A7E30">
      <w:pPr>
        <w:ind w:firstLine="708"/>
        <w:jc w:val="both"/>
      </w:pPr>
      <w:r>
        <w:t>Iz podneska MInistarstva financija, Porezne uprave, Područni ured Zagreb od 27. lipnja 2017. proizlazi da dužnik ne posjeduje pokretnu odnosno nepokretnu imovinu (list 11 spisa).</w:t>
      </w:r>
    </w:p>
    <w:p w:rsidRDefault="00C241E6" w:rsidP="00F6264F" w:rsidR="00C241E6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8A7E30">
        <w:t>4503</w:t>
      </w:r>
      <w:r w:rsidR="00B0604A">
        <w:t>/16</w:t>
      </w:r>
      <w:r>
        <w:t xml:space="preserve"> od </w:t>
      </w:r>
      <w:r w:rsidR="00C241E6">
        <w:t>12. srpnja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C241E6">
        <w:t>12. srpnja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857DA5" w:rsidR="00C241E6">
      <w:pPr>
        <w:jc w:val="center"/>
      </w:pPr>
      <w:r w:rsidRPr="00AF1EFD">
        <w:t>U Karlovcu</w:t>
      </w:r>
      <w:r w:rsidR="006420C7">
        <w:t xml:space="preserve"> </w:t>
      </w:r>
      <w:r w:rsidR="00857DA5">
        <w:t>19</w:t>
      </w:r>
      <w:r w:rsidR="00EE7C7F">
        <w:t>. listopada</w:t>
      </w:r>
      <w:r w:rsidR="00410421">
        <w:t xml:space="preserve"> 2017.</w:t>
      </w: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857DA5" w:rsidR="008327B4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297EB6" w:rsidP="00857DA5" w:rsidR="00297EB6">
      <w:pPr>
        <w:tabs>
          <w:tab w:pos="6735" w:val="left"/>
        </w:tabs>
        <w:jc w:val="both"/>
      </w:pPr>
    </w:p>
    <w:p w:rsidRDefault="00297EB6" w:rsidP="00857DA5" w:rsidR="00297EB6">
      <w:pPr>
        <w:tabs>
          <w:tab w:pos="6735" w:val="left"/>
        </w:tabs>
        <w:jc w:val="both"/>
      </w:pPr>
    </w:p>
    <w:p w:rsidRDefault="00297EB6" w:rsidP="00857DA5" w:rsidR="00297EB6">
      <w:pPr>
        <w:tabs>
          <w:tab w:pos="6735" w:val="left"/>
        </w:tabs>
        <w:jc w:val="both"/>
      </w:pPr>
    </w:p>
    <w:p w:rsidRDefault="00297EB6" w:rsidP="00857DA5" w:rsidR="00297EB6">
      <w:pPr>
        <w:tabs>
          <w:tab w:pos="6735" w:val="left"/>
        </w:tabs>
        <w:jc w:val="both"/>
      </w:pPr>
    </w:p>
    <w:p w:rsidRDefault="00857DA5" w:rsidP="00857DA5" w:rsidR="00857DA5" w:rsidRPr="00AF1EFD">
      <w:pPr>
        <w:tabs>
          <w:tab w:pos="6735" w:val="left"/>
        </w:tabs>
        <w:jc w:val="both"/>
      </w:pP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238" w:rsidR="00D31238">
      <w:r>
        <w:separator/>
      </w:r>
    </w:p>
  </w:endnote>
  <w:endnote w:id="0" w:type="continuationSeparator">
    <w:p w:rsidRDefault="00D31238" w:rsidR="00D31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238" w:rsidR="00D31238">
      <w:r>
        <w:separator/>
      </w:r>
    </w:p>
  </w:footnote>
  <w:footnote w:id="0" w:type="continuationSeparator">
    <w:p w:rsidRDefault="00D31238" w:rsidR="00D312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7EB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8A7E30">
      <w:t>4503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97EB6"/>
    <w:rsid w:val="002B5B9E"/>
    <w:rsid w:val="002B6E67"/>
    <w:rsid w:val="002C4416"/>
    <w:rsid w:val="002C5A29"/>
    <w:rsid w:val="002D6432"/>
    <w:rsid w:val="003567A1"/>
    <w:rsid w:val="00357A3F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72F0A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57DA5"/>
    <w:rsid w:val="008A7E30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3123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E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E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4503</izvorni_sadrzaj>
    <derivirana_varijabla naziv="DomainObject.Predmet.Broj_1">4503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St-4503/2016</izvorni_sadrzaj>
    <derivirana_varijabla naziv="DomainObject.Predmet.OznakaBroj_1">St-4503/2016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PERAJA UGOSTITELJSTVO j.d.o.o. za ugostiteljstvo zastupanog po punomoćniku Mario Beber</izvorni_sadrzaj>
    <derivirana_varijabla naziv="DomainObject.Predmet.ProtustrankaFormated_1">  PERAJA UGOSTITELJSTVO j.d.o.o. za ugostiteljstvo zastupanog po punomoćniku Mario Beber</derivirana_varijabla>
  </DomainObject.Predmet.ProtustrankaFormated>
  <DomainObject.Predmet.ProtustrankaFormatedOIB>
    <izvorni_sadrzaj>  PERAJA UGOSTITELJSTVO j.d.o.o. za ugostiteljstvo, OIB 38470852909 zastupanog po punomoćniku Mario Beber</izvorni_sadrzaj>
    <derivirana_varijabla naziv="DomainObject.Predmet.ProtustrankaFormatedOIB_1">  PERAJA UGOSTITELJSTVO j.d.o.o. za ugostiteljstvo, OIB 38470852909 zastupanog po punomoćniku Mario Beber</derivirana_varijabla>
  </DomainObject.Predmet.ProtustrankaFormatedOIB>
  <DomainObject.Predmet.ProtustrankaFormatedWithAdress>
    <izvorni_sadrzaj> PERAJA UGOSTITELJSTVO j.d.o.o. za ugostiteljstvo, Baštijanova 17, 10000 Zagreb zastupanog po punomoćniku Mario Beber</izvorni_sadrzaj>
    <derivirana_varijabla naziv="DomainObject.Predmet.ProtustrankaFormatedWithAdress_1"> PERAJA UGOSTITELJSTVO j.d.o.o. za ugostiteljstvo, Baštijanova 17, 10000 Zagreb zastupanog po punomoćniku Mario Beber</derivirana_varijabla>
  </DomainObject.Predmet.ProtustrankaFormatedWithAdress>
  <DomainObject.Predmet.ProtustrankaFormatedWithAdressOIB>
    <izvorni_sadrzaj> PERAJA UGOSTITELJSTVO j.d.o.o. za ugostiteljstvo, OIB 38470852909, Baštijanova 17, 10000 Zagreb zastupanog po punomoćniku Mario Beber</izvorni_sadrzaj>
    <derivirana_varijabla naziv="DomainObject.Predmet.ProtustrankaFormatedWithAdressOIB_1"> PERAJA UGOSTITELJSTVO j.d.o.o. za ugostiteljstvo, OIB 38470852909, Baštijanova 17, 10000 Zagreb zastupanog po punomoćniku Mario Beber</derivirana_varijabla>
  </DomainObject.Predmet.ProtustrankaFormatedWithAdressOIB>
  <DomainObject.Predmet.ProtustrankaWithAdress>
    <izvorni_sadrzaj>PERAJA UGOSTITELJSTVO j.d.o.o. za ugostiteljstvo Baštijanova 17, 10000 Zagreb</izvorni_sadrzaj>
    <derivirana_varijabla naziv="DomainObject.Predmet.ProtustrankaWithAdress_1">PERAJA UGOSTITELJSTVO j.d.o.o. za ugostiteljstvo Baštijanova 17, 10000 Zagreb</derivirana_varijabla>
  </DomainObject.Predmet.ProtustrankaWithAdress>
  <DomainObject.Predmet.ProtustrankaWithAdressOIB>
    <izvorni_sadrzaj>PERAJA UGOSTITELJSTVO j.d.o.o. za ugostiteljstvo, OIB 38470852909, Baštijanova 17, 10000 Zagreb</izvorni_sadrzaj>
    <derivirana_varijabla naziv="DomainObject.Predmet.ProtustrankaWithAdressOIB_1">PERAJA UGOSTITELJSTVO j.d.o.o. za ugostiteljstvo, OIB 38470852909, Baštijanova 17, 10000 Zagreb</derivirana_varijabla>
  </DomainObject.Predmet.ProtustrankaWithAdressOIB>
  <DomainObject.Predmet.ProtustrankaNazivFormated>
    <izvorni_sadrzaj>PERAJA UGOSTITELJSTVO j.d.o.o. za ugostiteljstvo</izvorni_sadrzaj>
    <derivirana_varijabla naziv="DomainObject.Predmet.ProtustrankaNazivFormated_1">PERAJA UGOSTITELJSTVO j.d.o.o. za ugostiteljstvo</derivirana_varijabla>
  </DomainObject.Predmet.ProtustrankaNazivFormated>
  <DomainObject.Predmet.ProtustrankaNazivFormatedOIB>
    <izvorni_sadrzaj>PERAJA UGOSTITELJSTVO j.d.o.o. za ugostiteljstvo, OIB 38470852909</izvorni_sadrzaj>
    <derivirana_varijabla naziv="DomainObject.Predmet.ProtustrankaNazivFormatedOIB_1">PERAJA UGOSTITELJSTVO j.d.o.o. za ugostiteljstvo, OIB 38470852909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PERAJA UGOSTITELJSTVO j.d.o.o. za ugostiteljstvo zastupanog po punomoćniku Mario Beber</item>
    </izvorni_sadrzaj>
    <derivirana_varijabla naziv="DomainObject.Predmet.ProtuStrankaListFormated_1">
      <item>PERAJA UGOSTITELJSTVO j.d.o.o. za ugostiteljstvo zastupanog po punomoćniku Mario Beber</item>
    </derivirana_varijabla>
  </DomainObject.Predmet.ProtuStrankaListFormated>
  <DomainObject.Predmet.ProtuStrankaListFormatedOIB>
    <izvorni_sadrzaj>
      <item>PERAJA UGOSTITELJSTVO j.d.o.o. za ugostiteljstvo, OIB 38470852909 zastupanog po punomoćniku Mario Beber</item>
    </izvorni_sadrzaj>
    <derivirana_varijabla naziv="DomainObject.Predmet.ProtuStrankaListFormatedOIB_1">
      <item>PERAJA UGOSTITELJSTVO j.d.o.o. za ugostiteljstvo, OIB 38470852909 zastupanog po punomoćniku Mario Beber</item>
    </derivirana_varijabla>
  </DomainObject.Predmet.ProtuStrankaListFormatedOIB>
  <DomainObject.Predmet.ProtuStrankaListFormatedWithAdress>
    <izvorni_sadrzaj>
      <item>PERAJA UGOSTITELJSTVO j.d.o.o. za ugostiteljstvo, Baštijanova 17, 10000 Zagreb zastupanog po punomoćniku Mario Beber</item>
    </izvorni_sadrzaj>
    <derivirana_varijabla naziv="DomainObject.Predmet.ProtuStrankaListFormatedWithAdress_1">
      <item>PERAJA UGOSTITELJSTVO j.d.o.o. za ugostiteljstvo, Baštijanova 17, 10000 Zagreb zastupanog po punomoćniku Mario Beber</item>
    </derivirana_varijabla>
  </DomainObject.Predmet.ProtuStrankaListFormatedWithAdress>
  <DomainObject.Predmet.ProtuStrankaListFormatedWithAdressOIB>
    <izvorni_sadrzaj>
      <item>PERAJA UGOSTITELJSTVO j.d.o.o. za ugostiteljstvo, OIB 38470852909, Baštijanova 17, 10000 Zagreb zastupanog po punomoćniku Mario Beber</item>
    </izvorni_sadrzaj>
    <derivirana_varijabla naziv="DomainObject.Predmet.ProtuStrankaListFormatedWithAdressOIB_1">
      <item>PERAJA UGOSTITELJSTVO j.d.o.o. za ugostiteljstvo, OIB 38470852909, Baštijanova 17, 10000 Zagreb zastupanog po punomoćniku Mario Beber</item>
    </derivirana_varijabla>
  </DomainObject.Predmet.ProtuStrankaListFormatedWithAdressOIB>
  <DomainObject.Predmet.ProtuStrankaListNazivFormated>
    <izvorni_sadrzaj>
      <item>PERAJA UGOSTITELJSTVO j.d.o.o. za ugostiteljstvo</item>
    </izvorni_sadrzaj>
    <derivirana_varijabla naziv="DomainObject.Predmet.ProtuStrankaListNazivFormated_1">
      <item>PERAJA UGOSTITELJSTVO j.d.o.o. za ugostiteljstvo</item>
    </derivirana_varijabla>
  </DomainObject.Predmet.ProtuStrankaListNazivFormated>
  <DomainObject.Predmet.ProtuStrankaListNazivFormatedOIB>
    <izvorni_sadrzaj>
      <item>PERAJA UGOSTITELJSTVO j.d.o.o. za ugostiteljstvo, OIB 38470852909</item>
    </izvorni_sadrzaj>
    <derivirana_varijabla naziv="DomainObject.Predmet.ProtuStrankaListNazivFormatedOIB_1">
      <item>PERAJA UGOSTITELJSTVO j.d.o.o. za ugostiteljstvo, OIB 38470852909</item>
    </derivirana_varijabla>
  </DomainObject.Predmet.ProtuStrankaListNazivFormatedOIB>
  <DomainObject.Predmet.OstaliListFormated>
    <izvorni_sadrzaj>
      <item>Mario Beber punomoćnik sudionika u postupku PERAJA UGOSTITELJSTVO j.d.o.o. za ugostiteljstvo</item>
    </izvorni_sadrzaj>
    <derivirana_varijabla naziv="DomainObject.Predmet.OstaliListFormated_1">
      <item>Mario Beber punomoćnik sudionika u postupku PERAJA UGOSTITELJSTVO j.d.o.o. za ugostiteljstvo</item>
    </derivirana_varijabla>
  </DomainObject.Predmet.OstaliListFormated>
  <DomainObject.Predmet.OstaliListFormatedOIB>
    <izvorni_sadrzaj>
      <item>Mario Beber, OIB 23623885729 punomoćnik sudionika u postupku PERAJA UGOSTITELJSTVO j.d.o.o. za ugostiteljstvo</item>
    </izvorni_sadrzaj>
    <derivirana_varijabla naziv="DomainObject.Predmet.OstaliListFormatedOIB_1">
      <item>Mario Beber, OIB 23623885729 punomoćnik sudionika u postupku PERAJA UGOSTITELJSTVO j.d.o.o. za ugostiteljstvo</item>
    </derivirana_varijabla>
  </DomainObject.Predmet.OstaliListFormatedOIB>
  <DomainObject.Predmet.OstaliListFormatedWithAdress>
    <izvorni_sadrzaj>
      <item>Mario Beber, Selska Cesta 90, 10000 Zagreb punomoćnik sudionika u postupku PERAJA UGOSTITELJSTVO j.d.o.o. za ugostiteljstvo</item>
    </izvorni_sadrzaj>
    <derivirana_varijabla naziv="DomainObject.Predmet.OstaliListFormatedWithAdress_1">
      <item>Mario Beber, Selska Cesta 90, 10000 Zagreb punomoćnik sudionika u postupku PERAJA UGOSTITELJSTVO j.d.o.o. za ugostiteljstvo</item>
    </derivirana_varijabla>
  </DomainObject.Predmet.OstaliListFormatedWithAdress>
  <DomainObject.Predmet.OstaliListFormatedWithAdressOIB>
    <izvorni_sadrzaj>
      <item>Mario Beber, OIB 23623885729, Selska Cesta 90, 10000 Zagreb punomoćnik sudionika u postupku PERAJA UGOSTITELJSTVO j.d.o.o. za ugostiteljstvo</item>
    </izvorni_sadrzaj>
    <derivirana_varijabla naziv="DomainObject.Predmet.OstaliListFormatedWithAdressOIB_1">
      <item>Mario Beber, OIB 23623885729, Selska Cesta 90, 10000 Zagreb punomoćnik sudionika u postupku PERAJA UGOSTITELJSTVO j.d.o.o. za ugostiteljstvo</item>
    </derivirana_varijabla>
  </DomainObject.Predmet.OstaliListFormatedWithAdressOIB>
  <DomainObject.Predmet.OstaliListNazivFormated>
    <izvorni_sadrzaj>
      <item>Mario Beber</item>
    </izvorni_sadrzaj>
    <derivirana_varijabla naziv="DomainObject.Predmet.OstaliListNazivFormated_1">
      <item>Mario Beber</item>
    </derivirana_varijabla>
  </DomainObject.Predmet.OstaliListNazivFormated>
  <DomainObject.Predmet.OstaliListNazivFormatedOIB>
    <izvorni_sadrzaj>
      <item>Mario Beber, OIB 23623885729</item>
    </izvorni_sadrzaj>
    <derivirana_varijabla naziv="DomainObject.Predmet.OstaliListNazivFormatedOIB_1">
      <item>Mario Beber, OIB 23623885729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PERAJA UGOSTITELJSTVO j.d.o.o. za ugostiteljstvo</izvorni_sadrzaj>
    <derivirana_varijabla naziv="DomainObject.Predmet.ProtustrankaIDrugi_1">PERAJA UGOSTITELJSTVO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PERAJA UGOSTITELJSTVO j.d.o.o. za ugostiteljstvo, OIB 38470852909, Baštijanova 17, 10000 Zagreb</izvorni_sadrzaj>
    <derivirana_varijabla naziv="DomainObject.Predmet.ProtustrankaIDrugiAdressOIB_1">PERAJA UGOSTITELJSTVO j.d.o.o. za ugostiteljstvo, OIB 38470852909, Baštijanova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PERAJA UGOSTITELJSTVO j.d.o.o. za ugostiteljstvo</item>
      <item>Mario Beber</item>
    </izvorni_sadrzaj>
    <derivirana_varijabla naziv="DomainObject.Predmet.SudioniciListNaziv_1">
      <item>FINA Regionalni centar Zagreb</item>
      <item>PERAJA UGOSTITELJSTVO j.d.o.o. za ugostiteljstvo</item>
      <item>Mario Beber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PERAJA UGOSTITELJSTVO j.d.o.o. za ugostiteljstvo, OIB 38470852909, Baštijanova 17,10000 Zagreb</item>
      <item>Mario Beber, OIB 23623885729, Selska Cesta 90,10000 Zagreb</item>
    </izvorni_sadrzaj>
    <derivirana_varijabla naziv="DomainObject.Predmet.SudioniciListAdressOIB_1">
      <item>FINA Regionalni centar Zagreb, OIB 85821130368, Trg svibanjskih žrtava 1995. br. 1,10000 Zagreb</item>
      <item>PERAJA UGOSTITELJSTVO j.d.o.o. za ugostiteljstvo, OIB 38470852909, Baštijanova 17,10000 Zagreb</item>
      <item>Mario Beber, OIB 23623885729, Selska Cesta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38470852909</item>
      <item>, OIB 23623885729</item>
    </izvorni_sadrzaj>
    <derivirana_varijabla naziv="DomainObject.Predmet.SudioniciListNazivOIB_1">
      <item>, OIB 85821130368</item>
      <item>, OIB 38470852909</item>
      <item>, OIB 23623885729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555</properties:Words>
  <properties:Characters>2952</properties:Characters>
  <properties:Lines>97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2017-10-19T11:12:00Z</dcterms:created>
  <dc:creator>Korisnik</dc:creator>
  <cp:lastModifiedBy>Draženka Prpić</cp:lastModifiedBy>
  <cp:lastPrinted>2017-10-19T11:13:00Z</cp:lastPrinted>
  <dcterms:modified xmlns:xsi="http://www.w3.org/2001/XMLSchema-instance" xsi:type="dcterms:W3CDTF">2017-10-19T11:13:00Z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