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5d5b" w14:paraId="3395d5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471E39">
        <w:t>1</w:t>
      </w:r>
      <w:r w:rsidR="00E80B0F">
        <w:t>3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80B0F" w:rsidRPr="000632FD">
        <w:t>DOM GRADNJA d.o.o., Zaton, Šetalište kneza Branimira 42, OIB: 48704026851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80B0F" w:rsidRPr="000632FD">
        <w:t>DOM GRADNJA d.o.o., Zaton, Šetalište kneza Branimira 42, OIB: 48704026851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</w:t>
      </w:r>
      <w:r w:rsidR="00F9379E">
        <w:t>3</w:t>
      </w:r>
      <w:r w:rsidR="00A70A5D">
        <w:t>,</w:t>
      </w:r>
      <w:r w:rsidR="00E80B0F">
        <w:t>3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</w:t>
      </w:r>
      <w:r w:rsidR="00E80B0F">
        <w:t>4</w:t>
      </w:r>
      <w:r w:rsidR="00471E39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80B0F" w:rsidRPr="000632FD">
        <w:t>DOM GRADNJA d.o.o., Zaton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E0679">
        <w:t xml:space="preserve">rujna </w:t>
      </w:r>
      <w:r w:rsidR="00F972A6">
        <w:t>201</w:t>
      </w:r>
      <w:r w:rsidR="008E0679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E80B0F">
        <w:t>413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80B0F">
        <w:t>289.869,14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80B0F" w:rsidRPr="000632FD">
        <w:t>DOM GRADNJA d.o.o., Zaton</w:t>
      </w:r>
      <w:r w:rsidR="00E80B0F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E80B0F" w:rsidP="008E0679" w:rsidR="0020610B" w:rsidRPr="008E0679">
      <w:pPr>
        <w:pStyle w:val="Tijeloteksta"/>
        <w:numPr>
          <w:ilvl w:val="0"/>
          <w:numId w:val="3"/>
        </w:numPr>
        <w:rPr>
          <w:szCs w:val="24"/>
        </w:rPr>
      </w:pPr>
      <w:r w:rsidRPr="000632FD">
        <w:rPr>
          <w:szCs w:val="24"/>
        </w:rPr>
        <w:t>MARI</w:t>
      </w:r>
      <w:r>
        <w:rPr>
          <w:szCs w:val="24"/>
        </w:rPr>
        <w:t>NKO</w:t>
      </w:r>
      <w:r w:rsidRPr="000632FD">
        <w:rPr>
          <w:szCs w:val="24"/>
        </w:rPr>
        <w:t xml:space="preserve"> VUKŠEVIĆ iz Zatona, Šetalište kneza Branimira 42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6262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</w:t>
    </w:r>
    <w:r w:rsidR="00471E39">
      <w:t>1</w:t>
    </w:r>
    <w:r w:rsidR="00E80B0F">
      <w:t>3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628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2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2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za trgovinu i promet nekretnina</izvorni_sadrzaj>
    <derivirana_varijabla naziv="DomainObject.Predmet.ProtustrankaFormated_1">  DOM GRADNJA d.o.o. za trgovinu i promet nekretnina</derivirana_varijabla>
  </DomainObject.Predmet.ProtustrankaFormated>
  <DomainObject.Predmet.ProtustrankaFormatedOIB>
    <izvorni_sadrzaj>  DOM GRADNJA d.o.o. za trgovinu i promet nekretnina, OIB 48704026851</izvorni_sadrzaj>
    <derivirana_varijabla naziv="DomainObject.Predmet.ProtustrankaFormatedOIB_1">  DOM GRADNJA d.o.o. za trgovinu i promet nekretnina, OIB 48704026851</derivirana_varijabla>
  </DomainObject.Predmet.ProtustrankaFormatedOIB>
  <DomainObject.Predmet.ProtustrankaFormatedWithAdress>
    <izvorni_sadrzaj> DOM GRADNJA d.o.o. za trgovinu i promet nekretnina, Šetalište Kneza Branimira 42, 23232 Zaton</izvorni_sadrzaj>
    <derivirana_varijabla naziv="DomainObject.Predmet.ProtustrankaFormatedWithAdress_1"> DOM GRADNJA d.o.o. za trgovinu i promet nekretnina, Šetalište Kneza Branimira 42, 23232 Zaton</derivirana_varijabla>
  </DomainObject.Predmet.ProtustrankaFormatedWithAdress>
  <DomainObject.Predmet.ProtustrankaFormatedWithAdressOIB>
    <izvorni_sadrzaj> DOM GRADNJA d.o.o. za trgovinu i promet nekretnina, OIB 48704026851, Šetalište Kneza Branimira 42, 23232 Zaton</izvorni_sadrzaj>
    <derivirana_varijabla naziv="DomainObject.Predmet.ProtustrankaFormatedWithAdressOIB_1"> DOM GRADNJA d.o.o. za trgovinu i promet nekretnina, OIB 48704026851, Šetalište Kneza Branimira 42, 23232 Zaton</derivirana_varijabla>
  </DomainObject.Predmet.ProtustrankaFormatedWithAdressOIB>
  <DomainObject.Predmet.ProtustrankaWithAdress>
    <izvorni_sadrzaj>DOM GRADNJA d.o.o. za trgovinu i promet nekretnina Šetalište Kneza Branimira 42, 23232 Zaton</izvorni_sadrzaj>
    <derivirana_varijabla naziv="DomainObject.Predmet.ProtustrankaWithAdress_1">DOM GRADNJA d.o.o. za trgovinu i promet nekretnina Šetalište Kneza Branimira 42, 23232 Zaton</derivirana_varijabla>
  </DomainObject.Predmet.ProtustrankaWithAdress>
  <DomainObject.Predmet.ProtustrankaWithAdressOIB>
    <izvorni_sadrzaj>DOM GRADNJA d.o.o. za trgovinu i promet nekretnina, OIB 48704026851, Šetalište Kneza Branimira 42, 23232 Zaton</izvorni_sadrzaj>
    <derivirana_varijabla naziv="DomainObject.Predmet.ProtustrankaWithAdressOIB_1">DOM GRADNJA d.o.o. za trgovinu i promet nekretnina, OIB 48704026851, Šetalište Kneza Branimira 42, 23232 Zaton</derivirana_varijabla>
  </DomainObject.Predmet.ProtustrankaWithAdressOIB>
  <DomainObject.Predmet.ProtustrankaNazivFormated>
    <izvorni_sadrzaj>DOM GRADNJA d.o.o. za trgovinu i promet nekretnina</izvorni_sadrzaj>
    <derivirana_varijabla naziv="DomainObject.Predmet.ProtustrankaNazivFormated_1">DOM GRADNJA d.o.o. za trgovinu i promet nekretnina</derivirana_varijabla>
  </DomainObject.Predmet.ProtustrankaNazivFormated>
  <DomainObject.Predmet.ProtustrankaNazivFormatedOIB>
    <izvorni_sadrzaj>DOM GRADNJA d.o.o. za trgovinu i promet nekretnina, OIB 48704026851</izvorni_sadrzaj>
    <derivirana_varijabla naziv="DomainObject.Predmet.ProtustrankaNazivFormatedOIB_1">DOM GRADNJA d.o.o. za trgovinu i promet nekretnina, OIB 48704026851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289869.14</izvorni_sadrzaj>
    <derivirana_varijabla naziv="DomainObject.Predmet.TrenutnaVrijednost_1">289869.14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GRADNJA d.o.o. za trgovinu i promet nekretnina</item>
    </izvorni_sadrzaj>
    <derivirana_varijabla naziv="DomainObject.Predmet.ProtuStrankaListFormated_1">
      <item>DOM GRADNJA d.o.o. za trgovinu i promet nekretnina</item>
    </derivirana_varijabla>
  </DomainObject.Predmet.ProtuStrankaListFormated>
  <DomainObject.Predmet.ProtuStrankaListFormatedOIB>
    <izvorni_sadrzaj>
      <item>DOM GRADNJA d.o.o. za trgovinu i promet nekretnina, OIB 48704026851</item>
    </izvorni_sadrzaj>
    <derivirana_varijabla naziv="DomainObject.Predmet.ProtuStrankaListFormatedOIB_1">
      <item>DOM GRADNJA d.o.o. za trgovinu i promet nekretnina, OIB 48704026851</item>
    </derivirana_varijabla>
  </DomainObject.Predmet.ProtuStrankaListFormatedOIB>
  <DomainObject.Predmet.ProtuStrankaListFormatedWithAdress>
    <izvorni_sadrzaj>
      <item>DOM GRADNJA d.o.o. za trgovinu i promet nekretnina, Šetalište Kneza Branimira 42, 23232 Zaton</item>
    </izvorni_sadrzaj>
    <derivirana_varijabla naziv="DomainObject.Predmet.ProtuStrankaListFormatedWithAdress_1">
      <item>DOM GRADNJA d.o.o. za trgovinu i promet nekretnina, Šetalište Kneza Branimira 42, 23232 Zaton</item>
    </derivirana_varijabla>
  </DomainObject.Predmet.ProtuStrankaListFormatedWithAdress>
  <DomainObject.Predmet.ProtuStrankaListFormatedWithAdressOIB>
    <izvorni_sadrzaj>
      <item>DOM GRADNJA d.o.o. za trgovinu i promet nekretnina, OIB 48704026851, Šetalište Kneza Branimira 42, 23232 Zaton</item>
    </izvorni_sadrzaj>
    <derivirana_varijabla naziv="DomainObject.Predmet.ProtuStrankaListFormatedWithAdressOIB_1">
      <item>DOM GRADNJA d.o.o. za trgovinu i promet nekretnina, OIB 48704026851, Šetalište Kneza Branimira 42, 23232 Zaton</item>
    </derivirana_varijabla>
  </DomainObject.Predmet.ProtuStrankaListFormatedWithAdressOIB>
  <DomainObject.Predmet.ProtuStrankaListNazivFormated>
    <izvorni_sadrzaj>
      <item>DOM GRADNJA d.o.o. za trgovinu i promet nekretnina</item>
    </izvorni_sadrzaj>
    <derivirana_varijabla naziv="DomainObject.Predmet.ProtuStrankaListNazivFormated_1">
      <item>DOM GRADNJA d.o.o. za trgovinu i promet nekretnina</item>
    </derivirana_varijabla>
  </DomainObject.Predmet.ProtuStrankaListNazivFormated>
  <DomainObject.Predmet.ProtuStrankaListNazivFormatedOIB>
    <izvorni_sadrzaj>
      <item>DOM GRADNJA d.o.o. za trgovinu i promet nekretnina, OIB 48704026851</item>
    </izvorni_sadrzaj>
    <derivirana_varijabla naziv="DomainObject.Predmet.ProtuStrankaListNazivFormatedOIB_1">
      <item>DOM GRADNJA d.o.o. za trgovinu i promet nekretnina, OIB 48704026851</item>
    </derivirana_varijabla>
  </DomainObject.Predmet.ProtuStrankaListNazivFormatedOIB>
  <DomainObject.Predmet.OstaliListFormated>
    <izvorni_sadrzaj>
      <item>Marinko Vukšević</item>
    </izvorni_sadrzaj>
    <derivirana_varijabla naziv="DomainObject.Predmet.OstaliListFormated_1">
      <item>Marinko Vukšević</item>
    </derivirana_varijabla>
  </DomainObject.Predmet.OstaliListFormated>
  <DomainObject.Predmet.OstaliListFormatedOIB>
    <izvorni_sadrzaj>
      <item>Marinko Vukšević, OIB 32176989230</item>
    </izvorni_sadrzaj>
    <derivirana_varijabla naziv="DomainObject.Predmet.OstaliListFormatedOIB_1">
      <item>Marinko Vukšević, OIB 32176989230</item>
    </derivirana_varijabla>
  </DomainObject.Predmet.OstaliListFormatedOIB>
  <DomainObject.Predmet.OstaliListFormatedWithAdress>
    <izvorni_sadrzaj>
      <item>Marinko Vukšević, Šetalište Kneza Branimira 42, 23232 Zaton</item>
    </izvorni_sadrzaj>
    <derivirana_varijabla naziv="DomainObject.Predmet.OstaliListFormatedWithAdress_1">
      <item>Marinko Vukšević, Šetalište Kneza Branimira 42, 23232 Zaton</item>
    </derivirana_varijabla>
  </DomainObject.Predmet.OstaliListFormatedWithAdress>
  <DomainObject.Predmet.OstaliListFormatedWithAdressOIB>
    <izvorni_sadrzaj>
      <item>Marinko Vukšević, OIB 32176989230, Šetalište Kneza Branimira 42, 23232 Zaton</item>
    </izvorni_sadrzaj>
    <derivirana_varijabla naziv="DomainObject.Predmet.OstaliListFormatedWithAdressOIB_1">
      <item>Marinko Vukšević, OIB 32176989230, Šetalište Kneza Branimira 42, 23232 Zaton</item>
    </derivirana_varijabla>
  </DomainObject.Predmet.OstaliListFormatedWithAdressOIB>
  <DomainObject.Predmet.OstaliListNazivFormated>
    <izvorni_sadrzaj>
      <item>Marinko Vukšević</item>
    </izvorni_sadrzaj>
    <derivirana_varijabla naziv="DomainObject.Predmet.OstaliListNazivFormated_1">
      <item>Marinko Vukšević</item>
    </derivirana_varijabla>
  </DomainObject.Predmet.OstaliListNazivFormated>
  <DomainObject.Predmet.OstaliListNazivFormatedOIB>
    <izvorni_sadrzaj>
      <item>Marinko Vukšević, OIB 32176989230</item>
    </izvorni_sadrzaj>
    <derivirana_varijabla naziv="DomainObject.Predmet.OstaliListNazivFormatedOIB_1">
      <item>Marinko Vukšević, OIB 32176989230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GRADNJA d.o.o. za trgovinu i promet nekretnina</izvorni_sadrzaj>
    <derivirana_varijabla naziv="DomainObject.Predmet.ProtustrankaIDrugi_1">DOM GRADNJA 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GRADNJA d.o.o. za trgovinu i promet nekretnina, OIB 48704026851, Šetalište Kneza Branimira 42, 23232 Zaton</izvorni_sadrzaj>
    <derivirana_varijabla naziv="DomainObject.Predmet.ProtustrankaIDrugiAdressOIB_1">DOM GRADNJA d.o.o. za trgovinu i promet nekretnina, OIB 48704026851, Šetalište Kneza Branimira 42,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GRADNJA d.o.o. za trgovinu i promet nekretnina</item>
      <item>Marinko Vukšević</item>
    </izvorni_sadrzaj>
    <derivirana_varijabla naziv="DomainObject.Predmet.SudioniciListNaziv_1">
      <item>FINA</item>
      <item>DOM GRADNJA d.o.o. za trgovinu i promet nekretnina</item>
      <item>Marinko Vukšević</item>
    </derivirana_varijabla>
  </DomainObject.Predmet.SudioniciListNaziv>
  <DomainObject.Predmet.SudioniciListAdressOIB>
    <izvorni_sadrzaj>
      <item>FINA, OIB 85821130368</item>
      <item>DOM GRADNJA d.o.o. za trgovinu i promet nekretnina, OIB 48704026851, Šetalište Kneza Branimira 42,23232 Zaton</item>
      <item>Marinko Vukšević, OIB 32176989230, Šetalište Kneza Branimira 42,23232 Zaton</item>
    </izvorni_sadrzaj>
    <derivirana_varijabla naziv="DomainObject.Predmet.SudioniciListAdressOIB_1">
      <item>FINA, OIB 85821130368</item>
      <item>DOM GRADNJA d.o.o. za trgovinu i promet nekretnina, OIB 48704026851, Šetalište Kneza Branimira 42,23232 Zaton</item>
      <item>Marinko Vukšević, OIB 32176989230, Šetalište Kneza Branimira 42,23232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48704026851</item>
      <item>, OIB 32176989230</item>
    </izvorni_sadrzaj>
    <derivirana_varijabla naziv="DomainObject.Predmet.SudioniciListNazivOIB_1">
      <item>, OIB 85821130368</item>
      <item>, OIB 48704026851</item>
      <item>, OIB 32176989230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136A8-F77C-461C-A87C-ABCC95F5E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1889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2016-03-23T08:10:00Z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2016-03-24T12:54:00Z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