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4c63" w14:paraId="51a4c63" w:rsidRDefault="00E457C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556</w:t>
      </w:r>
      <w:proofErr w:type="spellEnd"/>
      <w:r>
        <w:t>/</w:t>
      </w:r>
      <w:proofErr w:type="spellStart"/>
      <w:r>
        <w:t>16</w:t>
      </w:r>
      <w:proofErr w:type="spellEnd"/>
      <w:r>
        <w:t>-8</w:t>
      </w:r>
    </w:p>
    <w:p w:rsidRDefault="005A2A88" w:rsidP="005A2A88" w:rsidR="005A2A88">
      <w:r>
        <w:rPr>
          <w:rStyle w:val="Naglaeno"/>
        </w:rPr>
        <w:t xml:space="preserve">             </w:t>
      </w:r>
      <w:r w:rsidR="00597D0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4F2041" w:rsidP="005A2A88" w:rsidR="004F2041"/>
    <w:p w:rsidRDefault="003460F0" w:rsidP="005A2A88" w:rsidR="003460F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E457C8">
        <w:t xml:space="preserve">Trgovački sud u Osijeku, po sucu Jadranki Herman, kao stečajnom sucu, povodom prijedloga FINANCIJSKE AGENCIJE </w:t>
      </w:r>
      <w:proofErr w:type="spellStart"/>
      <w:r w:rsidR="00E457C8">
        <w:t>ZAGREB</w:t>
      </w:r>
      <w:proofErr w:type="spellEnd"/>
      <w:r w:rsidR="00E457C8">
        <w:t xml:space="preserve">  Regionalni centar Osijek, Podružnica Osijek, Lorenza </w:t>
      </w:r>
      <w:proofErr w:type="spellStart"/>
      <w:r w:rsidR="00E457C8">
        <w:t>Jegera</w:t>
      </w:r>
      <w:proofErr w:type="spellEnd"/>
      <w:r w:rsidR="00E457C8">
        <w:t xml:space="preserve"> 3, za otvaranje stečajnog  postupka nad dužnikom  </w:t>
      </w:r>
      <w:proofErr w:type="spellStart"/>
      <w:r w:rsidR="00E457C8">
        <w:t>AMANDA</w:t>
      </w:r>
      <w:proofErr w:type="spellEnd"/>
      <w:r w:rsidR="00E457C8">
        <w:t xml:space="preserve"> j.d.o.o. za ugostiteljstvo i trgovinu, Vinkovci, Hrvatskih žrtava 3, </w:t>
      </w:r>
      <w:proofErr w:type="spellStart"/>
      <w:r w:rsidR="00E457C8">
        <w:t>MBS</w:t>
      </w:r>
      <w:proofErr w:type="spellEnd"/>
      <w:r w:rsidR="00E457C8">
        <w:t xml:space="preserve">: </w:t>
      </w:r>
      <w:proofErr w:type="spellStart"/>
      <w:r w:rsidR="00E457C8">
        <w:t>030151037</w:t>
      </w:r>
      <w:proofErr w:type="spellEnd"/>
      <w:r w:rsidR="00E457C8">
        <w:t xml:space="preserve"> </w:t>
      </w:r>
      <w:proofErr w:type="spellStart"/>
      <w:r w:rsidR="00E457C8">
        <w:t>OIB</w:t>
      </w:r>
      <w:proofErr w:type="spellEnd"/>
      <w:r w:rsidR="00E457C8">
        <w:t xml:space="preserve">: </w:t>
      </w:r>
      <w:proofErr w:type="spellStart"/>
      <w:r w:rsidR="00E457C8">
        <w:t>54559075286</w:t>
      </w:r>
      <w:proofErr w:type="spellEnd"/>
      <w:r w:rsidR="003460F0">
        <w:t xml:space="preserve">, </w:t>
      </w:r>
      <w:r w:rsidR="00F31EF3">
        <w:t xml:space="preserve">dana </w:t>
      </w:r>
      <w:proofErr w:type="spellStart"/>
      <w:r w:rsidR="00F31EF3">
        <w:t>25</w:t>
      </w:r>
      <w:proofErr w:type="spellEnd"/>
      <w:r w:rsidR="00F31EF3">
        <w:t>. listopada</w:t>
      </w:r>
      <w:r w:rsidR="00A831B5">
        <w:t xml:space="preserve"> </w:t>
      </w:r>
      <w:proofErr w:type="spellStart"/>
      <w:r w:rsidR="00A831B5">
        <w:t>2016</w:t>
      </w:r>
      <w:proofErr w:type="spellEnd"/>
      <w:r w:rsidR="00A831B5">
        <w:t xml:space="preserve">.                                      </w:t>
      </w:r>
      <w:r w:rsidR="00D041A1">
        <w:t xml:space="preserve">                                      </w:t>
      </w:r>
    </w:p>
    <w:p w:rsidRDefault="004F2041" w:rsidP="005A2A88" w:rsidR="004F2041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460F0">
        <w:t xml:space="preserve"> </w:t>
      </w:r>
      <w:proofErr w:type="spellStart"/>
      <w:r w:rsidR="00E457C8">
        <w:t>AMANDA</w:t>
      </w:r>
      <w:proofErr w:type="spellEnd"/>
      <w:r w:rsidR="00E457C8">
        <w:t xml:space="preserve"> j.d.o.o. za ugostiteljstvo i trgovinu, Vinkovci, Hrvatskih žrtava 3, </w:t>
      </w:r>
      <w:proofErr w:type="spellStart"/>
      <w:r w:rsidR="00E457C8">
        <w:t>MBS</w:t>
      </w:r>
      <w:proofErr w:type="spellEnd"/>
      <w:r w:rsidR="00E457C8">
        <w:t xml:space="preserve">: </w:t>
      </w:r>
      <w:proofErr w:type="spellStart"/>
      <w:r w:rsidR="00E457C8">
        <w:t>030151037</w:t>
      </w:r>
      <w:proofErr w:type="spellEnd"/>
      <w:r w:rsidR="00E457C8">
        <w:t xml:space="preserve"> </w:t>
      </w:r>
      <w:proofErr w:type="spellStart"/>
      <w:r w:rsidR="00E457C8">
        <w:t>OIB</w:t>
      </w:r>
      <w:proofErr w:type="spellEnd"/>
      <w:r w:rsidR="00E457C8">
        <w:t xml:space="preserve">: </w:t>
      </w:r>
      <w:proofErr w:type="spellStart"/>
      <w:r w:rsidR="00E457C8">
        <w:t>54559075286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E457C8">
        <w:t xml:space="preserve">0 s pozivom na broj </w:t>
      </w:r>
      <w:proofErr w:type="spellStart"/>
      <w:r w:rsidR="00E457C8">
        <w:t>HR05</w:t>
      </w:r>
      <w:proofErr w:type="spellEnd"/>
      <w:r w:rsidR="00E457C8">
        <w:t xml:space="preserve"> </w:t>
      </w:r>
      <w:proofErr w:type="spellStart"/>
      <w:r w:rsidR="00E457C8">
        <w:t>272</w:t>
      </w:r>
      <w:proofErr w:type="spellEnd"/>
      <w:r w:rsidR="00E457C8">
        <w:t>-</w:t>
      </w:r>
      <w:proofErr w:type="spellStart"/>
      <w:r w:rsidR="00E457C8">
        <w:t>556</w:t>
      </w:r>
      <w:proofErr w:type="spellEnd"/>
      <w:r w:rsidR="00D041A1">
        <w:t>-</w:t>
      </w:r>
      <w:proofErr w:type="spellStart"/>
      <w:r w:rsidR="00D041A1">
        <w:t>16</w:t>
      </w:r>
      <w:proofErr w:type="spellEnd"/>
      <w:r>
        <w:t xml:space="preserve"> kod Hrv</w:t>
      </w:r>
      <w:r w:rsidR="00D041A1">
        <w:t xml:space="preserve">atske poštanske banke iznos od </w:t>
      </w:r>
      <w:proofErr w:type="spellStart"/>
      <w:r w:rsidR="00D041A1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8D672A" w:rsidP="008D672A" w:rsidR="008D672A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AMANDA</w:t>
      </w:r>
      <w:proofErr w:type="spellEnd"/>
      <w:r>
        <w:t xml:space="preserve"> j.d.o.o. za ugostiteljstvo i trgovinu, Vinkovci, Hrvatskih žrtava 3,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030151037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54559075286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8D672A" w:rsidP="008D672A" w:rsidR="008D672A">
      <w:pPr>
        <w:pStyle w:val="Tijeloteksta"/>
      </w:pPr>
    </w:p>
    <w:p w:rsidRDefault="00F31EF3" w:rsidP="00F31EF3" w:rsidR="00865CEE">
      <w:pPr>
        <w:pStyle w:val="Tijeloteksta"/>
      </w:pPr>
      <w:r>
        <w:tab/>
      </w:r>
    </w:p>
    <w:p w:rsidRDefault="003460F0" w:rsidP="00F31EF3" w:rsidR="003460F0">
      <w:pPr>
        <w:pStyle w:val="Tijeloteksta"/>
      </w:pPr>
    </w:p>
    <w:p w:rsidRDefault="004F2041" w:rsidP="004F2041" w:rsidR="004F2041">
      <w:pPr>
        <w:jc w:val="center"/>
      </w:pPr>
      <w:r>
        <w:t>2</w:t>
      </w:r>
    </w:p>
    <w:p w:rsidRDefault="008D672A" w:rsidP="008D672A" w:rsidR="008D672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556</w:t>
      </w:r>
      <w:proofErr w:type="spellEnd"/>
      <w:r>
        <w:t>/</w:t>
      </w:r>
      <w:proofErr w:type="spellStart"/>
      <w:r>
        <w:t>16</w:t>
      </w:r>
      <w:proofErr w:type="spellEnd"/>
      <w:r>
        <w:t>-8</w:t>
      </w: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>
        <w:t>2</w:t>
      </w:r>
      <w:r w:rsidR="00F31EF3">
        <w:t>5</w:t>
      </w:r>
      <w:proofErr w:type="spellEnd"/>
      <w:r w:rsidR="001A7F0D">
        <w:t>. listop</w:t>
      </w:r>
      <w:r w:rsidR="000B67E9">
        <w:t xml:space="preserve">ada </w:t>
      </w:r>
      <w:proofErr w:type="spellStart"/>
      <w:r w:rsidR="000B67E9">
        <w:t>2016</w:t>
      </w:r>
      <w:proofErr w:type="spellEnd"/>
      <w:r w:rsidR="000B67E9">
        <w:t>.  godine, saslušan je zakonski zastupnik dužnika i</w:t>
      </w:r>
      <w:r>
        <w:t xml:space="preserve"> izvršen je uvid u dokumentaciju u</w:t>
      </w:r>
      <w:r w:rsidR="00FA5598">
        <w:t xml:space="preserve"> spisu iz koje je razvidno da </w:t>
      </w:r>
      <w:r w:rsidR="008D672A">
        <w:t>su</w:t>
      </w:r>
      <w:r>
        <w:t xml:space="preserve"> kod </w:t>
      </w:r>
      <w:r w:rsidR="00FA5598">
        <w:t>stečajnog dužnika ostvaren</w:t>
      </w:r>
      <w:r w:rsidR="008D672A">
        <w:t xml:space="preserve">i        </w:t>
      </w:r>
      <w:r w:rsidR="00FA5598">
        <w:t xml:space="preserve"> </w:t>
      </w:r>
      <w:r>
        <w:t>stečajni</w:t>
      </w:r>
      <w:r w:rsidR="008D672A">
        <w:t xml:space="preserve"> </w:t>
      </w:r>
      <w:r w:rsidR="00FA5598">
        <w:t>razlo</w:t>
      </w:r>
      <w:r w:rsidR="008D672A">
        <w:t>zi</w:t>
      </w:r>
      <w:r w:rsidR="00FA5598">
        <w:t xml:space="preserve"> </w:t>
      </w:r>
      <w:r>
        <w:t>predviđeni član</w:t>
      </w:r>
      <w:r w:rsidR="000B67E9">
        <w:t xml:space="preserve">kom 5. </w:t>
      </w:r>
      <w:r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</w:t>
      </w:r>
      <w:r w:rsidR="00FA5598">
        <w:t>nost za plaćanje</w:t>
      </w:r>
      <w:r w:rsidR="00B343F7">
        <w:t xml:space="preserve"> i prezaduženost, no</w:t>
      </w:r>
      <w:r>
        <w:t xml:space="preserve">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A7F0D">
        <w:t xml:space="preserve"> suda iznosili bi </w:t>
      </w:r>
      <w:proofErr w:type="spellStart"/>
      <w:r w:rsidR="001A7F0D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F17DA4">
        <w:t>2</w:t>
      </w:r>
      <w:r w:rsidR="000B67E9">
        <w:t>5</w:t>
      </w:r>
      <w:proofErr w:type="spellEnd"/>
      <w:r w:rsidR="001A7F0D">
        <w:t xml:space="preserve">. listopad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62AA2" w:rsidP="000B0BE5" w:rsidR="00A62AA2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Predlagat</w:t>
      </w:r>
      <w:r w:rsidR="001A7F0D">
        <w:t>elj- FINA Regionalni centar Osijek</w:t>
      </w:r>
      <w:r>
        <w:t xml:space="preserve">, Osijek, Lorenza </w:t>
      </w:r>
      <w:proofErr w:type="spellStart"/>
      <w:r>
        <w:t>Jegera</w:t>
      </w:r>
      <w:proofErr w:type="spellEnd"/>
      <w:r>
        <w:t xml:space="preserve"> 1</w:t>
      </w:r>
    </w:p>
    <w:p w:rsidRDefault="00C043DF" w:rsidP="00CD3D56" w:rsidR="00FA5598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proofErr w:type="spellStart"/>
      <w:r w:rsidR="008D672A">
        <w:t>Amanda</w:t>
      </w:r>
      <w:proofErr w:type="spellEnd"/>
      <w:r w:rsidR="008D672A">
        <w:t xml:space="preserve"> j.d.o.o. Vinkovci, Hrvatskih žrtava 3</w:t>
      </w:r>
    </w:p>
    <w:p w:rsidRDefault="00FA5598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</w:t>
      </w:r>
      <w:r w:rsidR="008D672A">
        <w:t xml:space="preserve">Manda </w:t>
      </w:r>
      <w:proofErr w:type="spellStart"/>
      <w:r w:rsidR="008D672A">
        <w:t>Hasilo</w:t>
      </w:r>
      <w:proofErr w:type="spellEnd"/>
      <w:r w:rsidR="008D672A">
        <w:t>, Vinkovci, Hrvatskih žrtava 3</w:t>
      </w:r>
    </w:p>
    <w:p w:rsidRDefault="00CD3D56" w:rsidP="00CD3D56" w:rsidR="00C043DF">
      <w:pPr>
        <w:pStyle w:val="Tijeloteksta"/>
        <w:numPr>
          <w:ilvl w:val="0"/>
          <w:numId w:val="10"/>
        </w:numPr>
      </w:pPr>
      <w:r>
        <w:t>Privrem</w:t>
      </w:r>
      <w:r w:rsidR="00C043DF">
        <w:t>eni stečajni upr</w:t>
      </w:r>
      <w:r w:rsidR="008D672A">
        <w:t>avitelj – Kata Rašić</w:t>
      </w:r>
    </w:p>
    <w:p w:rsidRDefault="008D672A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Vukovar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 w:rsidR="000B67E9">
        <w:t>20</w:t>
      </w:r>
      <w:proofErr w:type="spellEnd"/>
      <w:r w:rsidR="004F2041">
        <w:t>/</w:t>
      </w:r>
      <w:proofErr w:type="spellStart"/>
      <w:r w:rsidR="004F2041">
        <w:t>11</w:t>
      </w:r>
      <w:proofErr w:type="spellEnd"/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B67E9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A7F0D"/>
    <w:rsid w:val="001B7700"/>
    <w:rsid w:val="001F0E05"/>
    <w:rsid w:val="002047FE"/>
    <w:rsid w:val="002348D6"/>
    <w:rsid w:val="00275D9D"/>
    <w:rsid w:val="00280570"/>
    <w:rsid w:val="002937FB"/>
    <w:rsid w:val="002959D3"/>
    <w:rsid w:val="002F4F26"/>
    <w:rsid w:val="00337B6B"/>
    <w:rsid w:val="00342B9D"/>
    <w:rsid w:val="003460F0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91BBB"/>
    <w:rsid w:val="004D091F"/>
    <w:rsid w:val="004F2041"/>
    <w:rsid w:val="005241C4"/>
    <w:rsid w:val="0057258F"/>
    <w:rsid w:val="00597D08"/>
    <w:rsid w:val="005A1530"/>
    <w:rsid w:val="005A2A88"/>
    <w:rsid w:val="005C5F57"/>
    <w:rsid w:val="005C6CA6"/>
    <w:rsid w:val="005C78C9"/>
    <w:rsid w:val="006151C7"/>
    <w:rsid w:val="006523F5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8D672A"/>
    <w:rsid w:val="0098433D"/>
    <w:rsid w:val="009E2258"/>
    <w:rsid w:val="009E6571"/>
    <w:rsid w:val="009F55F2"/>
    <w:rsid w:val="00A57238"/>
    <w:rsid w:val="00A62AA2"/>
    <w:rsid w:val="00A65909"/>
    <w:rsid w:val="00A831B5"/>
    <w:rsid w:val="00AE015B"/>
    <w:rsid w:val="00B05391"/>
    <w:rsid w:val="00B343F7"/>
    <w:rsid w:val="00B35E7C"/>
    <w:rsid w:val="00B37EA9"/>
    <w:rsid w:val="00B46D29"/>
    <w:rsid w:val="00B74F73"/>
    <w:rsid w:val="00BC3825"/>
    <w:rsid w:val="00BF2834"/>
    <w:rsid w:val="00BF3D56"/>
    <w:rsid w:val="00C043DF"/>
    <w:rsid w:val="00C04DD2"/>
    <w:rsid w:val="00C121ED"/>
    <w:rsid w:val="00C572BE"/>
    <w:rsid w:val="00CC749D"/>
    <w:rsid w:val="00CD3D56"/>
    <w:rsid w:val="00D041A1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457C8"/>
    <w:rsid w:val="00E56C03"/>
    <w:rsid w:val="00E94538"/>
    <w:rsid w:val="00EA7A61"/>
    <w:rsid w:val="00EB3125"/>
    <w:rsid w:val="00F17DA4"/>
    <w:rsid w:val="00F31EF3"/>
    <w:rsid w:val="00F65328"/>
    <w:rsid w:val="00FA559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5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5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40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90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2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AMANDA j.d.o.o. za ugostiteljstvo i trgovinu</izvorni_sadrzaj>
    <derivirana_varijabla naziv="DomainObject.Predmet.ProtustrankaFormated_1">  AMANDA j.d.o.o. za ugostiteljstvo i trgovinu</derivirana_varijabla>
  </DomainObject.Predmet.ProtustrankaFormated>
  <DomainObject.Predmet.ProtustrankaFormatedOIB>
    <izvorni_sadrzaj>  AMANDA j.d.o.o. za ugostiteljstvo i trgovinu, OIB 54559075286</izvorni_sadrzaj>
    <derivirana_varijabla naziv="DomainObject.Predmet.ProtustrankaFormatedOIB_1">  AMANDA j.d.o.o. za ugostiteljstvo i trgovinu, OIB 54559075286</derivirana_varijabla>
  </DomainObject.Predmet.ProtustrankaFormatedOIB>
  <DomainObject.Predmet.ProtustrankaFormatedWithAdress>
    <izvorni_sadrzaj> AMANDA j.d.o.o. za ugostiteljstvo i trgovinu, Hrvatskih žrtava 3, 32100 Vinkovci</izvorni_sadrzaj>
    <derivirana_varijabla naziv="DomainObject.Predmet.ProtustrankaFormatedWithAdress_1"> AMANDA j.d.o.o. za ugostiteljstvo i trgovinu, Hrvatskih žrtava 3, 32100 Vinkovci</derivirana_varijabla>
  </DomainObject.Predmet.ProtustrankaFormatedWithAdress>
  <DomainObject.Predmet.ProtustrankaFormatedWithAdressOIB>
    <izvorni_sadrzaj> AMANDA j.d.o.o. za ugostiteljstvo i trgovinu, OIB 54559075286, Hrvatskih žrtava 3, 32100 Vinkovci</izvorni_sadrzaj>
    <derivirana_varijabla naziv="DomainObject.Predmet.ProtustrankaFormatedWithAdressOIB_1"> AMANDA j.d.o.o. za ugostiteljstvo i trgovinu, OIB 54559075286, Hrvatskih žrtava 3, 32100 Vinkovci</derivirana_varijabla>
  </DomainObject.Predmet.ProtustrankaFormatedWithAdressOIB>
  <DomainObject.Predmet.ProtustrankaWithAdress>
    <izvorni_sadrzaj>AMANDA j.d.o.o. za ugostiteljstvo i trgovinu Hrvatskih žrtava 3, 32100 Vinkovci</izvorni_sadrzaj>
    <derivirana_varijabla naziv="DomainObject.Predmet.ProtustrankaWithAdress_1">AMANDA j.d.o.o. za ugostiteljstvo i trgovinu Hrvatskih žrtava 3, 32100 Vinkovci</derivirana_varijabla>
  </DomainObject.Predmet.ProtustrankaWithAdress>
  <DomainObject.Predmet.ProtustrankaWithAdressOIB>
    <izvorni_sadrzaj>AMANDA j.d.o.o. za ugostiteljstvo i trgovinu, OIB 54559075286, Hrvatskih žrtava 3, 32100 Vinkovci</izvorni_sadrzaj>
    <derivirana_varijabla naziv="DomainObject.Predmet.ProtustrankaWithAdressOIB_1">AMANDA j.d.o.o. za ugostiteljstvo i trgovinu, OIB 54559075286, Hrvatskih žrtava 3, 32100 Vinkovci</derivirana_varijabla>
  </DomainObject.Predmet.ProtustrankaWithAdressOIB>
  <DomainObject.Predmet.ProtustrankaNazivFormated>
    <izvorni_sadrzaj>AMANDA j.d.o.o. za ugostiteljstvo i trgovinu</izvorni_sadrzaj>
    <derivirana_varijabla naziv="DomainObject.Predmet.ProtustrankaNazivFormated_1">AMANDA j.d.o.o. za ugostiteljstvo i trgovinu</derivirana_varijabla>
  </DomainObject.Predmet.ProtustrankaNazivFormated>
  <DomainObject.Predmet.ProtustrankaNazivFormatedOIB>
    <izvorni_sadrzaj>AMANDA j.d.o.o. za ugostiteljstvo i trgovinu, OIB 54559075286</izvorni_sadrzaj>
    <derivirana_varijabla naziv="DomainObject.Predmet.ProtustrankaNazivFormatedOIB_1">AMANDA j.d.o.o. za ugostiteljstvo i trgovinu, OIB 54559075286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AMANDA j.d.o.o. za ugostiteljstvo i trgovinu</item>
    </izvorni_sadrzaj>
    <derivirana_varijabla naziv="DomainObject.Predmet.ProtuStrankaListFormated_1">
      <item>AMANDA j.d.o.o. za ugostiteljstvo i trgovinu</item>
    </derivirana_varijabla>
  </DomainObject.Predmet.ProtuStrankaListFormated>
  <DomainObject.Predmet.ProtuStrankaListFormatedOIB>
    <izvorni_sadrzaj>
      <item>AMANDA j.d.o.o. za ugostiteljstvo i trgovinu, OIB 54559075286</item>
    </izvorni_sadrzaj>
    <derivirana_varijabla naziv="DomainObject.Predmet.ProtuStrankaListFormatedOIB_1">
      <item>AMANDA j.d.o.o. za ugostiteljstvo i trgovinu, OIB 54559075286</item>
    </derivirana_varijabla>
  </DomainObject.Predmet.ProtuStrankaListFormatedOIB>
  <DomainObject.Predmet.ProtuStrankaListFormatedWithAdress>
    <izvorni_sadrzaj>
      <item>AMANDA j.d.o.o. za ugostiteljstvo i trgovinu, Hrvatskih žrtava 3, 32100 Vinkovci</item>
    </izvorni_sadrzaj>
    <derivirana_varijabla naziv="DomainObject.Predmet.ProtuStrankaListFormatedWithAdress_1">
      <item>AMANDA j.d.o.o. za ugostiteljstvo i trgovinu, Hrvatskih žrtava 3, 32100 Vinkovci</item>
    </derivirana_varijabla>
  </DomainObject.Predmet.ProtuStrankaListFormatedWithAdress>
  <DomainObject.Predmet.ProtuStrankaListFormatedWithAdressOIB>
    <izvorni_sadrzaj>
      <item>AMANDA j.d.o.o. za ugostiteljstvo i trgovinu, OIB 54559075286, Hrvatskih žrtava 3, 32100 Vinkovci</item>
    </izvorni_sadrzaj>
    <derivirana_varijabla naziv="DomainObject.Predmet.ProtuStrankaListFormatedWithAdressOIB_1">
      <item>AMANDA j.d.o.o. za ugostiteljstvo i trgovinu, OIB 54559075286, Hrvatskih žrtava 3, 32100 Vinkovci</item>
    </derivirana_varijabla>
  </DomainObject.Predmet.ProtuStrankaListFormatedWithAdressOIB>
  <DomainObject.Predmet.ProtuStrankaListNazivFormated>
    <izvorni_sadrzaj>
      <item>AMANDA j.d.o.o. za ugostiteljstvo i trgovinu</item>
    </izvorni_sadrzaj>
    <derivirana_varijabla naziv="DomainObject.Predmet.ProtuStrankaListNazivFormated_1">
      <item>AMANDA j.d.o.o. za ugostiteljstvo i trgovinu</item>
    </derivirana_varijabla>
  </DomainObject.Predmet.ProtuStrankaListNazivFormated>
  <DomainObject.Predmet.ProtuStrankaListNazivFormatedOIB>
    <izvorni_sadrzaj>
      <item>AMANDA j.d.o.o. za ugostiteljstvo i trgovinu, OIB 54559075286</item>
    </izvorni_sadrzaj>
    <derivirana_varijabla naziv="DomainObject.Predmet.ProtuStrankaListNazivFormatedOIB_1">
      <item>AMANDA j.d.o.o. za ugostiteljstvo i trgovinu, OIB 54559075286</item>
    </derivirana_varijabla>
  </DomainObject.Predmet.ProtuStrankaListNazivFormatedOIB>
  <DomainObject.Predmet.OstaliListFormated>
    <izvorni_sadrzaj>
      <item>Kata Rašić</item>
      <item>ŽDO GUO VUKOVAR</item>
    </izvorni_sadrzaj>
    <derivirana_varijabla naziv="DomainObject.Predmet.OstaliListFormated_1">
      <item>Kata Rašić</item>
      <item>ŽDO GUO VUKOVAR</item>
    </derivirana_varijabla>
  </DomainObject.Predmet.OstaliListFormated>
  <DomainObject.Predmet.OstaliListFormatedOIB>
    <izvorni_sadrzaj>
      <item>Kata Rašić, OIB 84450283675</item>
      <item>ŽDO GUO VUKOVAR</item>
    </izvorni_sadrzaj>
    <derivirana_varijabla naziv="DomainObject.Predmet.OstaliListFormatedOIB_1">
      <item>Kata Rašić, OIB 84450283675</item>
      <item>ŽDO GUO VUKOVAR</item>
    </derivirana_varijabla>
  </DomainObject.Predmet.OstaliListFormatedOIB>
  <DomainObject.Predmet.OstaliListFormatedWithAdress>
    <izvorni_sadrzaj>
      <item>Kata Rašić, Silvija Strahimira Kranjčevića 31, 32100 Vinkovci</item>
      <item>ŽDO GUO VUKOVAR</item>
    </izvorni_sadrzaj>
    <derivirana_varijabla naziv="DomainObject.Predmet.OstaliListFormatedWithAdress_1">
      <item>Kata Rašić, Silvija Strahimira Kranjčevića 31, 32100 Vinkovci</item>
      <item>ŽDO GUO VUKOVAR</item>
    </derivirana_varijabla>
  </DomainObject.Predmet.OstaliListFormatedWithAdress>
  <DomainObject.Predmet.OstaliListFormatedWithAdressOIB>
    <izvorni_sadrzaj>
      <item>Kata Rašić, OIB 84450283675, Silvija Strahimira Kranjčevića 31, 32100 Vinkovci</item>
      <item>ŽDO GUO VUKOVAR</item>
    </izvorni_sadrzaj>
    <derivirana_varijabla naziv="DomainObject.Predmet.OstaliListFormatedWithAdressOIB_1">
      <item>Kata Rašić, OIB 84450283675, Silvija Strahimira Kranjčevića 31, 32100 Vinkovci</item>
      <item>ŽDO GUO VUKOVAR</item>
    </derivirana_varijabla>
  </DomainObject.Predmet.OstaliListFormatedWithAdressOIB>
  <DomainObject.Predmet.OstaliListNazivFormated>
    <izvorni_sadrzaj>
      <item>Kata Rašić</item>
      <item>ŽDO GUO VUKOVAR</item>
    </izvorni_sadrzaj>
    <derivirana_varijabla naziv="DomainObject.Predmet.OstaliListNazivFormated_1">
      <item>Kata Rašić</item>
      <item>ŽDO GUO VUKOVAR</item>
    </derivirana_varijabla>
  </DomainObject.Predmet.OstaliListNazivFormated>
  <DomainObject.Predmet.OstaliListNazivFormatedOIB>
    <izvorni_sadrzaj>
      <item>Kata Rašić, OIB 84450283675</item>
      <item>ŽDO GUO VUKOVAR</item>
    </izvorni_sadrzaj>
    <derivirana_varijabla naziv="DomainObject.Predmet.OstaliListNazivFormatedOIB_1">
      <item>Kata Rašić, OIB 84450283675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AMANDA j.d.o.o. za ugostiteljstvo i trgovinu</izvorni_sadrzaj>
    <derivirana_varijabla naziv="DomainObject.Predmet.ProtustrankaIDrugi_1">AMANDA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AMANDA j.d.o.o. za ugostiteljstvo i trgovinu, OIB 54559075286, Hrvatskih žrtava 3, 32100 Vinkovci</izvorni_sadrzaj>
    <derivirana_varijabla naziv="DomainObject.Predmet.ProtustrankaIDrugiAdressOIB_1">AMANDA j.d.o.o. za ugostiteljstvo i trgovinu, OIB 54559075286,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AMANDA j.d.o.o. za ugostiteljstvo i trgovinu</item>
      <item>Kata Rašić</item>
      <item>ŽDO GUO VUKOVAR</item>
    </izvorni_sadrzaj>
    <derivirana_varijabla naziv="DomainObject.Predmet.SudioniciListNaziv_1">
      <item>FINA RC OSIJEK</item>
      <item>AMANDA j.d.o.o. za ugostiteljstvo i trgovinu</item>
      <item>Kata Rašić</item>
      <item>ŽDO GUO VUKOVAR</item>
    </derivirana_varijabla>
  </DomainObject.Predmet.SudioniciListNaziv>
  <DomainObject.Predmet.SudioniciListAdressOIB>
    <izvorni_sadrzaj>
      <item>FINA RC OSIJEK, OIB 85821130368</item>
      <item>AMANDA j.d.o.o. za ugostiteljstvo i trgovinu, OIB 54559075286, Hrvatskih žrtava 3,32100 Vinkovci</item>
      <item>Kata Rašić, OIB 84450283675, Silvija Strahimira Kranjčevića 31,32100 Vinkovci</item>
      <item>ŽDO GUO VUKOVAR</item>
    </izvorni_sadrzaj>
    <derivirana_varijabla naziv="DomainObject.Predmet.SudioniciListAdressOIB_1">
      <item>FINA RC OSIJEK, OIB 85821130368</item>
      <item>AMANDA j.d.o.o. za ugostiteljstvo i trgovinu, OIB 54559075286, Hrvatskih žrtava 3,32100 Vinkovci</item>
      <item>Kata Rašić, OIB 84450283675, Silvija Strahimira Kranjčevića 31,32100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54559075286</item>
      <item>, OIB 84450283675</item>
      <item>, OIB null</item>
    </izvorni_sadrzaj>
    <derivirana_varijabla naziv="DomainObject.Predmet.SudioniciListNazivOIB_1">
      <item>, OIB 85821130368</item>
      <item>, OIB 54559075286</item>
      <item>, OIB 84450283675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2764</properties:Characters>
  <properties:Lines>91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2016-10-25T09:15:00Z</dcterms:created>
  <dc:creator>..</dc:creator>
  <cp:lastModifiedBy>Maja Kocijan</cp:lastModifiedBy>
  <cp:lastPrinted>2016-10-25T09:35:00Z</cp:lastPrinted>
  <dcterms:modified xmlns:xsi="http://www.w3.org/2001/XMLSchema-instance" xsi:type="dcterms:W3CDTF">2016-10-25T09:38:00Z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