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af16" w14:paraId="6fcaf16" w:rsidRDefault="00AB4602" w:rsidP="001E6EB6" w:rsidR="001E6EB6">
      <w:pPr>
        <w:pStyle w:val="NormaleSPIS"/>
        <w:ind w:firstLine="0"/>
        <w:jc w:val="right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6EB6">
        <w:t>Poslovni broj: 3 St-218/2015-26</w:t>
      </w:r>
    </w:p>
    <w:p w:rsidRDefault="001E6EB6" w:rsidP="001E6EB6" w:rsidR="001E6EB6">
      <w:pPr>
        <w:jc w:val="both"/>
      </w:pPr>
      <w:r>
        <w:tab/>
        <w:t xml:space="preserve">TRGOVAČKI SUD U BJELOVARU, OIB 07942269267, po stečajnoj sutkinji Sanjani Zorinc u stečajnom postupku nad Stečajnom masom iza CEDAR d.o.o. u stečaju, Bjelovar, Josipa Jelačića 12, OIB 45326148829, 6. srpnja 2018., donio je </w:t>
      </w:r>
    </w:p>
    <w:p w:rsidRDefault="001E6EB6" w:rsidP="001E6EB6" w:rsidR="001E6EB6">
      <w:pPr>
        <w:jc w:val="center"/>
      </w:pPr>
      <w:r>
        <w:t>Z A K L J U Č A K</w:t>
      </w:r>
    </w:p>
    <w:p w:rsidRDefault="001E6EB6" w:rsidP="001E6EB6" w:rsidR="001E6EB6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CEDAR d.o.o. za proizvodnju, trgovinu i usluge, Mali Zdenci, A. Mihanovića 76, OIB 65945884946 čiji je pravni </w:t>
      </w:r>
      <w:proofErr w:type="spellStart"/>
      <w:r>
        <w:t>sljednik</w:t>
      </w:r>
      <w:proofErr w:type="spellEnd"/>
      <w:r>
        <w:t xml:space="preserve"> sada Stečajna masa iza CEDAR d.o.o. u stečaju, Bjelovar, Josipa Jelačića 12, OIB 45326148829 upisanih u </w:t>
      </w:r>
      <w:proofErr w:type="spellStart"/>
      <w:r>
        <w:t>zk</w:t>
      </w:r>
      <w:proofErr w:type="spellEnd"/>
      <w:r>
        <w:t xml:space="preserve">. ul. br. 842, </w:t>
      </w:r>
      <w:proofErr w:type="spellStart"/>
      <w:r>
        <w:t>kč</w:t>
      </w:r>
      <w:proofErr w:type="spellEnd"/>
      <w:r>
        <w:t xml:space="preserve">. br. 931/1, 931/14 i 931/15 zgrada br. 76 u Ulici A. Mihanovića i gospodarsko dvorište, gospodarska zgrada br. 76A u Ulici A. Mihanovića i gospodarsko dvorište, oranica mjesni prostor, ukupne površine 1570 </w:t>
      </w:r>
      <w:proofErr w:type="spellStart"/>
      <w:r>
        <w:t>čhv</w:t>
      </w:r>
      <w:proofErr w:type="spellEnd"/>
      <w:r>
        <w:t xml:space="preserve">, 5646 m2, te u </w:t>
      </w:r>
      <w:proofErr w:type="spellStart"/>
      <w:r>
        <w:t>zk</w:t>
      </w:r>
      <w:proofErr w:type="spellEnd"/>
      <w:r>
        <w:t xml:space="preserve">. ul. br. 846, </w:t>
      </w:r>
      <w:proofErr w:type="spellStart"/>
      <w:r>
        <w:t>kč</w:t>
      </w:r>
      <w:proofErr w:type="spellEnd"/>
      <w:r>
        <w:t xml:space="preserve">. br. 834/1 oranica ograda i 834/2 oranica ograda ukupne površine 2073 </w:t>
      </w:r>
      <w:proofErr w:type="spellStart"/>
      <w:r>
        <w:t>čhv</w:t>
      </w:r>
      <w:proofErr w:type="spellEnd"/>
      <w:r>
        <w:t>, 7456 m2,  po početnoj prodajnoj cijeni 250.000,00 kn. U navedenoj cijeni sadržan je PDV.</w:t>
      </w:r>
      <w:r>
        <w:t xml:space="preserve">  </w:t>
      </w:r>
    </w:p>
    <w:p w:rsidRDefault="001E6EB6" w:rsidP="001E6EB6" w:rsidR="001E6EB6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 xml:space="preserve">6. rujna 2018. godine u 10,20 sati. </w:t>
      </w:r>
    </w:p>
    <w:p w:rsidRDefault="001E6EB6" w:rsidP="001E6EB6" w:rsidR="001E6EB6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1E6EB6" w:rsidP="001E6EB6" w:rsidR="001E6EB6">
      <w:pPr>
        <w:ind w:firstLine="708"/>
        <w:jc w:val="both"/>
      </w:pPr>
      <w:r>
        <w:t>1. Nekretnine iz točke 1. ovog zaključka se na ročištu za dražbu ne mogu prodati na prvoj dražbi za cijenu ispod tri četvrtine utvrđene vrijednosti nekretnine.</w:t>
      </w:r>
    </w:p>
    <w:p w:rsidRDefault="001E6EB6" w:rsidP="001E6EB6" w:rsidR="001E6EB6">
      <w:pPr>
        <w:ind w:firstLine="708"/>
        <w:jc w:val="both"/>
      </w:pPr>
      <w:r>
        <w:t>2. Poreze, pristojbe i troškove nastale prodajom nekretnina dužan je platiti kupac.</w:t>
      </w:r>
    </w:p>
    <w:p w:rsidRDefault="001E6EB6" w:rsidP="001E6EB6" w:rsidR="001E6EB6">
      <w:pPr>
        <w:ind w:firstLine="705"/>
        <w:jc w:val="both"/>
      </w:pPr>
      <w:r>
        <w:t>3. Nekretnine navedene u točki 1. zaključka prodaju se po načelu „viđeno-kupljeno“, te se neće priznati naknadne pritužbe na pravne ili materijalne nedostatke istih.</w:t>
      </w:r>
    </w:p>
    <w:p w:rsidRDefault="001E6EB6" w:rsidP="001E6EB6" w:rsidR="001E6EB6">
      <w:pPr>
        <w:jc w:val="both"/>
      </w:pPr>
      <w:r>
        <w:t>4. Pravo nadmetanja imaju sve pravne i fizičke osobe, u skladu sa zakonskim propisima RH, a kao ponuditelji na usmenoj javnoj dražbi mogu sudjelovati osobe koje najkasnije do 4. rujna 2018. godine uplate osiguranje u visini 10% početne cijene utvrđene u točki I ovog zaključka, na račun Stečajne mase iza CEDAR d.o.o. u stečaju, Bjelovar, Josipa Jelačića 12, OIB 45326148829,  HR 4041330061310000053 kod banke Kovanica d.d. Varaždin.</w:t>
      </w:r>
    </w:p>
    <w:p w:rsidRDefault="001E6EB6" w:rsidP="001E6EB6" w:rsidR="001E6EB6">
      <w:pPr>
        <w:jc w:val="both"/>
      </w:pPr>
      <w:r>
        <w:t>Potvrdu o uplati osiguranja ponuditelj je dužan predočiti stečajnom sucu prije početka održavanja javne dražbe.</w:t>
      </w:r>
    </w:p>
    <w:p w:rsidRDefault="001E6EB6" w:rsidP="001E6EB6" w:rsidR="001E6EB6" w:rsidRPr="001E6EB6">
      <w:pPr>
        <w:jc w:val="both"/>
      </w:pPr>
      <w:r>
        <w:t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</w:t>
      </w:r>
      <w:r>
        <w:t xml:space="preserve">ože </w:t>
      </w:r>
      <w:proofErr w:type="spellStart"/>
      <w:r>
        <w:t>kupovninu</w:t>
      </w:r>
      <w:proofErr w:type="spellEnd"/>
      <w:r>
        <w:t xml:space="preserve"> u određenom roku.</w:t>
      </w:r>
    </w:p>
    <w:p w:rsidRDefault="001E6EB6" w:rsidP="001E6EB6" w:rsidR="001E6EB6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</w:t>
      </w:r>
    </w:p>
    <w:p w:rsidRDefault="001E6EB6" w:rsidP="001E6EB6" w:rsidR="001E6EB6">
      <w:pPr>
        <w:jc w:val="center"/>
      </w:pPr>
      <w:r>
        <w:lastRenderedPageBreak/>
        <w:t>-2-</w:t>
      </w:r>
    </w:p>
    <w:p w:rsidRDefault="001E6EB6" w:rsidP="001E6EB6" w:rsidR="001E6EB6">
      <w:pPr>
        <w:jc w:val="right"/>
      </w:pPr>
      <w:r>
        <w:t>Poslovni broj: 3 St-218/2015-246</w:t>
      </w:r>
    </w:p>
    <w:p w:rsidRDefault="001E6EB6" w:rsidP="001E6EB6" w:rsidR="001E6EB6">
      <w:pPr>
        <w:jc w:val="both"/>
      </w:pPr>
      <w:r>
        <w:t xml:space="preserve">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1E6EB6" w:rsidP="001E6EB6" w:rsidR="001E6EB6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1E6EB6" w:rsidP="001E6EB6" w:rsidR="001E6EB6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1E6EB6" w:rsidP="001E6EB6" w:rsidR="001E6EB6">
      <w:pPr>
        <w:jc w:val="center"/>
      </w:pPr>
      <w:r>
        <w:t>Bjelovar, 6. srpnja 2018.</w:t>
      </w:r>
    </w:p>
    <w:p w:rsidRDefault="001E6EB6" w:rsidP="001E6EB6" w:rsidR="001E6EB6">
      <w:pPr>
        <w:pStyle w:val="IzvornikObrada"/>
      </w:pPr>
    </w:p>
    <w:p w:rsidRDefault="001E6EB6" w:rsidP="001E6EB6" w:rsidR="001E6EB6">
      <w:pPr>
        <w:pStyle w:val="IzvornikNacrt"/>
      </w:pPr>
      <w:r>
        <w:t xml:space="preserve">                                                                                                          STEČAJNA SUTKINJA</w:t>
      </w:r>
    </w:p>
    <w:p w:rsidRDefault="001E6EB6" w:rsidP="001E6EB6" w:rsidR="001E6EB6">
      <w:pPr>
        <w:pStyle w:val="IzvornikNacrt"/>
      </w:pPr>
      <w:r>
        <w:t xml:space="preserve">                                                                                                             SANJANA ZORINC</w:t>
      </w:r>
    </w:p>
    <w:p w:rsidRDefault="001E6EB6" w:rsidP="001E6EB6" w:rsidR="001E6EB6">
      <w:pPr>
        <w:pStyle w:val="IzvornikNacrt"/>
      </w:pPr>
    </w:p>
    <w:p w:rsidRDefault="001E6EB6" w:rsidP="001E6EB6" w:rsidR="001E6EB6">
      <w:pPr>
        <w:pStyle w:val="IzvornikObrada"/>
      </w:pPr>
      <w:bookmarkStart w:name="_GoBack" w:id="0"/>
      <w:bookmarkEnd w:id="0"/>
    </w:p>
    <w:p w:rsidRDefault="001E6EB6" w:rsidP="001E6EB6" w:rsidR="001E6EB6">
      <w:pPr>
        <w:pStyle w:val="IzvornikObra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1E6EB6" w:rsidP="001E6EB6" w:rsidR="001E6EB6">
      <w:pPr>
        <w:pStyle w:val="IzvornikNacrt"/>
      </w:pPr>
      <w:proofErr w:type="spellStart"/>
      <w:r>
        <w:t>Rj</w:t>
      </w:r>
      <w:proofErr w:type="spellEnd"/>
      <w:r>
        <w:t>.</w:t>
      </w:r>
    </w:p>
    <w:p w:rsidRDefault="001E6EB6" w:rsidP="001E6EB6" w:rsidR="001E6EB6">
      <w:pPr>
        <w:pStyle w:val="IzvornikNacrt"/>
      </w:pPr>
      <w:r>
        <w:t>Dna: e-oglasna ploča</w:t>
      </w:r>
    </w:p>
    <w:p w:rsidRDefault="001E6EB6" w:rsidP="001E6EB6" w:rsidR="001E6EB6">
      <w:pPr>
        <w:pStyle w:val="IzvornikNacrt"/>
      </w:pPr>
      <w:proofErr w:type="spellStart"/>
      <w:r>
        <w:t>Bj</w:t>
      </w:r>
      <w:proofErr w:type="spellEnd"/>
      <w:r>
        <w:t>. 6.7.2018.</w:t>
      </w:r>
    </w:p>
    <w:p w:rsidRDefault="001E6EB6" w:rsidP="001E6EB6" w:rsidR="001E6EB6">
      <w:pPr>
        <w:pStyle w:val="IzvornikNacrt"/>
      </w:pPr>
    </w:p>
    <w:p w:rsidRDefault="00AE649C" w:rsidP="001E6EB6" w:rsidR="00AE649C" w:rsidRPr="00B76F3C">
      <w:pPr>
        <w:pStyle w:val="IzvornikObra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EB6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83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St-218/2015-26</izvorni_sadrzaj>
    <derivirana_varijabla naziv="DomainObject.Oznaka_1">St-218/2015-26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St-218/2015-26</izvorni_sadrzaj>
    <derivirana_varijabla naziv="DomainObject.PoslovniBrojDokumenta_1">St-218/2015-26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7B7B3-D6FB-4841-934B-B94B65F16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2955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2018-07-06T08:11:00Z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