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4f3c" w14:paraId="d6c4f3c" w:rsidRDefault="0059232B" w:rsidP="0059232B" w:rsidR="0059232B" w:rsidRPr="0059232B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685" cx="690245"/>
            <wp:effectExtent b="5715" r="0" t="0" l="0"/>
            <wp:docPr descr="Opis: grb rh" name="Slika 1" id="2"/>
            <wp:cNvGraphicFramePr/>
            <a:graphic>
              <a:graphicData uri="http://schemas.openxmlformats.org/drawingml/2006/picture">
                <pic:pic>
                  <pic:nvPicPr>
                    <pic:cNvPr descr="Opis: grb rh" name="Slika 1" id="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REPUBLIKA HRVATSKA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STALNA SLUŽBA TRGOVAČKOG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SUDA U OSIJEKU                                      </w:t>
      </w:r>
      <w:r w:rsidR="00922E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BROJ: St-1018/2013-53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Trg pobjede 13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35000 SLAVONSKI BROD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59232B" w:rsidP="0059232B" w:rsidR="0059232B" w:rsidRPr="0059232B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Z  A  K  L  J  U  Č  A  K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TRGOVAČKOG SUDA U OSIJEKU- po stečajnom sucu Davorinu Pavičić, u stečajnom postupku nad  stečajnim dužnikom POLJOPRIVREDNA ZADRUGA AGRARIA, Stjepana Radića 45, </w:t>
      </w:r>
      <w:proofErr w:type="spellStart"/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Grabarje</w:t>
      </w:r>
      <w:proofErr w:type="spellEnd"/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, OIB:02360462721, dana 29. lipnja 2017. donio je slijedeći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Z a k l j u č a k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Daje se suglasnost  stečajnoj upraviteljici ALMI OPAČAK, OIB: 36068029114,  iz Slavonskog Broda, A. Cesarca 12,  za drugu djelomičnu diobu uz obvezu izlaganja diobnog popisa na uvid svim sudionicima u pisarnici suda.</w:t>
      </w:r>
    </w:p>
    <w:p w:rsidRDefault="0059232B" w:rsidP="0059232B" w:rsidR="0059232B" w:rsidRPr="0059232B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 djelomične diobe biti će objavljen na E-oglasnoj ploči Trgovačkog suda Osijek.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Brodu, 29. lipnja 2017.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Stečajni sudac: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Davorin Pavičić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Dostaviti: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stečajnoj upraviteljici 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>NAPUTAK O PRAVNOM LIJEKU:</w:t>
      </w:r>
    </w:p>
    <w:p w:rsidRDefault="0059232B" w:rsidP="0059232B" w:rsidR="0059232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5923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ovoga zaključka nije dopuštena žalba. </w:t>
      </w:r>
    </w:p>
    <w:p w:rsidRDefault="000A2E6B" w:rsidP="0059232B" w:rsidR="000A2E6B" w:rsidRPr="0059232B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sectPr w:rsidR="000A2E6B" w:rsidRPr="00592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32B"/>
    <w:rsid w:val="000A2E6B"/>
    <w:rsid w:val="00271ACF"/>
    <w:rsid w:val="0059232B"/>
    <w:rsid w:val="00922ED1"/>
    <w:rsid w:val="00C20C92"/>
    <w:rsid w:val="00E7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232B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232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32B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2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E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232B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232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32B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2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E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98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St-1018/2013</izvorni_sadrzaj>
    <derivirana_varijabla naziv="DomainObject.Predmet.OznakaBroj_1">St-1018/2013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AGRARIA, GRABARJE</izvorni_sadrzaj>
    <derivirana_varijabla naziv="DomainObject.Predmet.ProtustrankaFormated_1">  POLJOPRIVREDNA ZADRUGA AGRARIA, GRABARJE</derivirana_varijabla>
  </DomainObject.Predmet.ProtustrankaFormated>
  <DomainObject.Predmet.ProtustrankaFormatedOIB>
    <izvorni_sadrzaj>  POLJOPRIVREDNA ZADRUGA AGRARIA, GRABARJE, OIB 02360462721</izvorni_sadrzaj>
    <derivirana_varijabla naziv="DomainObject.Predmet.ProtustrankaFormatedOIB_1">  POLJOPRIVREDNA ZADRUGA AGRARIA, GRABARJE, OIB 02360462721</derivirana_varijabla>
  </DomainObject.Predmet.ProtustrankaFormatedOIB>
  <DomainObject.Predmet.ProtustrankaFormatedWithAdress>
    <izvorni_sadrzaj> POLJOPRIVREDNA ZADRUGA AGRARIA, GRABARJE, Stjepana Radića 45, 34310 Grabarje</izvorni_sadrzaj>
    <derivirana_varijabla naziv="DomainObject.Predmet.ProtustrankaFormatedWithAdress_1"> POLJOPRIVREDNA ZADRUGA AGRARIA, GRABARJE, Stjepana Radića 45, 34310 Grabarje</derivirana_varijabla>
  </DomainObject.Predmet.ProtustrankaFormatedWithAdress>
  <DomainObject.Predmet.ProtustrankaFormatedWithAdressOIB>
    <izvorni_sadrzaj> POLJOPRIVREDNA ZADRUGA AGRARIA, GRABARJE, OIB 02360462721, Stjepana Radića 45, 34310 Grabarje</izvorni_sadrzaj>
    <derivirana_varijabla naziv="DomainObject.Predmet.ProtustrankaFormatedWithAdressOIB_1"> POLJOPRIVREDNA ZADRUGA AGRARIA, GRABARJE, OIB 02360462721, Stjepana Radića 45, 34310 Grabarje</derivirana_varijabla>
  </DomainObject.Predmet.ProtustrankaFormatedWithAdressOIB>
  <DomainObject.Predmet.ProtustrankaWithAdress>
    <izvorni_sadrzaj>POLJOPRIVREDNA ZADRUGA AGRARIA, GRABARJE Stjepana Radića 45, 34310 Grabarje</izvorni_sadrzaj>
    <derivirana_varijabla naziv="DomainObject.Predmet.ProtustrankaWithAdress_1">POLJOPRIVREDNA ZADRUGA AGRARIA, GRABARJE Stjepana Radića 45, 34310 Grabarje</derivirana_varijabla>
  </DomainObject.Predmet.ProtustrankaWithAdress>
  <DomainObject.Predmet.ProtustrankaWithAdressOIB>
    <izvorni_sadrzaj>POLJOPRIVREDNA ZADRUGA AGRARIA, GRABARJE, OIB 02360462721, Stjepana Radića 45, 34310 Grabarje</izvorni_sadrzaj>
    <derivirana_varijabla naziv="DomainObject.Predmet.ProtustrankaWithAdressOIB_1">POLJOPRIVREDNA ZADRUGA AGRARIA, GRABARJE, OIB 02360462721, Stjepana Radića 45, 34310 Grabarje</derivirana_varijabla>
  </DomainObject.Predmet.ProtustrankaWithAdressOIB>
  <DomainObject.Predmet.ProtustrankaNazivFormated>
    <izvorni_sadrzaj>POLJOPRIVREDNA ZADRUGA AGRARIA, GRABARJE</izvorni_sadrzaj>
    <derivirana_varijabla naziv="DomainObject.Predmet.ProtustrankaNazivFormated_1">POLJOPRIVREDNA ZADRUGA AGRARIA, GRABARJE</derivirana_varijabla>
  </DomainObject.Predmet.ProtustrankaNazivFormated>
  <DomainObject.Predmet.ProtustrankaNazivFormatedOIB>
    <izvorni_sadrzaj>POLJOPRIVREDNA ZADRUGA AGRARIA, GRABARJE, OIB 02360462721</izvorni_sadrzaj>
    <derivirana_varijabla naziv="DomainObject.Predmet.ProtustrankaNazivFormatedOIB_1">POLJOPRIVREDNA ZADRUGA AGRARIA, GRABARJE, OIB 02360462721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AGRARIA, GRABARJE</item>
    </izvorni_sadrzaj>
    <derivirana_varijabla naziv="DomainObject.Predmet.ProtuStrankaListFormated_1">
      <item>POLJOPRIVREDNA ZADRUGA AGRARIA, GRABARJE</item>
    </derivirana_varijabla>
  </DomainObject.Predmet.ProtuStrankaListFormated>
  <DomainObject.Predmet.ProtuStrankaListFormatedOIB>
    <izvorni_sadrzaj>
      <item>POLJOPRIVREDNA ZADRUGA AGRARIA, GRABARJE, OIB 02360462721</item>
    </izvorni_sadrzaj>
    <derivirana_varijabla naziv="DomainObject.Predmet.ProtuStrankaListFormatedOIB_1">
      <item>POLJOPRIVREDNA ZADRUGA AGRARIA, GRABARJE, OIB 02360462721</item>
    </derivirana_varijabla>
  </DomainObject.Predmet.ProtuStrankaListFormatedOIB>
  <DomainObject.Predmet.ProtuStrankaListFormatedWithAdress>
    <izvorni_sadrzaj>
      <item>POLJOPRIVREDNA ZADRUGA AGRARIA, GRABARJE, Stjepana Radića 45, 34310 Grabarje</item>
    </izvorni_sadrzaj>
    <derivirana_varijabla naziv="DomainObject.Predmet.ProtuStrankaListFormatedWithAdress_1">
      <item>POLJOPRIVREDNA ZADRUGA AGRARIA, GRABARJE, Stjepana Radića 45, 34310 Grabarje</item>
    </derivirana_varijabla>
  </DomainObject.Predmet.ProtuStrankaListFormatedWithAdress>
  <DomainObject.Predmet.ProtuStrankaListFormatedWithAdressOIB>
    <izvorni_sadrzaj>
      <item>POLJOPRIVREDNA ZADRUGA AGRARIA, GRABARJE, OIB 02360462721, Stjepana Radića 45, 34310 Grabarje</item>
    </izvorni_sadrzaj>
    <derivirana_varijabla naziv="DomainObject.Predmet.ProtuStrankaListFormatedWithAdressOIB_1">
      <item>POLJOPRIVREDNA ZADRUGA AGRARIA, GRABARJE, OIB 02360462721, Stjepana Radića 45, 34310 Grabarje</item>
    </derivirana_varijabla>
  </DomainObject.Predmet.ProtuStrankaListFormatedWithAdressOIB>
  <DomainObject.Predmet.ProtuStrankaListNazivFormated>
    <izvorni_sadrzaj>
      <item>POLJOPRIVREDNA ZADRUGA AGRARIA, GRABARJE</item>
    </izvorni_sadrzaj>
    <derivirana_varijabla naziv="DomainObject.Predmet.ProtuStrankaListNazivFormated_1">
      <item>POLJOPRIVREDNA ZADRUGA AGRARIA, GRABARJE</item>
    </derivirana_varijabla>
  </DomainObject.Predmet.ProtuStrankaListNazivFormated>
  <DomainObject.Predmet.ProtuStrankaListNazivFormatedOIB>
    <izvorni_sadrzaj>
      <item>POLJOPRIVREDNA ZADRUGA AGRARIA, GRABARJE, OIB 02360462721</item>
    </izvorni_sadrzaj>
    <derivirana_varijabla naziv="DomainObject.Predmet.ProtuStrankaListNazivFormatedOIB_1">
      <item>POLJOPRIVREDNA ZADRUGA AGRARIA, GRABARJE, OIB 02360462721</item>
    </derivirana_varijabla>
  </DomainObject.Predmet.ProtuStrankaListNazivFormatedOIB>
  <DomainObject.Predmet.OstaliListFormated>
    <izvorni_sadrzaj>
      <item>ŽDO SLAVONSKI BROD</item>
      <item>POREZNA UPRAVA SLAVONSKI BROD</item>
      <item>Željko Stojčević</item>
      <item>ALMA OPAČAK</item>
    </izvorni_sadrzaj>
    <derivirana_varijabla naziv="DomainObject.Predmet.OstaliListFormated_1">
      <item>ŽDO SLAVONSKI BROD</item>
      <item>POREZNA UPRAVA SLAVONSKI BROD</item>
      <item>Željko Stojčević</item>
      <item>ALMA OPAČAK</item>
    </derivirana_varijabla>
  </DomainObject.Predmet.OstaliListFormated>
  <DomainObject.Predmet.OstaliListFormatedOIB>
    <izvorni_sadrzaj>
      <item>ŽDO SLAVONSKI BROD</item>
      <item>POREZNA UPRAVA SLAVONSKI BROD</item>
      <item>Željko Stojčević, OIB 53767969270</item>
      <item>ALMA OPAČAK, OIB 36068029114</item>
    </izvorni_sadrzaj>
    <derivirana_varijabla naziv="DomainObject.Predmet.OstaliListFormatedOIB_1">
      <item>ŽDO SLAVONSKI BROD</item>
      <item>POREZNA UPRAVA SLAVONSKI BROD</item>
      <item>Željko Stojčević, OIB 53767969270</item>
      <item>ALMA OPAČAK, OIB 36068029114</item>
    </derivirana_varijabla>
  </DomainObject.Predmet.OstaliListFormatedOIB>
  <DomainObject.Predmet.OstaliListFormatedWithAdress>
    <izvorni_sadrzaj>
      <item>ŽDO SLAVONSKI BROD</item>
      <item>POREZNA UPRAVA SLAVONSKI BROD</item>
      <item>Željko Stojčević, Zarilac 58, 34310 Zarilac</item>
      <item>ALMA OPAČAK, A. Cesarca 12, 35000 Slavonski Brod</item>
    </izvorni_sadrzaj>
    <derivirana_varijabla naziv="DomainObject.Predmet.OstaliListFormatedWithAdress_1">
      <item>ŽDO SLAVONSKI BROD</item>
      <item>POREZNA UPRAVA SLAVONSKI BROD</item>
      <item>Željko Stojčević, Zarilac 58, 34310 Zarilac</item>
      <item>ALMA OPAČAK, A. Cesarca 12, 35000 Slavonski Brod</item>
    </derivirana_varijabla>
  </DomainObject.Predmet.OstaliListFormatedWithAdress>
  <DomainObject.Predmet.OstaliListFormatedWithAdressOIB>
    <izvorni_sadrzaj>
      <item>ŽDO SLAVONSKI BROD</item>
      <item>POREZNA UPRAVA SLAVONSKI BROD</item>
      <item>Željko Stojčević, OIB 53767969270, Zarilac 58, 34310 Zarilac</item>
      <item>ALMA OPAČAK, OIB 36068029114, A. Cesarca 12, 35000 Slavonski Brod</item>
    </izvorni_sadrzaj>
    <derivirana_varijabla naziv="DomainObject.Predmet.OstaliListFormatedWithAdressOIB_1">
      <item>ŽDO SLAVONSKI BROD</item>
      <item>POREZNA UPRAVA SLAVONSKI BROD</item>
      <item>Željko Stojčević, OIB 53767969270, Zarilac 58, 34310 Zarilac</item>
      <item>ALMA OPAČAK, OIB 36068029114, A. Cesarca 12, 35000 Slavonski Brod</item>
    </derivirana_varijabla>
  </DomainObject.Predmet.OstaliListFormatedWithAdressOIB>
  <DomainObject.Predmet.OstaliListNazivFormated>
    <izvorni_sadrzaj>
      <item>ŽDO SLAVONSKI BROD</item>
      <item>POREZNA UPRAVA SLAVONSKI BROD</item>
      <item>Željko Stojčević</item>
      <item>ALMA OPAČAK</item>
    </izvorni_sadrzaj>
    <derivirana_varijabla naziv="DomainObject.Predmet.OstaliListNazivFormated_1">
      <item>ŽDO SLAVONSKI BROD</item>
      <item>POREZNA UPRAVA SLAVONSKI BROD</item>
      <item>Željko Stojčević</item>
      <item>ALMA OPAČAK</item>
    </derivirana_varijabla>
  </DomainObject.Predmet.OstaliListNazivFormated>
  <DomainObject.Predmet.OstaliListNazivFormatedOIB>
    <izvorni_sadrzaj>
      <item>ŽDO SLAVONSKI BROD</item>
      <item>POREZNA UPRAVA SLAVONSKI BROD</item>
      <item>Željko Stojčević, OIB 53767969270</item>
      <item>ALMA OPAČAK, OIB 36068029114</item>
    </izvorni_sadrzaj>
    <derivirana_varijabla naziv="DomainObject.Predmet.OstaliListNazivFormatedOIB_1">
      <item>ŽDO SLAVONSKI BROD</item>
      <item>POREZNA UPRAVA SLAVONSKI BROD</item>
      <item>Željko Stojčević, OIB 53767969270</item>
      <item>ALMA OPAČAK, OIB 36068029114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AGRARIA, GRABARJE</izvorni_sadrzaj>
    <derivirana_varijabla naziv="DomainObject.Predmet.ProtustrankaIDrugi_1">POLJOPRIVREDNA ZADRUGA AGRARIA, GRABARJE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POLJOPRIVREDNA ZADRUGA AGRARIA, GRABARJE, OIB 02360462721, Stjepana Radića 45, 34310 Grabarje</izvorni_sadrzaj>
    <derivirana_varijabla naziv="DomainObject.Predmet.ProtustrankaIDrugiAdressOIB_1">POLJOPRIVREDNA ZADRUGA AGRARIA, GRABARJE, OIB 02360462721, Stjepana Radića 45,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AGRARIA, GRABARJE</item>
      <item>ŽDO SLAVONSKI BROD</item>
      <item>POREZNA UPRAVA SLAVONSKI BROD</item>
      <item>Željko Stojčević</item>
      <item>ALMA OPAČAK</item>
    </izvorni_sadrzaj>
    <derivirana_varijabla naziv="DomainObject.Predmet.SudioniciListNaziv_1">
      <item>Financijska agencija</item>
      <item>POLJOPRIVREDNA ZADRUGA AGRARIA, GRABARJE</item>
      <item>ŽDO SLAVONSKI BROD</item>
      <item>POREZNA UPRAVA SLAVONSKI BROD</item>
      <item>Željko Stojčević</item>
      <item>ALMA OPAČAK</item>
    </derivirana_varijabla>
  </DomainObject.Predmet.SudioniciListNaziv>
  <DomainObject.Predmet.SudioniciListAdressOIB>
    <izvorni_sadrzaj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</izvorni_sadrzaj>
    <derivirana_varijabla naziv="DomainObject.Predmet.SudioniciListAdressOIB_1">
      <item>Financijska agencija, OIB 85821130368, Ulica grada Vukovara 70,10000 Zagreb</item>
      <item>POLJOPRIVREDNA ZADRUGA AGRARIA, GRABARJE, OIB 02360462721, Stjepana Radića 45,34310 Grabarje</item>
      <item>ŽDO SLAVONSKI BROD</item>
      <item>POREZNA UPRAVA SLAVONSKI BROD</item>
      <item>Željko Stojčević, OIB 53767969270, Zarilac 58,34310 Zarilac</item>
      <item>ALMA OPAČAK, OIB 36068029114, A. Cesarca 12,35000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02360462721</item>
      <item>, OIB null</item>
      <item>, OIB null</item>
      <item>, OIB 53767969270</item>
      <item>, OIB 36068029114</item>
    </izvorni_sadrzaj>
    <derivirana_varijabla naziv="DomainObject.Predmet.SudioniciListNazivOIB_1">
      <item>, OIB 85821130368</item>
      <item>, OIB 02360462721</item>
      <item>, OIB null</item>
      <item>, OIB null</item>
      <item>, OIB 53767969270</item>
      <item>, OIB 36068029114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142</properties:Words>
  <properties:Characters>782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2017-06-29T06:06:00Z</dcterms:created>
  <dc:creator>wsadmin</dc:creator>
  <cp:lastModifiedBy>wsadmin</cp:lastModifiedBy>
  <dcterms:modified xmlns:xsi="http://www.w3.org/2001/XMLSchema-instance" xsi:type="dcterms:W3CDTF">2017-06-29T11:09:00Z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