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ebbf" w14:paraId="cc4ebbf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BF37D8" w:rsidRPr="00BF37D8">
        <w:t>UDRUGA ZA ZAŠTITU POTROŠAČA ŠIBENSKO - KNINSKE ŽUPANIJE PLAVI VAL</w:t>
      </w:r>
      <w:r w:rsidR="00BF37D8">
        <w:t xml:space="preserve">, </w:t>
      </w:r>
      <w:r w:rsidR="00B86BFC" w:rsidRPr="00BF37D8">
        <w:t>Šibenik</w:t>
      </w:r>
      <w:r w:rsidR="00B86BFC">
        <w:t>,</w:t>
      </w:r>
      <w:r w:rsidR="00B86BFC" w:rsidRPr="00BF37D8">
        <w:t xml:space="preserve"> </w:t>
      </w:r>
      <w:r w:rsidR="00BF37D8" w:rsidRPr="00BF37D8">
        <w:t xml:space="preserve">8. dalmatinske udarne brigade 8, </w:t>
      </w:r>
      <w:r>
        <w:t xml:space="preserve"> OIB: </w:t>
      </w:r>
      <w:r w:rsidR="00BF37D8" w:rsidRPr="00BF37D8">
        <w:t>62214561508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537245">
        <w:t>Šibenik</w:t>
      </w:r>
      <w:r w:rsidRPr="000506EC">
        <w:t>,</w:t>
      </w:r>
      <w:r>
        <w:t xml:space="preserve"> </w:t>
      </w:r>
      <w:r w:rsidR="00537245">
        <w:t>Perivoj L. Marune 1</w:t>
      </w:r>
      <w:r>
        <w:t>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BF37D8">
        <w:t>7</w:t>
      </w:r>
      <w:r>
        <w:t>.</w:t>
      </w:r>
      <w:r w:rsidR="00BF37D8">
        <w:t xml:space="preserve"> </w:t>
      </w:r>
      <w:r>
        <w:t xml:space="preserve"> </w:t>
      </w:r>
      <w:r w:rsidR="00BF37D8">
        <w:t>listopada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537245">
        <w:t>13</w:t>
      </w:r>
      <w:r>
        <w:t xml:space="preserve">. </w:t>
      </w:r>
      <w:r w:rsidR="004635D5">
        <w:t xml:space="preserve">prosinca </w:t>
      </w:r>
      <w:r>
        <w:t xml:space="preserve">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BF37D8" w:rsidRPr="00BF37D8">
        <w:t xml:space="preserve">UDRUGA ZA ZAŠTITU POTROŠAČA ŠIBENSKO - KNINSKE ŽUPANIJE PLAVI VAL, </w:t>
      </w:r>
      <w:r w:rsidR="00B86BFC" w:rsidRPr="00BF37D8">
        <w:t>Šibenik,</w:t>
      </w:r>
      <w:r w:rsidR="00B86BFC">
        <w:t xml:space="preserve"> </w:t>
      </w:r>
      <w:r w:rsidR="00BF37D8" w:rsidRPr="00BF37D8">
        <w:t>8. dalmatinske udarne brigade 8, OIB: 62214561508</w:t>
      </w:r>
      <w:r w:rsidR="00537245">
        <w:t xml:space="preserve">, </w:t>
      </w:r>
      <w:r>
        <w:t xml:space="preserve">na temelju neizvršenih osnova za plaćanje iznosi </w:t>
      </w:r>
      <w:r w:rsidR="00BF37D8">
        <w:t>8.588,09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BF37D8">
        <w:t>.  Pozivaju</w:t>
      </w:r>
      <w:r w:rsidRPr="00FC1537">
        <w:t xml:space="preserve"> se </w:t>
      </w:r>
      <w:r w:rsidR="00BF37D8">
        <w:t>osobe ovlaštene</w:t>
      </w:r>
      <w:r>
        <w:t xml:space="preserve"> za zastupanje </w:t>
      </w:r>
      <w:r w:rsidRPr="00FC1537">
        <w:t>dužnika</w:t>
      </w:r>
      <w:r>
        <w:t xml:space="preserve"> po zakonu </w:t>
      </w:r>
      <w:r w:rsidR="00BF37D8">
        <w:t>Erika Popović</w:t>
      </w:r>
      <w:r w:rsidR="004635D5" w:rsidRPr="004635D5">
        <w:t>,</w:t>
      </w:r>
      <w:r w:rsidR="00BF37D8">
        <w:t xml:space="preserve"> Zlata Blaće i Dolores Baranović </w:t>
      </w:r>
      <w:r w:rsidR="004635D5" w:rsidRPr="004635D5">
        <w:t xml:space="preserve">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537245">
        <w:t>13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B86BFC" w:rsidR="009E2467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E2467"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245" w:rsidR="00537245">
      <w:r>
        <w:separator/>
      </w:r>
    </w:p>
  </w:endnote>
  <w:endnote w:id="0" w:type="continuationSeparator">
    <w:p w:rsidRDefault="00537245" w:rsidR="00537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245" w:rsidR="00537245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95A88">
      <w:rPr>
        <w:noProof/>
      </w:rPr>
      <w:t>2</w:t>
    </w:r>
    <w:r>
      <w:fldChar w:fldCharType="end"/>
    </w:r>
  </w:p>
  <w:p w:rsidRDefault="00537245" w:rsidR="0053724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245" w:rsidR="00537245">
      <w:r>
        <w:separator/>
      </w:r>
    </w:p>
  </w:footnote>
  <w:footnote w:id="0" w:type="continuationSeparator">
    <w:p w:rsidRDefault="00537245" w:rsidR="005372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245" w:rsidP="004635D5" w:rsidR="0053724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95A8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Pr="004635D5">
      <w:t>Poslovni broj: 5 St-</w:t>
    </w:r>
    <w:r w:rsidR="00BF37D8">
      <w:t>1084</w:t>
    </w:r>
    <w:r w:rsidRPr="004635D5">
      <w:t>/16-6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245" w:rsidP="004635D5" w:rsidR="00537245" w:rsidRPr="00FC1537">
    <w:pPr>
      <w:jc w:val="right"/>
    </w:pPr>
    <w:r>
      <w:tab/>
      <w:t>Poslovni broj: 5</w:t>
    </w:r>
    <w:r w:rsidRPr="00FC1537">
      <w:t xml:space="preserve"> St</w:t>
    </w:r>
    <w:r w:rsidR="00BF37D8">
      <w:t>-1084</w:t>
    </w:r>
    <w:r>
      <w:t>/16-6</w:t>
    </w:r>
  </w:p>
  <w:p w:rsidRDefault="00537245" w:rsidP="004635D5" w:rsidR="0053724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395A88"/>
    <w:rsid w:val="00447958"/>
    <w:rsid w:val="004635D5"/>
    <w:rsid w:val="00537245"/>
    <w:rsid w:val="005437AB"/>
    <w:rsid w:val="005F67DA"/>
    <w:rsid w:val="006A66B9"/>
    <w:rsid w:val="006E6B12"/>
    <w:rsid w:val="008337B7"/>
    <w:rsid w:val="00990A98"/>
    <w:rsid w:val="009E2467"/>
    <w:rsid w:val="00A32F79"/>
    <w:rsid w:val="00B86BFC"/>
    <w:rsid w:val="00BF37D8"/>
    <w:rsid w:val="00E14428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4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4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4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4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4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4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POTROŠAČA ŠIBENSKO - KNINSKE ŽUPANIJE PLAVI VAL</izvorni_sadrzaj>
    <derivirana_varijabla naziv="DomainObject.Predmet.ProtustrankaFormated_1">  UDRUGA ZA ZAŠTITU POTROŠAČA ŠIBENSKO - KNINSKE ŽUPANIJE PLAVI VAL</derivirana_varijabla>
  </DomainObject.Predmet.ProtustrankaFormated>
  <DomainObject.Predmet.ProtustrankaFormatedOIB>
    <izvorni_sadrzaj>  UDRUGA ZA ZAŠTITU POTROŠAČA ŠIBENSKO - KNINSKE ŽUPANIJE PLAVI VAL, OIB 62214561508</izvorni_sadrzaj>
    <derivirana_varijabla naziv="DomainObject.Predmet.ProtustrankaFormatedOIB_1">  UDRUGA ZA ZAŠTITU POTROŠAČA ŠIBENSKO - KNINSKE ŽUPANIJE PLAVI VAL, OIB 62214561508</derivirana_varijabla>
  </DomainObject.Predmet.ProtustrankaFormatedOIB>
  <DomainObject.Predmet.ProtustrankaFormatedWithAdress>
    <izvorni_sadrzaj> UDRUGA ZA ZAŠTITU POTROŠAČA ŠIBENSKO - KNINSKE ŽUPANIJE PLAVI VAL, 8. dalmatinske udarne brigade 8, 22000 Šibenik</izvorni_sadrzaj>
    <derivirana_varijabla naziv="DomainObject.Predmet.ProtustrankaFormatedWithAdress_1"> UDRUGA ZA ZAŠTITU POTROŠAČA ŠIBENSKO - KNINSKE ŽUPANIJE PLAVI VAL, 8. dalmatinske udarne brigade 8, 22000 Šibenik</derivirana_varijabla>
  </DomainObject.Predmet.ProtustrankaFormatedWithAdress>
  <DomainObject.Predmet.ProtustrankaFormatedWithAdressOIB>
    <izvorni_sadrzaj> UDRUGA ZA ZAŠTITU POTROŠAČA ŠIBENSKO - KNINSKE ŽUPANIJE PLAVI VAL, OIB 62214561508, 8. dalmatinske udarne brigade 8, 22000 Šibenik</izvorni_sadrzaj>
    <derivirana_varijabla naziv="DomainObject.Predmet.ProtustrankaFormatedWithAdressOIB_1"> UDRUGA ZA ZAŠTITU POTROŠAČA ŠIBENSKO - KNINSKE ŽUPANIJE PLAVI VAL, OIB 62214561508, 8. dalmatinske udarne brigade 8, 22000 Šibenik</derivirana_varijabla>
  </DomainObject.Predmet.ProtustrankaFormatedWithAdressOIB>
  <DomainObject.Predmet.ProtustrankaWithAdress>
    <izvorni_sadrzaj>UDRUGA ZA ZAŠTITU POTROŠAČA ŠIBENSKO - KNINSKE ŽUPANIJE PLAVI VAL 8. dalmatinske udarne brigade 8, 22000 Šibenik</izvorni_sadrzaj>
    <derivirana_varijabla naziv="DomainObject.Predmet.ProtustrankaWithAdress_1">UDRUGA ZA ZAŠTITU POTROŠAČA ŠIBENSKO - KNINSKE ŽUPANIJE PLAVI VAL 8. dalmatinske udarne brigade 8, 22000 Šibenik</derivirana_varijabla>
  </DomainObject.Predmet.ProtustrankaWithAdress>
  <DomainObject.Predmet.ProtustrankaWithAdressOIB>
    <izvorni_sadrzaj>UDRUGA ZA ZAŠTITU POTROŠAČA ŠIBENSKO - KNINSKE ŽUPANIJE PLAVI VAL, OIB 62214561508, 8. dalmatinske udarne brigade 8, 22000 Šibenik</izvorni_sadrzaj>
    <derivirana_varijabla naziv="DomainObject.Predmet.ProtustrankaWithAdressOIB_1">UDRUGA ZA ZAŠTITU POTROŠAČA ŠIBENSKO - KNINSKE ŽUPANIJE PLAVI VAL, OIB 62214561508, 8. dalmatinske udarne brigade 8, 22000 Šibenik</derivirana_varijabla>
  </DomainObject.Predmet.ProtustrankaWithAdressOIB>
  <DomainObject.Predmet.ProtustrankaNazivFormated>
    <izvorni_sadrzaj>UDRUGA ZA ZAŠTITU POTROŠAČA ŠIBENSKO - KNINSKE ŽUPANIJE PLAVI VAL</izvorni_sadrzaj>
    <derivirana_varijabla naziv="DomainObject.Predmet.ProtustrankaNazivFormated_1">UDRUGA ZA ZAŠTITU POTROŠAČA ŠIBENSKO - KNINSKE ŽUPANIJE PLAVI VAL</derivirana_varijabla>
  </DomainObject.Predmet.ProtustrankaNazivFormated>
  <DomainObject.Predmet.ProtustrankaNazivFormatedOIB>
    <izvorni_sadrzaj>UDRUGA ZA ZAŠTITU POTROŠAČA ŠIBENSKO - KNINSKE ŽUPANIJE PLAVI VAL, OIB 62214561508</izvorni_sadrzaj>
    <derivirana_varijabla naziv="DomainObject.Predmet.ProtustrankaNazivFormatedOIB_1">UDRUGA ZA ZAŠTITU POTROŠAČA ŠIBENSKO - KNINSKE ŽUPANIJE PLAVI VAL, OIB 62214561508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ZAŠTITU POTROŠAČA ŠIBENSKO - KNINSKE ŽUPANIJE PLAVI VAL</item>
    </izvorni_sadrzaj>
    <derivirana_varijabla naziv="DomainObject.Predmet.ProtuStrankaListFormated_1">
      <item>UDRUGA ZA ZAŠTITU POTROŠAČA ŠIBENSKO - KNINSKE ŽUPANIJE PLAVI VAL</item>
    </derivirana_varijabla>
  </DomainObject.Predmet.ProtuStrankaListFormated>
  <DomainObject.Predmet.ProtuStrankaListFormatedOIB>
    <izvorni_sadrzaj>
      <item>UDRUGA ZA ZAŠTITU POTROŠAČA ŠIBENSKO - KNINSKE ŽUPANIJE PLAVI VAL, OIB 62214561508</item>
    </izvorni_sadrzaj>
    <derivirana_varijabla naziv="DomainObject.Predmet.ProtuStrankaListFormatedOIB_1">
      <item>UDRUGA ZA ZAŠTITU POTROŠAČA ŠIBENSKO - KNINSKE ŽUPANIJE PLAVI VAL, OIB 62214561508</item>
    </derivirana_varijabla>
  </DomainObject.Predmet.ProtuStrankaListFormatedOIB>
  <DomainObject.Predmet.ProtuStrankaListFormatedWithAdress>
    <izvorni_sadrzaj>
      <item>UDRUGA ZA ZAŠTITU POTROŠAČA ŠIBENSKO - KNINSKE ŽUPANIJE PLAVI VAL, 8. dalmatinske udarne brigade 8, 22000 Šibenik</item>
    </izvorni_sadrzaj>
    <derivirana_varijabla naziv="DomainObject.Predmet.ProtuStrankaListFormatedWithAdress_1">
      <item>UDRUGA ZA ZAŠTITU POTROŠAČA ŠIBENSKO - KNINSKE ŽUPANIJE PLAVI VAL, 8. dalmatinske udarne brigade 8, 22000 Šibenik</item>
    </derivirana_varijabla>
  </DomainObject.Predmet.ProtuStrankaListFormatedWithAdress>
  <DomainObject.Predmet.ProtuStrankaListFormatedWithAdressOIB>
    <izvorni_sadrzaj>
      <item>UDRUGA ZA ZAŠTITU POTROŠAČA ŠIBENSKO - KNINSKE ŽUPANIJE PLAVI VAL, OIB 62214561508, 8. dalmatinske udarne brigade 8, 22000 Šibenik</item>
    </izvorni_sadrzaj>
    <derivirana_varijabla naziv="DomainObject.Predmet.ProtuStrankaListFormatedWithAdressOIB_1">
      <item>UDRUGA ZA ZAŠTITU POTROŠAČA ŠIBENSKO - KNINSKE ŽUPANIJE PLAVI VAL, OIB 62214561508, 8. dalmatinske udarne brigade 8, 22000 Šibenik</item>
    </derivirana_varijabla>
  </DomainObject.Predmet.ProtuStrankaListFormatedWithAdressOIB>
  <DomainObject.Predmet.ProtuStrankaListNazivFormated>
    <izvorni_sadrzaj>
      <item>UDRUGA ZA ZAŠTITU POTROŠAČA ŠIBENSKO - KNINSKE ŽUPANIJE PLAVI VAL</item>
    </izvorni_sadrzaj>
    <derivirana_varijabla naziv="DomainObject.Predmet.ProtuStrankaListNazivFormated_1">
      <item>UDRUGA ZA ZAŠTITU POTROŠAČA ŠIBENSKO - KNINSKE ŽUPANIJE PLAVI VAL</item>
    </derivirana_varijabla>
  </DomainObject.Predmet.ProtuStrankaListNazivFormated>
  <DomainObject.Predmet.ProtuStrankaListNazivFormatedOIB>
    <izvorni_sadrzaj>
      <item>UDRUGA ZA ZAŠTITU POTROŠAČA ŠIBENSKO - KNINSKE ŽUPANIJE PLAVI VAL, OIB 62214561508</item>
    </izvorni_sadrzaj>
    <derivirana_varijabla naziv="DomainObject.Predmet.ProtuStrankaListNazivFormatedOIB_1">
      <item>UDRUGA ZA ZAŠTITU POTROŠAČA ŠIBENSKO - KNINSKE ŽUPANIJE PLAVI VAL, OIB 62214561508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ZAŠTITU POTROŠAČA ŠIBENSKO - KNINSKE ŽUPANIJE PLAVI VAL</izvorni_sadrzaj>
    <derivirana_varijabla naziv="DomainObject.Predmet.ProtustrankaIDrugi_1">UDRUGA ZA ZAŠTITU POTROŠAČA ŠIBENSKO - KNINSKE ŽUPANIJE PLAVI VAL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ZA ZAŠTITU POTROŠAČA ŠIBENSKO - KNINSKE ŽUPANIJE PLAVI VAL, OIB 62214561508, 8. dalmatinske udarne brigade 8, 22000 Šibenik</izvorni_sadrzaj>
    <derivirana_varijabla naziv="DomainObject.Predmet.ProtustrankaIDrugiAdressOIB_1">UDRUGA ZA ZAŠTITU POTROŠAČA ŠIBENSKO - KNINSKE ŽUPANIJE PLAVI VAL, OIB 62214561508, 8. dalmatinske udarne brigade 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ZA ZAŠTITU POTROŠAČA ŠIBENSKO - KNINSKE ŽUPANIJE PLAVI VAL</item>
    </izvorni_sadrzaj>
    <derivirana_varijabla naziv="DomainObject.Predmet.SudioniciListNaziv_1">
      <item>FINA - Podružnica Šibenik</item>
      <item>UDRUGA ZA ZAŠTITU POTROŠAČA ŠIBENSKO - KNINSKE ŽUPANIJE PLAVI VAL</item>
    </derivirana_varijabla>
  </DomainObject.Predmet.SudioniciListNaziv>
  <DomainObject.Predmet.SudioniciListAdressOIB>
    <izvorni_sadrzaj>
      <item>FINA - Podružnica Šibenik, OIB 85821130368, Perivoj L. Marune 1,22000 Šibenik</item>
      <item>UDRUGA ZA ZAŠTITU POTROŠAČA ŠIBENSKO - KNINSKE ŽUPANIJE PLAVI VAL, OIB 62214561508, 8. dalmatinske udarne brigade 8,22000 Šibenik</item>
    </izvorni_sadrzaj>
    <derivirana_varijabla naziv="DomainObject.Predmet.SudioniciListAdressOIB_1">
      <item>FINA - Podružnica Šibenik, OIB 85821130368, Perivoj L. Marune 1,22000 Šibenik</item>
      <item>UDRUGA ZA ZAŠTITU POTROŠAČA ŠIBENSKO - KNINSKE ŽUPANIJE PLAVI VAL, OIB 62214561508, 8. dalmatinske udarne brigade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62214561508</item>
    </izvorni_sadrzaj>
    <derivirana_varijabla naziv="DomainObject.Predmet.SudioniciListNazivOIB_1">
      <item>, OIB 85821130368</item>
      <item>, OIB 62214561508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2105</properties:Characters>
  <properties:Lines>65</properties:Lines>
  <properties:Paragraphs>17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2016-12-13T13:21:00Z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