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f600" w14:paraId="030f60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6D2FB8">
        <w:t>1</w:t>
      </w:r>
      <w:r w:rsidR="006D0C79">
        <w:t>380</w:t>
      </w:r>
      <w:r w:rsidR="008B0432">
        <w:t>/1</w:t>
      </w:r>
      <w:r w:rsidR="00DA1A40">
        <w:t>6</w:t>
      </w:r>
      <w:r w:rsidR="008B0432">
        <w:t>-</w:t>
      </w:r>
      <w:r w:rsidR="00AC2EEE">
        <w:t>30</w:t>
      </w:r>
    </w:p>
    <w:p w:rsidRDefault="0070323E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26564A" w:rsidP="0026564A" w:rsidR="0026564A">
      <w:pPr>
        <w:pStyle w:val="Naslov2"/>
        <w:rPr>
          <w:b w:val="false"/>
        </w:rPr>
      </w:pPr>
      <w:r>
        <w:rPr>
          <w:b w:val="false"/>
        </w:rPr>
        <w:t>IZVADAK</w:t>
      </w:r>
    </w:p>
    <w:p w:rsidRDefault="0026564A" w:rsidP="0026564A" w:rsidR="0026564A" w:rsidRPr="0092191C">
      <w:pPr>
        <w:pStyle w:val="Naslov2"/>
        <w:rPr>
          <w:b w:val="false"/>
        </w:rPr>
      </w:pPr>
      <w:r w:rsidRPr="0092191C">
        <w:rPr>
          <w:b w:val="false"/>
        </w:rPr>
        <w:t>Z A P I S N I K</w:t>
      </w:r>
    </w:p>
    <w:p w:rsidRDefault="0026564A" w:rsidP="0026564A" w:rsidR="0026564A"/>
    <w:p w:rsidRDefault="0011765B" w:rsidP="0026564A" w:rsidR="0011765B"/>
    <w:p w:rsidRDefault="0026564A" w:rsidP="0026564A" w:rsidR="0026564A" w:rsidRPr="0095545A">
      <w:pPr>
        <w:jc w:val="both"/>
        <w:rPr>
          <w:bCs/>
        </w:rPr>
      </w:pPr>
      <w:r>
        <w:t xml:space="preserve">s ispitnog ročišta u stečajnom postupku nad </w:t>
      </w:r>
      <w:r w:rsidRPr="00225024">
        <w:t>stečajn</w:t>
      </w:r>
      <w:r>
        <w:t>i</w:t>
      </w:r>
      <w:r w:rsidRPr="00225024">
        <w:t>m dužnik</w:t>
      </w:r>
      <w:r>
        <w:t>om</w:t>
      </w:r>
      <w:r w:rsidRPr="00225024">
        <w:t xml:space="preserve"> </w:t>
      </w:r>
      <w:r w:rsidRPr="00292B82">
        <w:t>ŠPORTSKO DRUŠTVO „OLIMPIJA“ Osijek u stečaju, Osijek, Zeleno polje 32, Reg.broj: 14000757, OIB 29609285619</w:t>
      </w:r>
      <w:r w:rsidRPr="0095545A">
        <w:rPr>
          <w:bCs/>
        </w:rPr>
        <w:t>,</w:t>
      </w:r>
      <w:r>
        <w:t xml:space="preserve"> održanog u prostorijama Trgovačkog suda u Osijeku, dana 2</w:t>
      </w:r>
      <w:r w:rsidRPr="0095545A">
        <w:rPr>
          <w:bCs/>
        </w:rPr>
        <w:t xml:space="preserve">. </w:t>
      </w:r>
      <w:r>
        <w:rPr>
          <w:bCs/>
        </w:rPr>
        <w:t>ožujka</w:t>
      </w:r>
      <w:r w:rsidRPr="0095545A">
        <w:rPr>
          <w:bCs/>
        </w:rPr>
        <w:t xml:space="preserve"> 201</w:t>
      </w:r>
      <w:r>
        <w:rPr>
          <w:bCs/>
        </w:rPr>
        <w:t>7</w:t>
      </w:r>
      <w:r w:rsidRPr="0095545A">
        <w:rPr>
          <w:bCs/>
        </w:rPr>
        <w:t xml:space="preserve">. </w:t>
      </w:r>
    </w:p>
    <w:p w:rsidRDefault="0026564A" w:rsidP="0026564A" w:rsidR="0026564A">
      <w:pPr>
        <w:jc w:val="both"/>
        <w:rPr>
          <w:b/>
        </w:rPr>
      </w:pPr>
    </w:p>
    <w:p w:rsidRDefault="0026564A" w:rsidP="0026564A" w:rsidR="0026564A" w:rsidRPr="0092191C">
      <w:pPr>
        <w:jc w:val="both"/>
        <w:rPr>
          <w:u w:val="single"/>
        </w:rPr>
      </w:pPr>
      <w:r w:rsidRPr="0092191C">
        <w:rPr>
          <w:u w:val="single"/>
        </w:rPr>
        <w:t>NAZOČNI OD STRANE SUDA:</w:t>
      </w:r>
    </w:p>
    <w:p w:rsidRDefault="0026564A" w:rsidP="0026564A" w:rsidR="0026564A">
      <w:pPr>
        <w:numPr>
          <w:ilvl w:val="0"/>
          <w:numId w:val="10"/>
        </w:numPr>
        <w:jc w:val="both"/>
      </w:pPr>
      <w:r>
        <w:t>mr. sc. Tihomir Kovačević, stečajni sudac</w:t>
      </w:r>
    </w:p>
    <w:p w:rsidRDefault="0026564A" w:rsidP="0026564A" w:rsidR="0026564A">
      <w:pPr>
        <w:numPr>
          <w:ilvl w:val="0"/>
          <w:numId w:val="10"/>
        </w:numPr>
        <w:jc w:val="both"/>
      </w:pPr>
      <w:r>
        <w:t>Elizabeta Đeke, zapisničar</w:t>
      </w:r>
    </w:p>
    <w:p w:rsidRDefault="0011765B" w:rsidP="0026564A" w:rsidR="0011765B">
      <w:pPr>
        <w:jc w:val="both"/>
      </w:pPr>
    </w:p>
    <w:p w:rsidRDefault="0026564A" w:rsidP="0026564A" w:rsidR="0026564A" w:rsidRPr="003812F3">
      <w:pPr>
        <w:jc w:val="center"/>
        <w:rPr>
          <w:bCs/>
        </w:rPr>
      </w:pPr>
      <w:r w:rsidRPr="003812F3">
        <w:rPr>
          <w:bCs/>
        </w:rPr>
        <w:t xml:space="preserve">Početak u </w:t>
      </w:r>
      <w:r>
        <w:rPr>
          <w:bCs/>
        </w:rPr>
        <w:t>11</w:t>
      </w:r>
      <w:r w:rsidRPr="003812F3">
        <w:rPr>
          <w:bCs/>
        </w:rPr>
        <w:t>,</w:t>
      </w:r>
      <w:r>
        <w:rPr>
          <w:bCs/>
        </w:rPr>
        <w:t>0</w:t>
      </w:r>
      <w:r w:rsidRPr="003812F3">
        <w:rPr>
          <w:bCs/>
        </w:rPr>
        <w:t>0 sati.</w:t>
      </w:r>
    </w:p>
    <w:p w:rsidRDefault="0011765B" w:rsidP="0026564A" w:rsidR="0011765B">
      <w:pPr>
        <w:jc w:val="center"/>
        <w:rPr>
          <w:b/>
        </w:rPr>
      </w:pPr>
    </w:p>
    <w:p w:rsidRDefault="0026564A" w:rsidP="0026564A" w:rsidR="0026564A">
      <w:pPr>
        <w:ind w:firstLine="708"/>
        <w:jc w:val="both"/>
      </w:pPr>
      <w:r>
        <w:t xml:space="preserve">Utvrđuje se da je ročištu nazočan stečajni upravitelj Vlado Šokac. </w:t>
      </w:r>
    </w:p>
    <w:p w:rsidRDefault="0011765B" w:rsidP="0026564A" w:rsidR="0011765B">
      <w:pPr>
        <w:ind w:firstLine="708"/>
        <w:jc w:val="both"/>
      </w:pPr>
    </w:p>
    <w:p w:rsidRDefault="0026564A" w:rsidP="0026564A" w:rsidR="0026564A" w:rsidRPr="0092191C">
      <w:pPr>
        <w:jc w:val="both"/>
        <w:rPr>
          <w:u w:val="single"/>
        </w:rPr>
      </w:pPr>
      <w:r w:rsidRPr="0092191C">
        <w:rPr>
          <w:u w:val="single"/>
        </w:rPr>
        <w:t>OD POZVANIH PRISTUPILI:</w:t>
      </w:r>
    </w:p>
    <w:p w:rsidRDefault="0026564A" w:rsidP="0026564A" w:rsidR="0026564A">
      <w:pPr>
        <w:numPr>
          <w:ilvl w:val="0"/>
          <w:numId w:val="11"/>
        </w:numPr>
        <w:tabs>
          <w:tab w:pos="1485" w:val="clear"/>
          <w:tab w:pos="720" w:val="num"/>
        </w:tabs>
        <w:ind w:left="720"/>
        <w:jc w:val="both"/>
      </w:pPr>
      <w:r>
        <w:t>ŽDO GUO Osijek zastupana po Božani Bagarić državno odvjetnički savjetnik</w:t>
      </w: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9B153A" w:rsidP="009B153A" w:rsidR="009B153A">
      <w:pPr>
        <w:jc w:val="both"/>
      </w:pPr>
      <w:r>
        <w:t xml:space="preserve">Sud donosi </w:t>
      </w:r>
    </w:p>
    <w:p w:rsidRDefault="009B153A" w:rsidP="009B153A" w:rsidR="009B153A">
      <w:pPr>
        <w:jc w:val="center"/>
      </w:pPr>
    </w:p>
    <w:p w:rsidRDefault="009B153A" w:rsidP="00CD443F" w:rsidR="00CD443F">
      <w:pPr>
        <w:jc w:val="center"/>
      </w:pPr>
      <w:r>
        <w:t xml:space="preserve">r j e š e n j e </w:t>
      </w:r>
    </w:p>
    <w:p w:rsidRDefault="00CD443F" w:rsidP="00CD443F" w:rsidR="00CD443F">
      <w:pPr>
        <w:jc w:val="center"/>
      </w:pPr>
    </w:p>
    <w:p w:rsidRDefault="00CD443F" w:rsidP="00CD443F" w:rsidR="00CD443F">
      <w:pPr>
        <w:jc w:val="center"/>
      </w:pPr>
    </w:p>
    <w:p w:rsidRDefault="009B153A" w:rsidP="00CD443F" w:rsidR="0011765B">
      <w:pPr>
        <w:ind w:left="851"/>
        <w:jc w:val="center"/>
      </w:pPr>
      <w:r>
        <w:t>Današnje ročište se odgađa, a slijedeće se zakaz</w:t>
      </w:r>
      <w:r w:rsidR="0011765B">
        <w:t>uje za 30. ožujka 2017. u 11,00</w:t>
      </w:r>
    </w:p>
    <w:p w:rsidRDefault="0011765B" w:rsidP="00CD443F" w:rsidR="0011765B">
      <w:pPr>
        <w:pStyle w:val="Odlomakpopisa"/>
        <w:tabs>
          <w:tab w:pos="709" w:val="left"/>
        </w:tabs>
        <w:ind w:firstLine="11" w:left="851"/>
        <w:jc w:val="both"/>
      </w:pPr>
      <w:r>
        <w:t xml:space="preserve">  </w:t>
      </w:r>
      <w:r w:rsidR="009B153A">
        <w:t>sati</w:t>
      </w:r>
      <w:r>
        <w:t>.</w:t>
      </w:r>
    </w:p>
    <w:p w:rsidRDefault="00CD443F" w:rsidP="00CD443F" w:rsidR="00CD443F">
      <w:pPr>
        <w:pStyle w:val="Odlomakpopisa"/>
        <w:ind w:left="851"/>
        <w:jc w:val="both"/>
      </w:pPr>
    </w:p>
    <w:p w:rsidRDefault="00CD443F" w:rsidP="00CD443F" w:rsidR="00CD443F">
      <w:pPr>
        <w:pStyle w:val="Odlomakpopisa"/>
        <w:ind w:left="851"/>
        <w:jc w:val="both"/>
      </w:pPr>
      <w:r>
        <w:t xml:space="preserve">  Nakon ispitnog ročišta biti će održano i izvještajno ročište.</w:t>
      </w:r>
    </w:p>
    <w:p w:rsidRDefault="00CD443F" w:rsidP="0011765B" w:rsidR="00CD443F">
      <w:pPr>
        <w:pStyle w:val="Odlomakpopisa"/>
        <w:jc w:val="both"/>
      </w:pPr>
    </w:p>
    <w:p w:rsidRDefault="00B976DE" w:rsidP="00CD443F" w:rsidR="00B976DE">
      <w:pPr>
        <w:pStyle w:val="Odlomakpopisa"/>
        <w:jc w:val="center"/>
      </w:pPr>
      <w:r>
        <w:t xml:space="preserve">U Osijeku </w:t>
      </w:r>
      <w:r w:rsidR="003D427F">
        <w:t>2</w:t>
      </w:r>
      <w:r>
        <w:t xml:space="preserve">. </w:t>
      </w:r>
      <w:r w:rsidR="00CD443F">
        <w:t>ožujk</w:t>
      </w:r>
      <w:r w:rsidR="007B4506">
        <w:t>a</w:t>
      </w:r>
      <w:r>
        <w:t xml:space="preserve"> 201</w:t>
      </w:r>
      <w:r w:rsidR="00CD443F">
        <w:t>7</w:t>
      </w:r>
      <w:r>
        <w:t xml:space="preserve">. </w:t>
      </w:r>
    </w:p>
    <w:p w:rsidRDefault="00CD443F" w:rsidP="00CD443F" w:rsidR="00CD443F">
      <w:pPr>
        <w:pStyle w:val="Odlomakpopisa"/>
        <w:jc w:val="center"/>
      </w:pPr>
    </w:p>
    <w:p w:rsidRDefault="00CD443F" w:rsidP="00CD443F" w:rsidR="00CD443F">
      <w:pPr>
        <w:pStyle w:val="Odlomakpopisa"/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/>
    <w:p w:rsidRDefault="00B976DE" w:rsidP="00B976DE" w:rsidR="00B976DE">
      <w:r>
        <w:t>DNA</w:t>
      </w:r>
    </w:p>
    <w:p w:rsidRDefault="006D5A5E" w:rsidP="00B976DE" w:rsidR="00C93055" w:rsidRPr="006D5A5E">
      <w:pPr>
        <w:pStyle w:val="Odlomakpopisa"/>
        <w:numPr>
          <w:ilvl w:val="0"/>
          <w:numId w:val="13"/>
        </w:numPr>
        <w:ind w:hanging="851" w:left="851"/>
        <w:jc w:val="both"/>
        <w:rPr>
          <w:rFonts w:cstheme="majorBidi" w:hAnsiTheme="majorBidi" w:asciiTheme="majorBidi"/>
        </w:rPr>
      </w:pPr>
      <w:r>
        <w:t xml:space="preserve">objaviti na </w:t>
      </w:r>
      <w:r w:rsidRPr="006D5A5E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C93055" w:rsidRPr="006D5A5E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5A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0C79" w:rsidP="006D0C79" w:rsidR="00083BA6">
    <w:pPr>
      <w:jc w:val="right"/>
    </w:pPr>
    <w:r w:rsidRPr="006D0C79">
      <w:t>14 St-1380/16-11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C3D36"/>
    <w:multiLevelType w:val="hybridMultilevel"/>
    <w:tmpl w:val="39DE4B02"/>
    <w:lvl w:tplc="8154FF28" w:ilvl="0">
      <w:start w:val="1"/>
      <w:numFmt w:val="decimal"/>
      <w:lvlText w:val="%1."/>
      <w:lvlJc w:val="left"/>
      <w:pPr>
        <w:ind w:hanging="360" w:left="1845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ind w:hanging="180" w:left="7605"/>
      </w:pPr>
    </w:lvl>
  </w:abstractNum>
  <w:abstractNum w:abstractNumId="1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F1E07C6"/>
    <w:multiLevelType w:val="hybridMultilevel"/>
    <w:tmpl w:val="BA943DC8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5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297E75"/>
    <w:multiLevelType w:val="hybridMultilevel"/>
    <w:tmpl w:val="1CCE65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1765B"/>
    <w:rsid w:val="00122A6A"/>
    <w:rsid w:val="00122EAC"/>
    <w:rsid w:val="00124FBA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64A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579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67D7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5A5E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153A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2EEE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F094B"/>
    <w:rsid w:val="00BF24C5"/>
    <w:rsid w:val="00BF341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1978"/>
    <w:rsid w:val="00CC2B0A"/>
    <w:rsid w:val="00CC6FBE"/>
    <w:rsid w:val="00CC78A8"/>
    <w:rsid w:val="00CC7FC4"/>
    <w:rsid w:val="00CD443F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4CC8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6564A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26564A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B15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6564A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26564A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B15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izvadak iz zapisnika</izvorni_sadrzaj>
    <derivirana_varijabla naziv="DomainObject.Primjedba_1">izvadak iz zapisnika</derivirana_varijabla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St-1380/2016</izvorni_sadrzaj>
    <derivirana_varijabla naziv="DomainObject.Predmet.OznakaBroj_1">St-1380/2016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DRUŠTVO "OLIMPIJA" OSIJEK</izvorni_sadrzaj>
    <derivirana_varijabla naziv="DomainObject.Predmet.ProtustrankaFormated_1">  ŠPORTSKO DRUŠTVO "OLIMPIJA" OSIJEK</derivirana_varijabla>
  </DomainObject.Predmet.ProtustrankaFormated>
  <DomainObject.Predmet.ProtustrankaFormatedOIB>
    <izvorni_sadrzaj>  ŠPORTSKO DRUŠTVO "OLIMPIJA" OSIJEK, OIB 29609285619</izvorni_sadrzaj>
    <derivirana_varijabla naziv="DomainObject.Predmet.ProtustrankaFormatedOIB_1">  ŠPORTSKO DRUŠTVO "OLIMPIJA" OSIJEK, OIB 29609285619</derivirana_varijabla>
  </DomainObject.Predmet.ProtustrankaFormatedOIB>
  <DomainObject.Predmet.ProtustrankaFormatedWithAdress>
    <izvorni_sadrzaj> ŠPORTSKO DRUŠTVO "OLIMPIJA" OSIJEK, Zeleno Polje 32, 31000 Osijek</izvorni_sadrzaj>
    <derivirana_varijabla naziv="DomainObject.Predmet.ProtustrankaFormatedWithAdress_1"> ŠPORTSKO DRUŠTVO "OLIMPIJA" OSIJEK, Zeleno Polje 32, 31000 Osijek</derivirana_varijabla>
  </DomainObject.Predmet.ProtustrankaFormatedWithAdress>
  <DomainObject.Predmet.ProtustrankaFormatedWithAdressOIB>
    <izvorni_sadrzaj> ŠPORTSKO DRUŠTVO "OLIMPIJA" OSIJEK, OIB 29609285619, Zeleno Polje 32, 31000 Osijek</izvorni_sadrzaj>
    <derivirana_varijabla naziv="DomainObject.Predmet.ProtustrankaFormatedWithAdressOIB_1"> ŠPORTSKO DRUŠTVO "OLIMPIJA" OSIJEK, OIB 29609285619, Zeleno Polje 32, 31000 Osijek</derivirana_varijabla>
  </DomainObject.Predmet.ProtustrankaFormatedWithAdressOIB>
  <DomainObject.Predmet.ProtustrankaWithAdress>
    <izvorni_sadrzaj>ŠPORTSKO DRUŠTVO "OLIMPIJA" OSIJEK Zeleno Polje 32, 31000 Osijek</izvorni_sadrzaj>
    <derivirana_varijabla naziv="DomainObject.Predmet.ProtustrankaWithAdress_1">ŠPORTSKO DRUŠTVO "OLIMPIJA" OSIJEK Zeleno Polje 32, 31000 Osijek</derivirana_varijabla>
  </DomainObject.Predmet.ProtustrankaWithAdress>
  <DomainObject.Predmet.ProtustrankaWithAdressOIB>
    <izvorni_sadrzaj>ŠPORTSKO DRUŠTVO "OLIMPIJA" OSIJEK, OIB 29609285619, Zeleno Polje 32, 31000 Osijek</izvorni_sadrzaj>
    <derivirana_varijabla naziv="DomainObject.Predmet.ProtustrankaWithAdressOIB_1">ŠPORTSKO DRUŠTVO "OLIMPIJA" OSIJEK, OIB 29609285619, Zeleno Polje 32, 31000 Osijek</derivirana_varijabla>
  </DomainObject.Predmet.ProtustrankaWithAdressOIB>
  <DomainObject.Predmet.ProtustrankaNazivFormated>
    <izvorni_sadrzaj>ŠPORTSKO DRUŠTVO "OLIMPIJA" OSIJEK</izvorni_sadrzaj>
    <derivirana_varijabla naziv="DomainObject.Predmet.ProtustrankaNazivFormated_1">ŠPORTSKO DRUŠTVO "OLIMPIJA" OSIJEK</derivirana_varijabla>
  </DomainObject.Predmet.ProtustrankaNazivFormated>
  <DomainObject.Predmet.ProtustrankaNazivFormatedOIB>
    <izvorni_sadrzaj>ŠPORTSKO DRUŠTVO "OLIMPIJA" OSIJEK, OIB 29609285619</izvorni_sadrzaj>
    <derivirana_varijabla naziv="DomainObject.Predmet.ProtustrankaNazivFormatedOIB_1">ŠPORTSKO DRUŠTVO "OLIMPIJA" OSIJEK, OIB 29609285619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ŠPORTSKO DRUŠTVO "OLIMPIJA" OSIJEK</item>
    </izvorni_sadrzaj>
    <derivirana_varijabla naziv="DomainObject.Predmet.ProtuStrankaListFormated_1">
      <item>ŠPORTSKO DRUŠTVO "OLIMPIJA" OSIJEK</item>
    </derivirana_varijabla>
  </DomainObject.Predmet.ProtuStrankaListFormated>
  <DomainObject.Predmet.ProtuStrankaListFormatedOIB>
    <izvorni_sadrzaj>
      <item>ŠPORTSKO DRUŠTVO "OLIMPIJA" OSIJEK, OIB 29609285619</item>
    </izvorni_sadrzaj>
    <derivirana_varijabla naziv="DomainObject.Predmet.ProtuStrankaListFormatedOIB_1">
      <item>ŠPORTSKO DRUŠTVO "OLIMPIJA" OSIJEK, OIB 29609285619</item>
    </derivirana_varijabla>
  </DomainObject.Predmet.ProtuStrankaListFormatedOIB>
  <DomainObject.Predmet.ProtuStrankaListFormatedWithAdress>
    <izvorni_sadrzaj>
      <item>ŠPORTSKO DRUŠTVO "OLIMPIJA" OSIJEK, Zeleno Polje 32, 31000 Osijek</item>
    </izvorni_sadrzaj>
    <derivirana_varijabla naziv="DomainObject.Predmet.ProtuStrankaListFormatedWithAdress_1">
      <item>ŠPORTSKO DRUŠTVO "OLIMPIJA" OSIJEK, Zeleno Polje 32, 31000 Osijek</item>
    </derivirana_varijabla>
  </DomainObject.Predmet.ProtuStrankaListFormatedWithAdress>
  <DomainObject.Predmet.ProtuStrankaListFormatedWithAdressOIB>
    <izvorni_sadrzaj>
      <item>ŠPORTSKO DRUŠTVO "OLIMPIJA" OSIJEK, OIB 29609285619, Zeleno Polje 32, 31000 Osijek</item>
    </izvorni_sadrzaj>
    <derivirana_varijabla naziv="DomainObject.Predmet.ProtuStrankaListFormatedWithAdressOIB_1">
      <item>ŠPORTSKO DRUŠTVO "OLIMPIJA" OSIJEK, OIB 29609285619, Zeleno Polje 32, 31000 Osijek</item>
    </derivirana_varijabla>
  </DomainObject.Predmet.ProtuStrankaListFormatedWithAdressOIB>
  <DomainObject.Predmet.ProtuStrankaListNazivFormated>
    <izvorni_sadrzaj>
      <item>ŠPORTSKO DRUŠTVO "OLIMPIJA" OSIJEK</item>
    </izvorni_sadrzaj>
    <derivirana_varijabla naziv="DomainObject.Predmet.ProtuStrankaListNazivFormated_1">
      <item>ŠPORTSKO DRUŠTVO "OLIMPIJA" OSIJEK</item>
    </derivirana_varijabla>
  </DomainObject.Predmet.ProtuStrankaListNazivFormated>
  <DomainObject.Predmet.ProtuStrankaListNazivFormatedOIB>
    <izvorni_sadrzaj>
      <item>ŠPORTSKO DRUŠTVO "OLIMPIJA" OSIJEK, OIB 29609285619</item>
    </izvorni_sadrzaj>
    <derivirana_varijabla naziv="DomainObject.Predmet.ProtuStrankaListNazivFormatedOIB_1">
      <item>ŠPORTSKO DRUŠTVO "OLIMPIJA" OSIJEK, OIB 29609285619</item>
    </derivirana_varijabla>
  </DomainObject.Predmet.ProtuStrankaListNazivFormatedOIB>
  <DomainObject.Predmet.OstaliListFormated>
    <izvorni_sadrzaj>
      <item>ŽDO GUO Osijek</item>
      <item>Vlado Šokac</item>
      <item>Marko Bagarić</item>
    </izvorni_sadrzaj>
    <derivirana_varijabla naziv="DomainObject.Predmet.OstaliListFormated_1">
      <item>ŽDO GUO Osijek</item>
      <item>Vlado Šokac</item>
      <item>Marko Bagarić</item>
    </derivirana_varijabla>
  </DomainObject.Predmet.OstaliListFormated>
  <DomainObject.Predmet.OstaliListFormatedOIB>
    <izvorni_sadrzaj>
      <item>ŽDO GUO Osijek</item>
      <item>Vlado Šokac, OIB 95457319937</item>
      <item>Marko Bagarić, OIB 38867836823</item>
    </izvorni_sadrzaj>
    <derivirana_varijabla naziv="DomainObject.Predmet.OstaliListFormatedOIB_1">
      <item>ŽDO GUO Osijek</item>
      <item>Vlado Šokac, OIB 95457319937</item>
      <item>Marko Bagarić, OIB 38867836823</item>
    </derivirana_varijabla>
  </DomainObject.Predmet.OstaliListFormatedOIB>
  <DomainObject.Predmet.OstaliListFormatedWithAdress>
    <izvorni_sadrzaj>
      <item>ŽDO GUO Osijek</item>
      <item>Vlado Šokac, Fiskulturna 12, 31551 Bistrinci</item>
      <item>Marko Bagarić, D. Šimunovića 42, 31000 Osijek</item>
    </izvorni_sadrzaj>
    <derivirana_varijabla naziv="DomainObject.Predmet.OstaliListFormatedWithAdress_1">
      <item>ŽDO GUO Osijek</item>
      <item>Vlado Šokac, Fiskulturna 12, 31551 Bistrinci</item>
      <item>Marko Bagarić, D. Šimunovića 42, 31000 Osijek</item>
    </derivirana_varijabla>
  </DomainObject.Predmet.OstaliListFormatedWithAdress>
  <DomainObject.Predmet.OstaliListFormatedWithAdressOIB>
    <izvorni_sadrzaj>
      <item>ŽDO GUO Osijek</item>
      <item>Vlado Šokac, OIB 95457319937, Fiskulturna 12, 31551 Bistrinci</item>
      <item>Marko Bagarić, OIB 38867836823, D. Šimunovića 42, 31000 Osijek</item>
    </izvorni_sadrzaj>
    <derivirana_varijabla naziv="DomainObject.Predmet.OstaliListFormatedWithAdressOIB_1">
      <item>ŽDO GUO Osijek</item>
      <item>Vlado Šokac, OIB 95457319937, Fiskulturna 12, 31551 Bistrinci</item>
      <item>Marko Bagarić, OIB 38867836823, D. Šimunovića 42, 31000 Osijek</item>
    </derivirana_varijabla>
  </DomainObject.Predmet.OstaliListFormatedWithAdressOIB>
  <DomainObject.Predmet.OstaliListNazivFormated>
    <izvorni_sadrzaj>
      <item>ŽDO GUO Osijek</item>
      <item>Vlado Šokac</item>
      <item>Marko Bagarić</item>
    </izvorni_sadrzaj>
    <derivirana_varijabla naziv="DomainObject.Predmet.OstaliListNazivFormated_1">
      <item>ŽDO GUO Osijek</item>
      <item>Vlado Šokac</item>
      <item>Marko Bagarić</item>
    </derivirana_varijabla>
  </DomainObject.Predmet.OstaliListNazivFormated>
  <DomainObject.Predmet.OstaliListNazivFormatedOIB>
    <izvorni_sadrzaj>
      <item>ŽDO GUO Osijek</item>
      <item>Vlado Šokac, OIB 95457319937</item>
      <item>Marko Bagarić, OIB 38867836823</item>
    </izvorni_sadrzaj>
    <derivirana_varijabla naziv="DomainObject.Predmet.OstaliListNazivFormatedOIB_1">
      <item>ŽDO GUO Osijek</item>
      <item>Vlado Šokac, OIB 95457319937</item>
      <item>Marko Bagarić, OIB 38867836823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ŠPORTSKO DRUŠTVO "OLIMPIJA" OSIJEK</izvorni_sadrzaj>
    <derivirana_varijabla naziv="DomainObject.Predmet.ProtustrankaIDrugi_1">ŠPORTSKO DRUŠTVO "OLIMPIJA"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ŠPORTSKO DRUŠTVO "OLIMPIJA" OSIJEK, OIB 29609285619, Zeleno Polje 32, 31000 Osijek</izvorni_sadrzaj>
    <derivirana_varijabla naziv="DomainObject.Predmet.ProtustrankaIDrugiAdressOIB_1">ŠPORTSKO DRUŠTVO "OLIMPIJA" OSIJEK, OIB 29609285619, Zeleno Polje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ŠPORTSKO DRUŠTVO "OLIMPIJA" OSIJEK</item>
      <item>ŽDO GUO Osijek</item>
      <item>Vlado Šokac</item>
      <item>Marko Bagarić</item>
    </izvorni_sadrzaj>
    <derivirana_varijabla naziv="DomainObject.Predmet.SudioniciListNaziv_1">
      <item>FINA RC OSIJEK</item>
      <item>ŠPORTSKO DRUŠTVO "OLIMPIJA" OSIJEK</item>
      <item>ŽDO GUO Osijek</item>
      <item>Vlado Šokac</item>
      <item>Marko Bagarić</item>
    </derivirana_varijabla>
  </DomainObject.Predmet.SudioniciListNaziv>
  <DomainObject.Predmet.SudioniciListAdressOIB>
    <izvorni_sadrzaj>
      <item>FINA RC OSIJEK, OIB 85821130368</item>
      <item>ŠPORTSKO DRUŠTVO "OLIMPIJA" OSIJEK, OIB 29609285619, Zeleno Polje 32,31000 Osijek</item>
      <item>ŽDO GUO Osijek</item>
      <item>Vlado Šokac, OIB 95457319937, Fiskulturna 12,31551 Bistrinci</item>
      <item>Marko Bagarić, OIB 38867836823, D. Šimunovića 42,31000 Osijek</item>
    </izvorni_sadrzaj>
    <derivirana_varijabla naziv="DomainObject.Predmet.SudioniciListAdressOIB_1">
      <item>FINA RC OSIJEK, OIB 85821130368</item>
      <item>ŠPORTSKO DRUŠTVO "OLIMPIJA" OSIJEK, OIB 29609285619, Zeleno Polje 32,31000 Osijek</item>
      <item>ŽDO GUO Osijek</item>
      <item>Vlado Šokac, OIB 95457319937, Fiskulturna 12,31551 Bistrinci</item>
      <item>Marko Bagarić, OIB 38867836823, D. Šimunovića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29609285619</item>
      <item>, OIB null</item>
      <item>, OIB 95457319937</item>
      <item>, OIB 38867836823</item>
    </izvorni_sadrzaj>
    <derivirana_varijabla naziv="DomainObject.Predmet.SudioniciListNazivOIB_1">
      <item>, OIB 85821130368</item>
      <item>, OIB 29609285619</item>
      <item>, OIB null</item>
      <item>, OIB 95457319937</item>
      <item>, OIB 38867836823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BE813-4BCF-4D23-99B3-D5FD9A5FF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792</properties:Characters>
  <properties:Lines>47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2017-03-02T11:12:00Z</dcterms:created>
  <dc:creator>sban</dc:creator>
  <cp:lastModifiedBy>Elizabeta Đeke</cp:lastModifiedBy>
  <cp:lastPrinted>2016-07-15T12:02:00Z</cp:lastPrinted>
  <dcterms:modified xmlns:xsi="http://www.w3.org/2001/XMLSchema-instance" xsi:type="dcterms:W3CDTF">2017-03-02T12:52:00Z</dcterms:modified>
  <cp:revision>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