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ddc64e" w14:paraId="addc64e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B6654D">
        <w:t>ALBATROS 2 j.d.o.o. za trgovinu i poslovne usluge, Zadar, Obala kneza Trpimira 56b, OIB:54203626491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B6654D">
        <w:t>7</w:t>
      </w:r>
      <w:r w:rsidR="002B574C">
        <w:t xml:space="preserve">. </w:t>
      </w:r>
      <w:r w:rsidR="00B6654D">
        <w:t>lipnja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3C6C57">
        <w:t xml:space="preserve">2. listopada </w:t>
      </w:r>
      <w:r w:rsidR="009B4C3B">
        <w:t>2</w:t>
      </w:r>
      <w:r w:rsidR="00127F49" w:rsidRPr="00047B49">
        <w:t>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3C6C57">
        <w:t>17</w:t>
      </w:r>
      <w:r w:rsidR="009B4C3B">
        <w:t xml:space="preserve">. </w:t>
      </w:r>
      <w:r w:rsidR="00B6654D">
        <w:t>rujna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1B20FA" w:rsidP="001B20FA" w:rsidR="001B20FA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>
        <w:tab/>
        <w:t xml:space="preserve">           </w:t>
      </w:r>
      <w:r>
        <w:tab/>
        <w:t xml:space="preserve">                                                       Sutkinja</w:t>
      </w:r>
    </w:p>
    <w:p w:rsidRDefault="001B20FA" w:rsidP="001B20FA" w:rsidR="001B20FA">
      <w:pPr>
        <w:tabs>
          <w:tab w:pos="9072" w:val="right"/>
        </w:tabs>
      </w:pPr>
      <w:r>
        <w:t>Vedrana Knežević                                                                                              Ana Markač, v.r.</w:t>
      </w:r>
    </w:p>
    <w:p w:rsidRDefault="008D253B" w:rsidP="008D253B" w:rsidR="008D253B"/>
    <w:p w:rsidRDefault="008D253B" w:rsidP="008D253B" w:rsidR="008D253B">
      <w:pPr>
        <w:rPr>
          <w:szCs w:val="22"/>
        </w:rPr>
      </w:pPr>
    </w:p>
    <w:p w:rsidRDefault="003F56A6" w:rsidP="008D253B" w:rsidR="003F56A6">
      <w:pPr>
        <w:jc w:val="center"/>
      </w:pPr>
    </w:p>
    <w:sectPr w:rsidR="003F56A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B6654D">
      <w:t>317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B20FA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C6C57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F1162"/>
    <w:rsid w:val="00903099"/>
    <w:rsid w:val="00911E01"/>
    <w:rsid w:val="00955327"/>
    <w:rsid w:val="00970D75"/>
    <w:rsid w:val="00972609"/>
    <w:rsid w:val="00974B89"/>
    <w:rsid w:val="009A5115"/>
    <w:rsid w:val="009B4C3B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6654D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0F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20F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20F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20F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0F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20F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20F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20F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66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2 j.d.o.o. za trgovinu  i poslovne usluge</izvorni_sadrzaj>
    <derivirana_varijabla naziv="DomainObject.Predmet.ProtustrankaFormated_1">  ALBATROS 2 j.d.o.o. za trgovinu  i poslovne usluge</derivirana_varijabla>
  </DomainObject.Predmet.ProtustrankaFormated>
  <DomainObject.Predmet.ProtustrankaFormatedOIB>
    <izvorni_sadrzaj>  ALBATROS 2 j.d.o.o. za trgovinu  i poslovne usluge, OIB 54203626491</izvorni_sadrzaj>
    <derivirana_varijabla naziv="DomainObject.Predmet.ProtustrankaFormatedOIB_1">  ALBATROS 2 j.d.o.o. za trgovinu  i poslovne usluge, OIB 54203626491</derivirana_varijabla>
  </DomainObject.Predmet.ProtustrankaFormatedOIB>
  <DomainObject.Predmet.ProtustrankaFormatedWithAdress>
    <izvorni_sadrzaj> ALBATROS 2 j.d.o.o. za trgovinu  i poslovne usluge, Obala kneza Trpimira 56/b, 23000 Zadar</izvorni_sadrzaj>
    <derivirana_varijabla naziv="DomainObject.Predmet.ProtustrankaFormatedWithAdress_1"> ALBATROS 2 j.d.o.o. za trgovinu  i poslovne usluge, Obala kneza Trpimira 56/b, 23000 Zadar</derivirana_varijabla>
  </DomainObject.Predmet.ProtustrankaFormatedWithAdress>
  <DomainObject.Predmet.ProtustrankaFormatedWithAdressOIB>
    <izvorni_sadrzaj> ALBATROS 2 j.d.o.o. za trgovinu  i poslovne usluge, OIB 54203626491, Obala kneza Trpimira 56/b, 23000 Zadar</izvorni_sadrzaj>
    <derivirana_varijabla naziv="DomainObject.Predmet.ProtustrankaFormatedWithAdressOIB_1"> ALBATROS 2 j.d.o.o. za trgovinu  i poslovne usluge, OIB 54203626491, Obala kneza Trpimira 56/b, 23000 Zadar</derivirana_varijabla>
  </DomainObject.Predmet.ProtustrankaFormatedWithAdressOIB>
  <DomainObject.Predmet.ProtustrankaWithAdress>
    <izvorni_sadrzaj>ALBATROS 2 j.d.o.o. za trgovinu  i poslovne usluge Obala kneza Trpimira 56/b, 23000 Zadar</izvorni_sadrzaj>
    <derivirana_varijabla naziv="DomainObject.Predmet.ProtustrankaWithAdress_1">ALBATROS 2 j.d.o.o. za trgovinu  i poslovne usluge Obala kneza Trpimira 56/b, 23000 Zadar</derivirana_varijabla>
  </DomainObject.Predmet.ProtustrankaWithAdress>
  <DomainObject.Predmet.ProtustrankaWithAdressOIB>
    <izvorni_sadrzaj>ALBATROS 2 j.d.o.o. za trgovinu  i poslovne usluge, OIB 54203626491, Obala kneza Trpimira 56/b, 23000 Zadar</izvorni_sadrzaj>
    <derivirana_varijabla naziv="DomainObject.Predmet.ProtustrankaWithAdressOIB_1">ALBATROS 2 j.d.o.o. za trgovinu  i poslovne usluge, OIB 54203626491, Obala kneza Trpimira 56/b, 23000 Zadar</derivirana_varijabla>
  </DomainObject.Predmet.ProtustrankaWithAdressOIB>
  <DomainObject.Predmet.ProtustrankaNazivFormated>
    <izvorni_sadrzaj>ALBATROS 2 j.d.o.o. za trgovinu  i poslovne usluge</izvorni_sadrzaj>
    <derivirana_varijabla naziv="DomainObject.Predmet.ProtustrankaNazivFormated_1">ALBATROS 2 j.d.o.o. za trgovinu  i poslovne usluge</derivirana_varijabla>
  </DomainObject.Predmet.ProtustrankaNazivFormated>
  <DomainObject.Predmet.ProtustrankaNazivFormatedOIB>
    <izvorni_sadrzaj>ALBATROS 2 j.d.o.o. za trgovinu  i poslovne usluge, OIB 54203626491</izvorni_sadrzaj>
    <derivirana_varijabla naziv="DomainObject.Predmet.ProtustrankaNazivFormatedOIB_1">ALBATROS 2 j.d.o.o. za trgovinu  i poslovne usluge, OIB 54203626491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2 j.d.o.o. za trgovinu  i poslovne usluge</item>
    </izvorni_sadrzaj>
    <derivirana_varijabla naziv="DomainObject.Predmet.ProtuStrankaListFormated_1">
      <item>ALBATROS 2 j.d.o.o. za trgovinu  i poslovne usluge</item>
    </derivirana_varijabla>
  </DomainObject.Predmet.ProtuStrankaListFormated>
  <DomainObject.Predmet.ProtuStrankaListFormatedOIB>
    <izvorni_sadrzaj>
      <item>ALBATROS 2 j.d.o.o. za trgovinu  i poslovne usluge, OIB 54203626491</item>
    </izvorni_sadrzaj>
    <derivirana_varijabla naziv="DomainObject.Predmet.ProtuStrankaListFormatedOIB_1">
      <item>ALBATROS 2 j.d.o.o. za trgovinu  i poslovne usluge, OIB 54203626491</item>
    </derivirana_varijabla>
  </DomainObject.Predmet.ProtuStrankaListFormatedOIB>
  <DomainObject.Predmet.ProtuStrankaListFormatedWithAdress>
    <izvorni_sadrzaj>
      <item>ALBATROS 2 j.d.o.o. za trgovinu  i poslovne usluge, Obala kneza Trpimira 56/b, 23000 Zadar</item>
    </izvorni_sadrzaj>
    <derivirana_varijabla naziv="DomainObject.Predmet.ProtuStrankaListFormatedWithAdress_1">
      <item>ALBATROS 2 j.d.o.o. za trgovinu  i poslovne usluge, Obala kneza Trpimira 56/b, 23000 Zadar</item>
    </derivirana_varijabla>
  </DomainObject.Predmet.ProtuStrankaListFormatedWithAdress>
  <DomainObject.Predmet.ProtuStrankaListFormatedWithAdressOIB>
    <izvorni_sadrzaj>
      <item>ALBATROS 2 j.d.o.o. za trgovinu  i poslovne usluge, OIB 54203626491, Obala kneza Trpimira 56/b, 23000 Zadar</item>
    </izvorni_sadrzaj>
    <derivirana_varijabla naziv="DomainObject.Predmet.ProtuStrankaListFormatedWithAdressOIB_1">
      <item>ALBATROS 2 j.d.o.o. za trgovinu  i poslovne usluge, OIB 54203626491, Obala kneza Trpimira 56/b, 23000 Zadar</item>
    </derivirana_varijabla>
  </DomainObject.Predmet.ProtuStrankaListFormatedWithAdressOIB>
  <DomainObject.Predmet.ProtuStrankaListNazivFormated>
    <izvorni_sadrzaj>
      <item>ALBATROS 2 j.d.o.o. za trgovinu  i poslovne usluge</item>
    </izvorni_sadrzaj>
    <derivirana_varijabla naziv="DomainObject.Predmet.ProtuStrankaListNazivFormated_1">
      <item>ALBATROS 2 j.d.o.o. za trgovinu  i poslovne usluge</item>
    </derivirana_varijabla>
  </DomainObject.Predmet.ProtuStrankaListNazivFormated>
  <DomainObject.Predmet.ProtuStrankaListNazivFormatedOIB>
    <izvorni_sadrzaj>
      <item>ALBATROS 2 j.d.o.o. za trgovinu  i poslovne usluge, OIB 54203626491</item>
    </izvorni_sadrzaj>
    <derivirana_varijabla naziv="DomainObject.Predmet.ProtuStrankaListNazivFormatedOIB_1">
      <item>ALBATROS 2 j.d.o.o. za trgovinu  i poslovne usluge, OIB 54203626491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2 j.d.o.o. za trgovinu  i poslovne usluge</izvorni_sadrzaj>
    <derivirana_varijabla naziv="DomainObject.Predmet.ProtustrankaIDrugi_1">ALBATROS 2 j.d.o.o. za trgovinu 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ALBATROS 2 j.d.o.o. za trgovinu  i poslovne usluge, OIB 54203626491, Obala kneza Trpimira 56/b, 23000 Zadar</izvorni_sadrzaj>
    <derivirana_varijabla naziv="DomainObject.Predmet.ProtustrankaIDrugiAdressOIB_1">ALBATROS 2 j.d.o.o. za trgovinu  i poslovne usluge, OIB 54203626491, Obala kneza Trpimira 56/b,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2 j.d.o.o. za trgovinu  i poslovne usluge</item>
      <item>FINA</item>
    </izvorni_sadrzaj>
    <derivirana_varijabla naziv="DomainObject.Predmet.SudioniciListNaziv_1">
      <item>ALBATROS 2 j.d.o.o. za trgovinu  i poslovne usluge</item>
      <item>FINA</item>
    </derivirana_varijabla>
  </DomainObject.Predmet.SudioniciListNaziv>
  <DomainObject.Predmet.SudioniciListAdressOIB>
    <izvorni_sadrzaj>
      <item>ALBATROS 2 j.d.o.o. za trgovinu  i poslovne usluge, OIB 54203626491, Obala kneza Trpimira 56/b,23000 Zadar</item>
      <item>FINA, OIB 85821130368, Ivana Danila 4,23000 Zadar</item>
    </izvorni_sadrzaj>
    <derivirana_varijabla naziv="DomainObject.Predmet.SudioniciListAdressOIB_1">
      <item>ALBATROS 2 j.d.o.o. za trgovinu  i poslovne usluge, OIB 54203626491, Obala kneza Trpimira 56/b,23000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54203626491</item>
      <item>, OIB 85821130368</item>
    </izvorni_sadrzaj>
    <derivirana_varijabla naziv="DomainObject.Predmet.SudioniciListNazivOIB_1">
      <item>, OIB 54203626491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4DEB1-B6C2-4C01-A977-5C25183D7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724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2018-09-14T12:31:00Z</dcterms:created>
  <dc:creator>Administrator</dc:creator>
  <cp:lastModifiedBy>Vedrana Raspović</cp:lastModifiedBy>
  <cp:lastPrinted>2018-09-17T12:14:00Z</cp:lastPrinted>
  <dcterms:modified xmlns:xsi="http://www.w3.org/2001/XMLSchema-instance" xsi:type="dcterms:W3CDTF">2018-09-17T12:32:00Z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(St-317-18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