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537d" w14:paraId="300537d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D004A">
        <w:t>6</w:t>
      </w:r>
      <w:r w:rsidR="00BC3B7E">
        <w:t>0</w:t>
      </w:r>
      <w:r w:rsidR="001D7548">
        <w:t>/18</w:t>
      </w:r>
      <w:r w:rsidR="00D76812">
        <w:t>-</w:t>
      </w:r>
      <w:r w:rsidR="001C0414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BC3B7E">
        <w:t>REMERO j.d.o.o. Zagreb, Karlovačka cesta 1, OIB: 61158387453, MBS: 080919492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C3B7E">
        <w:t>REMERO j.d.o.o. Zagreb, Karlovačka cesta 1, OIB: 61158387453, MBS: 080919492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C3B7E">
        <w:t>4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BC3B7E">
        <w:t>0,40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BC3B7E" w:rsidRPr="00BC3B7E">
        <w:t>Sabina Lalić, Osijek, Gundulićeva 5, OIB: 09145874795</w:t>
      </w:r>
      <w:r w:rsidR="00BC3B7E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9A51A2">
        <w:t>2</w:t>
      </w:r>
      <w:r w:rsidR="00DD513C">
        <w:t>8</w:t>
      </w:r>
      <w:r w:rsidR="00C50E72">
        <w:t>. rujna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BC3B7E">
        <w:t>REMERO j.d.o.o. Zagreb, Karlovačka cesta 1, OIB: 61158387453, MBS: 080919492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9A51A2">
        <w:t>6</w:t>
      </w:r>
      <w:r w:rsidR="00110C1E">
        <w:t>0</w:t>
      </w:r>
      <w:r w:rsidR="00046F88">
        <w:t>/1</w:t>
      </w:r>
      <w:r w:rsidR="00A322BC">
        <w:t>8</w:t>
      </w:r>
      <w:r w:rsidR="001C0414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9A51A2">
        <w:t>2</w:t>
      </w:r>
      <w:r w:rsidR="00110C1E">
        <w:t>2</w:t>
      </w:r>
      <w:r w:rsidR="00C50E72">
        <w:t>.9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110C1E">
        <w:t>165.015,34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110C1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110C1E" w:rsidRPr="00BC3B7E">
        <w:t>Sabina Lalić, Osijek, Gundulićeva 5, OIB: 09145874795</w:t>
      </w:r>
      <w:r w:rsidR="00DD513C" w:rsidRPr="00DD513C">
        <w:rPr>
          <w:color w:val="FF0000"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110C1E">
        <w:t>4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335" w:rsidR="003C0335">
      <w:r>
        <w:separator/>
      </w:r>
    </w:p>
  </w:endnote>
  <w:endnote w:id="0" w:type="continuationSeparator">
    <w:p w:rsidRDefault="003C0335" w:rsidR="003C0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335" w:rsidR="003C0335">
      <w:r>
        <w:separator/>
      </w:r>
    </w:p>
  </w:footnote>
  <w:footnote w:id="0" w:type="continuationSeparator">
    <w:p w:rsidRDefault="003C0335" w:rsidR="003C0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3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0C1E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0414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C0335"/>
    <w:rsid w:val="003E08E5"/>
    <w:rsid w:val="003E147C"/>
    <w:rsid w:val="003E3A0B"/>
    <w:rsid w:val="004011EC"/>
    <w:rsid w:val="00414015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0D21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94095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22858"/>
    <w:rsid w:val="00B32D98"/>
    <w:rsid w:val="00B72723"/>
    <w:rsid w:val="00B85B2E"/>
    <w:rsid w:val="00B96D02"/>
    <w:rsid w:val="00BC33DE"/>
    <w:rsid w:val="00BC3B7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8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8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REMERO j.d.o.o.</izvorni_sadrzaj>
    <derivirana_varijabla naziv="DomainObject.Predmet.ProtustrankaFormated_1">  REMERO j.d.o.o.</derivirana_varijabla>
  </DomainObject.Predmet.ProtustrankaFormated>
  <DomainObject.Predmet.ProtustrankaFormatedOIB>
    <izvorni_sadrzaj>  REMERO j.d.o.o., OIB 61158387453</izvorni_sadrzaj>
    <derivirana_varijabla naziv="DomainObject.Predmet.ProtustrankaFormatedOIB_1">  REMERO j.d.o.o., OIB 61158387453</derivirana_varijabla>
  </DomainObject.Predmet.ProtustrankaFormatedOIB>
  <DomainObject.Predmet.ProtustrankaFormatedWithAdress>
    <izvorni_sadrzaj> REMERO j.d.o.o., Karlovačka cesta 1, 10000 Zagreb</izvorni_sadrzaj>
    <derivirana_varijabla naziv="DomainObject.Predmet.ProtustrankaFormatedWithAdress_1"> REMERO j.d.o.o., Karlovačka cesta 1, 10000 Zagreb</derivirana_varijabla>
  </DomainObject.Predmet.ProtustrankaFormatedWithAdress>
  <DomainObject.Predmet.ProtustrankaFormatedWithAdressOIB>
    <izvorni_sadrzaj> REMERO j.d.o.o., OIB 61158387453, Karlovačka cesta 1, 10000 Zagreb</izvorni_sadrzaj>
    <derivirana_varijabla naziv="DomainObject.Predmet.ProtustrankaFormatedWithAdressOIB_1"> REMERO j.d.o.o., OIB 61158387453, Karlovačka cesta 1, 10000 Zagreb</derivirana_varijabla>
  </DomainObject.Predmet.ProtustrankaFormatedWithAdressOIB>
  <DomainObject.Predmet.ProtustrankaWithAdress>
    <izvorni_sadrzaj>REMERO j.d.o.o. Karlovačka cesta 1, 10000 Zagreb</izvorni_sadrzaj>
    <derivirana_varijabla naziv="DomainObject.Predmet.ProtustrankaWithAdress_1">REMERO j.d.o.o. Karlovačka cesta 1, 10000 Zagreb</derivirana_varijabla>
  </DomainObject.Predmet.ProtustrankaWithAdress>
  <DomainObject.Predmet.ProtustrankaWithAdressOIB>
    <izvorni_sadrzaj>REMERO j.d.o.o., OIB 61158387453, Karlovačka cesta 1, 10000 Zagreb</izvorni_sadrzaj>
    <derivirana_varijabla naziv="DomainObject.Predmet.ProtustrankaWithAdressOIB_1">REMERO j.d.o.o., OIB 61158387453, Karlovačka cesta 1, 10000 Zagreb</derivirana_varijabla>
  </DomainObject.Predmet.ProtustrankaWithAdressOIB>
  <DomainObject.Predmet.ProtustrankaNazivFormated>
    <izvorni_sadrzaj>REMERO j.d.o.o.</izvorni_sadrzaj>
    <derivirana_varijabla naziv="DomainObject.Predmet.ProtustrankaNazivFormated_1">REMERO j.d.o.o.</derivirana_varijabla>
  </DomainObject.Predmet.ProtustrankaNazivFormated>
  <DomainObject.Predmet.ProtustrankaNazivFormatedOIB>
    <izvorni_sadrzaj>REMERO j.d.o.o., OIB 61158387453</izvorni_sadrzaj>
    <derivirana_varijabla naziv="DomainObject.Predmet.ProtustrankaNazivFormatedOIB_1">REMERO j.d.o.o., OIB 61158387453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REMERO j.d.o.o.</item>
    </izvorni_sadrzaj>
    <derivirana_varijabla naziv="DomainObject.Predmet.ProtuStrankaListFormated_1">
      <item>REMERO j.d.o.o.</item>
    </derivirana_varijabla>
  </DomainObject.Predmet.ProtuStrankaListFormated>
  <DomainObject.Predmet.ProtuStrankaListFormatedOIB>
    <izvorni_sadrzaj>
      <item>REMERO j.d.o.o., OIB 61158387453</item>
    </izvorni_sadrzaj>
    <derivirana_varijabla naziv="DomainObject.Predmet.ProtuStrankaListFormatedOIB_1">
      <item>REMERO j.d.o.o., OIB 61158387453</item>
    </derivirana_varijabla>
  </DomainObject.Predmet.ProtuStrankaListFormatedOIB>
  <DomainObject.Predmet.ProtuStrankaListFormatedWithAdress>
    <izvorni_sadrzaj>
      <item>REMERO j.d.o.o., Karlovačka cesta 1, 10000 Zagreb</item>
    </izvorni_sadrzaj>
    <derivirana_varijabla naziv="DomainObject.Predmet.ProtuStrankaListFormatedWithAdress_1">
      <item>REMERO j.d.o.o., Karlovačka cesta 1, 10000 Zagreb</item>
    </derivirana_varijabla>
  </DomainObject.Predmet.ProtuStrankaListFormatedWithAdress>
  <DomainObject.Predmet.ProtuStrankaListFormatedWithAdressOIB>
    <izvorni_sadrzaj>
      <item>REMERO j.d.o.o., OIB 61158387453, Karlovačka cesta 1, 10000 Zagreb</item>
    </izvorni_sadrzaj>
    <derivirana_varijabla naziv="DomainObject.Predmet.ProtuStrankaListFormatedWithAdressOIB_1">
      <item>REMERO j.d.o.o., OIB 61158387453, Karlovačka cesta 1, 10000 Zagreb</item>
    </derivirana_varijabla>
  </DomainObject.Predmet.ProtuStrankaListFormatedWithAdressOIB>
  <DomainObject.Predmet.ProtuStrankaListNazivFormated>
    <izvorni_sadrzaj>
      <item>REMERO j.d.o.o.</item>
    </izvorni_sadrzaj>
    <derivirana_varijabla naziv="DomainObject.Predmet.ProtuStrankaListNazivFormated_1">
      <item>REMERO j.d.o.o.</item>
    </derivirana_varijabla>
  </DomainObject.Predmet.ProtuStrankaListNazivFormated>
  <DomainObject.Predmet.ProtuStrankaListNazivFormatedOIB>
    <izvorni_sadrzaj>
      <item>REMERO j.d.o.o., OIB 61158387453</item>
    </izvorni_sadrzaj>
    <derivirana_varijabla naziv="DomainObject.Predmet.ProtuStrankaListNazivFormatedOIB_1">
      <item>REMERO j.d.o.o., OIB 61158387453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REMERO j.d.o.o.</izvorni_sadrzaj>
    <derivirana_varijabla naziv="DomainObject.Predmet.ProtustrankaIDrugi_1">REMERO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REMERO j.d.o.o., OIB 61158387453, Karlovačka cesta 1, 10000 Zagreb</izvorni_sadrzaj>
    <derivirana_varijabla naziv="DomainObject.Predmet.ProtustrankaIDrugiAdressOIB_1">REMERO j.d.o.o., OIB 61158387453, Karlovačka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REMERO j.d.o.o.</item>
      <item>FINA Regionalni centar Zagreb</item>
    </izvorni_sadrzaj>
    <derivirana_varijabla naziv="DomainObject.Predmet.SudioniciListNaziv_1">
      <item>REMERO j.d.o.o.</item>
      <item>FINA Regionalni centar Zagreb</item>
    </derivirana_varijabla>
  </DomainObject.Predmet.SudioniciListNaziv>
  <DomainObject.Predmet.SudioniciListAdressOIB>
    <izvorni_sadrzaj>
      <item>REMERO j.d.o.o., OIB 61158387453, Karlovačka cesta 1,10000 Zagreb</item>
      <item>FINA Regionalni centar Zagreb, OIB 85821130368, Trg svibanjskih žrtava 1995. 1,10000 Zagreb</item>
    </izvorni_sadrzaj>
    <derivirana_varijabla naziv="DomainObject.Predmet.SudioniciListAdressOIB_1">
      <item>REMERO j.d.o.o., OIB 61158387453, Karlovačka cesta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61158387453</item>
      <item>, OIB 85821130368</item>
    </izvorni_sadrzaj>
    <derivirana_varijabla naziv="DomainObject.Predmet.SudioniciListNazivOIB_1">
      <item>, OIB 61158387453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5567E-D05D-417A-AD84-C2C79F5C7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441</properties:Words>
  <properties:Characters>2444</properties:Characters>
  <properties:Lines>106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2018-07-06T10:55:00Z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2018-07-06T10:56:00Z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St-660-18.docx)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