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4d60" w14:paraId="a654d60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C0521F" w:rsidRPr="00C0521F">
        <w:t>SITY-COMMERCE d.o.o., OIB: 87274360145, Podstrana, Ulica Gospe u Siti 42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7A0900">
        <w:t>1</w:t>
      </w:r>
      <w:r w:rsidR="00C0521F">
        <w:t>2</w:t>
      </w:r>
      <w:r w:rsidR="00A17B3D">
        <w:t>:</w:t>
      </w:r>
      <w:r w:rsidR="00C0521F">
        <w:t>0</w:t>
      </w:r>
      <w:r w:rsidR="005C5FB4">
        <w:t>5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EE32DD">
      <w:t>6</w:t>
    </w:r>
    <w:r w:rsidR="00C0521F">
      <w:t>7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A6FAC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C5FB4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0900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801B3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BE27C2"/>
    <w:rsid w:val="00C04733"/>
    <w:rsid w:val="00C0521F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32DD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SITY-COMMERCE društvo s ograničenom odgovornošću za trgovinu i građevinarstvo</izvorni_sadrzaj>
    <derivirana_varijabla naziv="DomainObject.Predmet.ProtustrankaFormated_1">  SITY-COMMERCE društvo s ograničenom odgovornošću za trgovinu i građevinarstvo</derivirana_varijabla>
  </DomainObject.Predmet.ProtustrankaFormated>
  <DomainObject.Predmet.ProtustrankaFormatedOIB>
    <izvorni_sadrzaj>  SITY-COMMERCE društvo s ograničenom odgovornošću za trgovinu i građevinarstvo, OIB 87274360145</izvorni_sadrzaj>
    <derivirana_varijabla naziv="DomainObject.Predmet.ProtustrankaFormatedOIB_1">  SITY-COMMERCE društvo s ograničenom odgovornošću za trgovinu i građevinarstvo, OIB 87274360145</derivirana_varijabla>
  </DomainObject.Predmet.ProtustrankaFormatedOIB>
  <DomainObject.Predmet.ProtustrankaFormatedWithAdress>
    <izvorni_sadrzaj> SITY-COMMERCE društvo s ograničenom odgovornošću za trgovinu i građevinarstvo, Ulica Gospe u Siti 42, 21311 Podstrana</izvorni_sadrzaj>
    <derivirana_varijabla naziv="DomainObject.Predmet.ProtustrankaFormatedWithAdress_1"> SITY-COMMERCE društvo s ograničenom odgovornošću za trgovinu i građevinarstvo, Ulica Gospe u Siti 42, 21311 Podstrana</derivirana_varijabla>
  </DomainObject.Predmet.ProtustrankaFormatedWithAdress>
  <DomainObject.Predmet.ProtustrankaFormatedWithAdressOIB>
    <izvorni_sadrzaj> SITY-COMMERCE društvo s ograničenom odgovornošću za trgovinu i građevinarstvo, OIB 87274360145, Ulica Gospe u Siti 42, 21311 Podstrana</izvorni_sadrzaj>
    <derivirana_varijabla naziv="DomainObject.Predmet.ProtustrankaFormatedWithAdressOIB_1"> SITY-COMMERCE društvo s ograničenom odgovornošću za trgovinu i građevinarstvo, OIB 87274360145, Ulica Gospe u Siti 42, 21311 Podstrana</derivirana_varijabla>
  </DomainObject.Predmet.ProtustrankaFormatedWithAdressOIB>
  <DomainObject.Predmet.ProtustrankaWithAdress>
    <izvorni_sadrzaj>SITY-COMMERCE društvo s ograničenom odgovornošću za trgovinu i građevinarstvo Ulica Gospe u Siti 42, 21311 Podstrana</izvorni_sadrzaj>
    <derivirana_varijabla naziv="DomainObject.Predmet.ProtustrankaWithAdress_1">SITY-COMMERCE društvo s ograničenom odgovornošću za trgovinu i građevinarstvo Ulica Gospe u Siti 42, 21311 Podstrana</derivirana_varijabla>
  </DomainObject.Predmet.ProtustrankaWithAdress>
  <DomainObject.Predmet.ProtustrankaWithAdressOIB>
    <izvorni_sadrzaj>SITY-COMMERCE društvo s ograničenom odgovornošću za trgovinu i građevinarstvo, OIB 87274360145, Ulica Gospe u Siti 42, 21311 Podstrana</izvorni_sadrzaj>
    <derivirana_varijabla naziv="DomainObject.Predmet.ProtustrankaWithAdressOIB_1">SITY-COMMERCE društvo s ograničenom odgovornošću za trgovinu i građevinarstvo, OIB 87274360145, Ulica Gospe u Siti 42, 21311 Podstrana</derivirana_varijabla>
  </DomainObject.Predmet.ProtustrankaWithAdressOIB>
  <DomainObject.Predmet.ProtustrankaNazivFormated>
    <izvorni_sadrzaj>SITY-COMMERCE društvo s ograničenom odgovornošću za trgovinu i građevinarstvo</izvorni_sadrzaj>
    <derivirana_varijabla naziv="DomainObject.Predmet.ProtustrankaNazivFormated_1">SITY-COMMERCE društvo s ograničenom odgovornošću za trgovinu i građevinarstvo</derivirana_varijabla>
  </DomainObject.Predmet.ProtustrankaNazivFormated>
  <DomainObject.Predmet.ProtustrankaNazivFormatedOIB>
    <izvorni_sadrzaj>SITY-COMMERCE društvo s ograničenom odgovornošću za trgovinu i građevinarstvo, OIB 87274360145</izvorni_sadrzaj>
    <derivirana_varijabla naziv="DomainObject.Predmet.ProtustrankaNazivFormatedOIB_1">SITY-COMMERCE društvo s ograničenom odgovornošću za trgovinu i građevinarstvo, OIB 87274360145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128159.92</izvorni_sadrzaj>
    <derivirana_varijabla naziv="DomainObject.Predmet.TrenutnaVrijednost_1">128159.92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SITY-COMMERCE društvo s ograničenom odgovornošću za trgovinu i građevinarstvo</item>
    </izvorni_sadrzaj>
    <derivirana_varijabla naziv="DomainObject.Predmet.ProtuStrankaListFormated_1">
      <item>SITY-COMMERCE društvo s ograničenom odgovornošću za trgovinu i građevinarstvo</item>
    </derivirana_varijabla>
  </DomainObject.Predmet.ProtuStrankaListFormated>
  <DomainObject.Predmet.ProtuStrankaListFormatedOIB>
    <izvorni_sadrzaj>
      <item>SITY-COMMERCE društvo s ograničenom odgovornošću za trgovinu i građevinarstvo, OIB 87274360145</item>
    </izvorni_sadrzaj>
    <derivirana_varijabla naziv="DomainObject.Predmet.ProtuStrankaListFormatedOIB_1">
      <item>SITY-COMMERCE društvo s ograničenom odgovornošću za trgovinu i građevinarstvo, OIB 87274360145</item>
    </derivirana_varijabla>
  </DomainObject.Predmet.ProtuStrankaListFormatedOIB>
  <DomainObject.Predmet.ProtuStrankaListFormatedWithAdress>
    <izvorni_sadrzaj>
      <item>SITY-COMMERCE društvo s ograničenom odgovornošću za trgovinu i građevinarstvo, Ulica Gospe u Siti 42, 21311 Podstrana</item>
    </izvorni_sadrzaj>
    <derivirana_varijabla naziv="DomainObject.Predmet.ProtuStrankaListFormatedWithAdress_1">
      <item>SITY-COMMERCE društvo s ograničenom odgovornošću za trgovinu i građevinarstvo, Ulica Gospe u Siti 42, 21311 Podstrana</item>
    </derivirana_varijabla>
  </DomainObject.Predmet.ProtuStrankaListFormatedWithAdress>
  <DomainObject.Predmet.ProtuStrankaListFormatedWithAdressOIB>
    <izvorni_sadrzaj>
      <item>SITY-COMMERCE društvo s ograničenom odgovornošću za trgovinu i građevinarstvo, OIB 87274360145, Ulica Gospe u Siti 42, 21311 Podstrana</item>
    </izvorni_sadrzaj>
    <derivirana_varijabla naziv="DomainObject.Predmet.ProtuStrankaListFormatedWithAdressOIB_1">
      <item>SITY-COMMERCE društvo s ograničenom odgovornošću za trgovinu i građevinarstvo, OIB 87274360145, Ulica Gospe u Siti 42, 21311 Podstrana</item>
    </derivirana_varijabla>
  </DomainObject.Predmet.ProtuStrankaListFormatedWithAdressOIB>
  <DomainObject.Predmet.ProtuStrankaListNazivFormated>
    <izvorni_sadrzaj>
      <item>SITY-COMMERCE društvo s ograničenom odgovornošću za trgovinu i građevinarstvo</item>
    </izvorni_sadrzaj>
    <derivirana_varijabla naziv="DomainObject.Predmet.ProtuStrankaListNazivFormated_1">
      <item>SITY-COMMERCE društvo s ograničenom odgovornošću za trgovinu i građevinarstvo</item>
    </derivirana_varijabla>
  </DomainObject.Predmet.ProtuStrankaListNazivFormated>
  <DomainObject.Predmet.ProtuStrankaListNazivFormatedOIB>
    <izvorni_sadrzaj>
      <item>SITY-COMMERCE društvo s ograničenom odgovornošću za trgovinu i građevinarstvo, OIB 87274360145</item>
    </izvorni_sadrzaj>
    <derivirana_varijabla naziv="DomainObject.Predmet.ProtuStrankaListNazivFormatedOIB_1">
      <item>SITY-COMMERCE društvo s ograničenom odgovornošću za trgovinu i građevinarstvo, OIB 87274360145</item>
    </derivirana_varijabla>
  </DomainObject.Predmet.ProtuStrankaListNazivFormatedOIB>
  <DomainObject.Predmet.OstaliListFormated>
    <izvorni_sadrzaj>
      <item>Ivan Ljubičić</item>
    </izvorni_sadrzaj>
    <derivirana_varijabla naziv="DomainObject.Predmet.OstaliListFormated_1">
      <item>Ivan Ljubičić</item>
    </derivirana_varijabla>
  </DomainObject.Predmet.OstaliListFormated>
  <DomainObject.Predmet.OstaliListFormatedOIB>
    <izvorni_sadrzaj>
      <item>Ivan Ljubičić, OIB 20424919567</item>
    </izvorni_sadrzaj>
    <derivirana_varijabla naziv="DomainObject.Predmet.OstaliListFormatedOIB_1">
      <item>Ivan Ljubičić, OIB 20424919567</item>
    </derivirana_varijabla>
  </DomainObject.Predmet.OstaliListFormatedOIB>
  <DomainObject.Predmet.OstaliListFormatedWithAdress>
    <izvorni_sadrzaj>
      <item>Ivan Ljubičić, Gospe U Siti 42, 21311 Podstrana</item>
    </izvorni_sadrzaj>
    <derivirana_varijabla naziv="DomainObject.Predmet.OstaliListFormatedWithAdress_1">
      <item>Ivan Ljubičić, Gospe U Siti 42, 21311 Podstrana</item>
    </derivirana_varijabla>
  </DomainObject.Predmet.OstaliListFormatedWithAdress>
  <DomainObject.Predmet.OstaliListFormatedWithAdressOIB>
    <izvorni_sadrzaj>
      <item>Ivan Ljubičić, OIB 20424919567, Gospe U Siti 42, 21311 Podstrana</item>
    </izvorni_sadrzaj>
    <derivirana_varijabla naziv="DomainObject.Predmet.OstaliListFormatedWithAdressOIB_1">
      <item>Ivan Ljubičić, OIB 20424919567, Gospe U Siti 42, 21311 Podstrana</item>
    </derivirana_varijabla>
  </DomainObject.Predmet.OstaliListFormatedWithAdressOIB>
  <DomainObject.Predmet.OstaliListNazivFormated>
    <izvorni_sadrzaj>
      <item>Ivan Ljubičić</item>
    </izvorni_sadrzaj>
    <derivirana_varijabla naziv="DomainObject.Predmet.OstaliListNazivFormated_1">
      <item>Ivan Ljubičić</item>
    </derivirana_varijabla>
  </DomainObject.Predmet.OstaliListNazivFormated>
  <DomainObject.Predmet.OstaliListNazivFormatedOIB>
    <izvorni_sadrzaj>
      <item>Ivan Ljubičić, OIB 20424919567</item>
    </izvorni_sadrzaj>
    <derivirana_varijabla naziv="DomainObject.Predmet.OstaliListNazivFormatedOIB_1">
      <item>Ivan Ljubičić, OIB 20424919567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SITY-COMMERCE društvo s ograničenom odgovornošću za trgovinu i građevinarstvo</izvorni_sadrzaj>
    <derivirana_varijabla naziv="DomainObject.Predmet.ProtustrankaIDrugi_1">SITY-COMMERCE društvo s ograničenom odgovornošću za trgovinu i građevinarstvo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SITY-COMMERCE društvo s ograničenom odgovornošću za trgovinu i građevinarstvo, OIB 87274360145, Ulica Gospe u Siti 42, 21311 Podstrana</izvorni_sadrzaj>
    <derivirana_varijabla naziv="DomainObject.Predmet.ProtustrankaIDrugiAdressOIB_1">SITY-COMMERCE društvo s ograničenom odgovornošću za trgovinu i građevinarstvo, OIB 87274360145, Ulica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SITY-COMMERCE društvo s ograničenom odgovornošću za trgovinu i građevinarstvo</item>
      <item>FINANCIJSKA AGENCIJA, RC SPLIT  Mažuranićevo šetalište 24 b</item>
      <item>Ivan Ljubičić</item>
    </izvorni_sadrzaj>
    <derivirana_varijabla naziv="DomainObject.Predmet.SudioniciListNaziv_1">
      <item>SITY-COMMERCE društvo s ograničenom odgovornošću za trgovinu i građevinarstvo</item>
      <item>FINANCIJSKA AGENCIJA, RC SPLIT  Mažuranićevo šetalište 24 b</item>
      <item>Ivan Ljubičić</item>
    </derivirana_varijabla>
  </DomainObject.Predmet.SudioniciListNaziv>
  <DomainObject.Predmet.SudioniciListAdressOIB>
    <izvorni_sadrzaj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izvorni_sadrzaj>
    <derivirana_varijabla naziv="DomainObject.Predmet.SudioniciListAdressOIB_1"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87274360145</item>
      <item>, OIB 85821130368</item>
      <item>, OIB 20424919567</item>
    </izvorni_sadrzaj>
    <derivirana_varijabla naziv="DomainObject.Predmet.SudioniciListNazivOIB_1">
      <item>, OIB 87274360145</item>
      <item>, OIB 85821130368</item>
      <item>, OIB 20424919567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697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2017-05-25T06:15:00Z</dcterms:created>
  <dc:creator>nmarunica</dc:creator>
  <cp:lastModifiedBy>Ana Golub Gruić</cp:lastModifiedBy>
  <cp:lastPrinted>2017-05-25T06:15:00Z</cp:lastPrinted>
  <dcterms:modified xmlns:xsi="http://www.w3.org/2001/XMLSchema-instance" xsi:type="dcterms:W3CDTF">2017-05-25T06:37:00Z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