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9865" w14:paraId="27f986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</w:t>
      </w:r>
      <w:r w:rsidRPr="00ED0881">
        <w:rPr>
          <w:b/>
        </w:rPr>
        <w:t>Broj:</w:t>
      </w:r>
      <w:r w:rsidR="001C18BD" w:rsidRPr="00ED0881">
        <w:rPr>
          <w:b/>
        </w:rPr>
        <w:t>1/</w:t>
      </w:r>
      <w:r w:rsidRPr="00ED0881">
        <w:rPr>
          <w:b/>
        </w:rPr>
        <w:t xml:space="preserve"> St-</w:t>
      </w:r>
      <w:r w:rsidR="001C4981">
        <w:rPr>
          <w:b/>
        </w:rPr>
        <w:t>1003</w:t>
      </w:r>
      <w:r w:rsidR="00ED0881" w:rsidRPr="00ED0881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</w:t>
      </w:r>
      <w:r w:rsidR="00ED0881">
        <w:t>ijske agencije RC</w:t>
      </w:r>
      <w:r w:rsidR="004A0D7B">
        <w:t xml:space="preserve"> </w:t>
      </w:r>
      <w:r w:rsidR="0017076B">
        <w:t>Osijek</w:t>
      </w:r>
      <w:r w:rsidR="00AF6623">
        <w:t>,</w:t>
      </w:r>
      <w:r w:rsidR="00500A3A">
        <w:t xml:space="preserve"> </w:t>
      </w:r>
      <w:r w:rsidR="001C4981">
        <w:t xml:space="preserve">Podružnica Slavonski Brod, </w:t>
      </w:r>
      <w:r w:rsidR="004A0D7B">
        <w:t>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1C4981">
        <w:rPr>
          <w:b/>
        </w:rPr>
        <w:t>INFO-STORE j.d.o.o. za trgovinu i usluge</w:t>
      </w:r>
      <w:r w:rsidR="00366905">
        <w:t>,</w:t>
      </w:r>
      <w:r w:rsidR="001C4981">
        <w:t xml:space="preserve"> </w:t>
      </w:r>
      <w:r w:rsidR="001C4981" w:rsidRPr="001C4981">
        <w:rPr>
          <w:b/>
        </w:rPr>
        <w:t>Nova Gradiška, Ljudevita Gaja 23/B, OIB 57914054445</w:t>
      </w:r>
      <w:r w:rsidR="001C4981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ED0881">
        <w:t>, 104/17</w:t>
      </w:r>
      <w:r w:rsidR="00316816">
        <w:t>)</w:t>
      </w:r>
      <w:r w:rsidR="00907BE4">
        <w:t xml:space="preserve">, dana </w:t>
      </w:r>
      <w:r w:rsidR="001C4981">
        <w:t>19</w:t>
      </w:r>
      <w:r w:rsidR="00ED0881">
        <w:t>. srpnja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1C4981">
        <w:rPr>
          <w:b/>
        </w:rPr>
        <w:t>INFO-STORE j.d.o.o. za trgovinu i usluge</w:t>
      </w:r>
      <w:r w:rsidR="001C4981">
        <w:t xml:space="preserve">, </w:t>
      </w:r>
      <w:r w:rsidR="001C4981" w:rsidRPr="001C4981">
        <w:rPr>
          <w:b/>
        </w:rPr>
        <w:t>Nova Gradiška, Ljudevita Gaja 23/B, OIB 57914054445</w:t>
      </w:r>
      <w:r w:rsidR="00ED0881">
        <w:rPr>
          <w:b/>
        </w:rPr>
        <w:t>,</w:t>
      </w:r>
      <w:r w:rsidR="00FF183F">
        <w:rPr>
          <w:b/>
        </w:rPr>
        <w:t xml:space="preserve"> </w:t>
      </w:r>
      <w:r>
        <w:t xml:space="preserve">iznosi </w:t>
      </w:r>
      <w:r w:rsidR="001C4981">
        <w:rPr>
          <w:b/>
        </w:rPr>
        <w:t>6.730,08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1C4981">
        <w:rPr>
          <w:b/>
        </w:rPr>
        <w:t>IVAN KAKSA, OIB 47376725611, Nova Gradiška, Ljudevita Gaja 23/B</w:t>
      </w:r>
      <w:r w:rsidR="00BE372E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</w:t>
      </w:r>
      <w:r w:rsidR="003E4DD9" w:rsidRPr="001C4981">
        <w:rPr>
          <w:b/>
        </w:rPr>
        <w:t>10.000,00 kn</w:t>
      </w:r>
      <w:r w:rsidR="003E4DD9">
        <w:t xml:space="preserve">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 xml:space="preserve">0 s pozivom na broj HR05 </w:t>
      </w:r>
      <w:r w:rsidR="00E021A5">
        <w:t>221</w:t>
      </w:r>
      <w:r w:rsidR="00106733">
        <w:t>-</w:t>
      </w:r>
      <w:r w:rsidR="001C4981">
        <w:rPr>
          <w:b/>
        </w:rPr>
        <w:t>1003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ED0881">
        <w:rPr>
          <w:b/>
        </w:rPr>
        <w:t>8</w:t>
      </w:r>
      <w:r w:rsidR="001C4981">
        <w:t xml:space="preserve"> (čl.</w:t>
      </w:r>
      <w:r w:rsidR="00316816">
        <w:t xml:space="preserve"> 430 S</w:t>
      </w:r>
      <w:r w:rsidR="001C4981">
        <w:t>tečajnog zakona u vezi s čl.</w:t>
      </w:r>
      <w:r w:rsidR="00316816">
        <w:t xml:space="preserve"> 132. Stečajnog zakona</w:t>
      </w:r>
      <w:r w:rsidR="001C4981">
        <w:t>,</w:t>
      </w:r>
      <w:r w:rsidR="00316816">
        <w:t xml:space="preserve"> N</w:t>
      </w:r>
      <w:r w:rsidR="001C4981">
        <w:t>N br.</w:t>
      </w:r>
      <w:r w:rsidR="00316816">
        <w:t xml:space="preserve"> 71/15</w:t>
      </w:r>
      <w:r w:rsidR="001C498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</w:t>
      </w:r>
      <w:r w:rsidR="001C4981">
        <w:t xml:space="preserve">čl. </w:t>
      </w:r>
      <w:r w:rsidR="008B0E56">
        <w:t>132. i 133. te čl</w:t>
      </w:r>
      <w:r w:rsidR="001C4981">
        <w:t>.</w:t>
      </w:r>
      <w:r w:rsidR="008B0E56">
        <w:t xml:space="preserve">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ED0881" w:rsidR="00ED0881">
      <w:pPr>
        <w:ind w:left="708"/>
        <w:jc w:val="center"/>
      </w:pPr>
      <w:r>
        <w:t xml:space="preserve">U </w:t>
      </w:r>
      <w:r w:rsidR="00ED0881">
        <w:t xml:space="preserve">Slavonskom </w:t>
      </w:r>
      <w:r w:rsidR="00907BE4">
        <w:t xml:space="preserve">Brodu, </w:t>
      </w:r>
      <w:r w:rsidR="001C4981">
        <w:t>19</w:t>
      </w:r>
      <w:r w:rsidR="00ED0881">
        <w:t>. srpnja 2018.</w:t>
      </w:r>
    </w:p>
    <w:p w:rsidRDefault="00ED0881" w:rsidP="00ED0881" w:rsidR="00ED0881">
      <w:pPr>
        <w:ind w:left="708"/>
        <w:jc w:val="center"/>
      </w:pPr>
    </w:p>
    <w:p w:rsidRDefault="00ED0881" w:rsidP="00ED0881" w:rsidR="008B0E56" w:rsidRPr="00ED0881">
      <w:pPr>
        <w:ind w:firstLine="708" w:left="4956"/>
        <w:jc w:val="center"/>
      </w:pPr>
      <w:r>
        <w:t xml:space="preserve">       </w:t>
      </w:r>
      <w:r w:rsidR="008B0E56">
        <w:rPr>
          <w:bCs/>
        </w:rPr>
        <w:t xml:space="preserve">  </w:t>
      </w:r>
      <w:r w:rsidR="007B4891">
        <w:rPr>
          <w:bCs/>
        </w:rPr>
        <w:t>STEČAJN</w:t>
      </w:r>
      <w:r>
        <w:rPr>
          <w:bCs/>
        </w:rPr>
        <w:t>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</w:t>
      </w:r>
      <w:r w:rsidR="00ED0881">
        <w:t xml:space="preserve"> </w:t>
      </w:r>
      <w:r>
        <w:t>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537" w:rsidR="003B3537">
      <w:r>
        <w:separator/>
      </w:r>
    </w:p>
  </w:endnote>
  <w:endnote w:id="0" w:type="continuationSeparator">
    <w:p w:rsidRDefault="003B3537" w:rsidR="003B3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537" w:rsidR="003B3537">
      <w:r>
        <w:separator/>
      </w:r>
    </w:p>
  </w:footnote>
  <w:footnote w:id="0" w:type="continuationSeparator">
    <w:p w:rsidRDefault="003B3537" w:rsidR="003B3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A5BCB"/>
    <w:rsid w:val="001B13EF"/>
    <w:rsid w:val="001B49A2"/>
    <w:rsid w:val="001B53AC"/>
    <w:rsid w:val="001B5F20"/>
    <w:rsid w:val="001B70D9"/>
    <w:rsid w:val="001C1653"/>
    <w:rsid w:val="001C18BD"/>
    <w:rsid w:val="001C2732"/>
    <w:rsid w:val="001C4981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2129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B3537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46175"/>
    <w:rsid w:val="00B56BA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C42B1"/>
    <w:rsid w:val="00DD6682"/>
    <w:rsid w:val="00DE1BB4"/>
    <w:rsid w:val="00DE1D7C"/>
    <w:rsid w:val="00DE5F69"/>
    <w:rsid w:val="00DF3E9C"/>
    <w:rsid w:val="00DF5C6E"/>
    <w:rsid w:val="00DF63DD"/>
    <w:rsid w:val="00E021A5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3924"/>
    <w:rsid w:val="00EB5486"/>
    <w:rsid w:val="00EC0019"/>
    <w:rsid w:val="00EC211B"/>
    <w:rsid w:val="00EC260D"/>
    <w:rsid w:val="00EC6F03"/>
    <w:rsid w:val="00EC72EA"/>
    <w:rsid w:val="00ED0881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St-1003/2018</izvorni_sadrzaj>
    <derivirana_varijabla naziv="DomainObject.Predmet.OznakaBroj_1">St-1003/2018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INFO-STORE jednostavno društvo s ograničenom odgovornošću za trgovinu i usluge</izvorni_sadrzaj>
    <derivirana_varijabla naziv="DomainObject.Predmet.ProtustrankaFormated_1">  INFO-STORE jednostavno društvo s ograničenom odgovornošću za trgovinu i usluge</derivirana_varijabla>
  </DomainObject.Predmet.ProtustrankaFormated>
  <DomainObject.Predmet.ProtustrankaFormatedOIB>
    <izvorni_sadrzaj>  INFO-STORE jednostavno društvo s ograničenom odgovornošću za trgovinu i usluge, OIB 57914054445</izvorni_sadrzaj>
    <derivirana_varijabla naziv="DomainObject.Predmet.ProtustrankaFormatedOIB_1">  INFO-STORE jednostavno društvo s ograničenom odgovornošću za trgovinu i usluge, OIB 57914054445</derivirana_varijabla>
  </DomainObject.Predmet.ProtustrankaFormatedOIB>
  <DomainObject.Predmet.ProtustrankaFormatedWithAdress>
    <izvorni_sadrzaj> INFO-STORE jednostavno društvo s ograničenom odgovornošću za trgovinu i usluge, Ljudevita Gaja 23/B, 35400 Nova Gradiška</izvorni_sadrzaj>
    <derivirana_varijabla naziv="DomainObject.Predmet.ProtustrankaFormatedWithAdress_1"> INFO-STORE jednostavno društvo s ograničenom odgovornošću za trgovinu i usluge, Ljudevita Gaja 23/B, 35400 Nova Gradiška</derivirana_varijabla>
  </DomainObject.Predmet.ProtustrankaFormatedWithAdress>
  <DomainObject.Predmet.ProtustrankaFormatedWithAdressOIB>
    <izvorni_sadrzaj> INFO-STORE jednostavno društvo s ograničenom odgovornošću za trgovinu i usluge, OIB 57914054445, Ljudevita Gaja 23/B, 35400 Nova Gradiška</izvorni_sadrzaj>
    <derivirana_varijabla naziv="DomainObject.Predmet.ProtustrankaFormatedWithAdressOIB_1"> INFO-STORE jednostavno društvo s ograničenom odgovornošću za trgovinu i usluge, OIB 57914054445, Ljudevita Gaja 23/B, 35400 Nova Gradiška</derivirana_varijabla>
  </DomainObject.Predmet.ProtustrankaFormatedWithAdressOIB>
  <DomainObject.Predmet.ProtustrankaWithAdress>
    <izvorni_sadrzaj>INFO-STORE jednostavno društvo s ograničenom odgovornošću za trgovinu i usluge Ljudevita Gaja 23/B, 35400 Nova Gradiška</izvorni_sadrzaj>
    <derivirana_varijabla naziv="DomainObject.Predmet.ProtustrankaWithAdress_1">INFO-STORE jednostavno društvo s ograničenom odgovornošću za trgovinu i usluge Ljudevita Gaja 23/B, 35400 Nova Gradiška</derivirana_varijabla>
  </DomainObject.Predmet.ProtustrankaWithAdress>
  <DomainObject.Predmet.ProtustrankaWithAdressOIB>
    <izvorni_sadrzaj>INFO-STORE jednostavno društvo s ograničenom odgovornošću za trgovinu i usluge, OIB 57914054445, Ljudevita Gaja 23/B, 35400 Nova Gradiška</izvorni_sadrzaj>
    <derivirana_varijabla naziv="DomainObject.Predmet.ProtustrankaWithAdressOIB_1">INFO-STORE jednostavno društvo s ograničenom odgovornošću za trgovinu i usluge, OIB 57914054445, Ljudevita Gaja 23/B, 35400 Nova Gradiška</derivirana_varijabla>
  </DomainObject.Predmet.ProtustrankaWithAdressOIB>
  <DomainObject.Predmet.ProtustrankaNazivFormated>
    <izvorni_sadrzaj>INFO-STORE jednostavno društvo s ograničenom odgovornošću za trgovinu i usluge</izvorni_sadrzaj>
    <derivirana_varijabla naziv="DomainObject.Predmet.ProtustrankaNazivFormated_1">INFO-STORE jednostavno društvo s ograničenom odgovornošću za trgovinu i usluge</derivirana_varijabla>
  </DomainObject.Predmet.ProtustrankaNazivFormated>
  <DomainObject.Predmet.ProtustrankaNazivFormatedOIB>
    <izvorni_sadrzaj>INFO-STORE jednostavno društvo s ograničenom odgovornošću za trgovinu i usluge, OIB 57914054445</izvorni_sadrzaj>
    <derivirana_varijabla naziv="DomainObject.Predmet.ProtustrankaNazivFormatedOIB_1">INFO-STORE jednostavno društvo s ograničenom odgovornošću za trgovinu i usluge, OIB 57914054445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6730.08</izvorni_sadrzaj>
    <derivirana_varijabla naziv="DomainObject.Predmet.TrenutnaVrijednost_1">6730.08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INFO-STORE jednostavno društvo s ograničenom odgovornošću za trgovinu i usluge</item>
    </izvorni_sadrzaj>
    <derivirana_varijabla naziv="DomainObject.Predmet.ProtuStrankaListFormated_1">
      <item>INFO-STORE jednostavno društvo s ograničenom odgovornošću za trgovinu i usluge</item>
    </derivirana_varijabla>
  </DomainObject.Predmet.ProtuStrankaListFormated>
  <DomainObject.Predmet.ProtuStrankaListFormatedOIB>
    <izvorni_sadrzaj>
      <item>INFO-STORE jednostavno društvo s ograničenom odgovornošću za trgovinu i usluge, OIB 57914054445</item>
    </izvorni_sadrzaj>
    <derivirana_varijabla naziv="DomainObject.Predmet.ProtuStrankaListFormatedOIB_1">
      <item>INFO-STORE jednostavno društvo s ograničenom odgovornošću za trgovinu i usluge, OIB 57914054445</item>
    </derivirana_varijabla>
  </DomainObject.Predmet.ProtuStrankaListFormatedOIB>
  <DomainObject.Predmet.ProtuStrankaListFormatedWithAdress>
    <izvorni_sadrzaj>
      <item>INFO-STORE jednostavno društvo s ograničenom odgovornošću za trgovinu i usluge, Ljudevita Gaja 23/B, 35400 Nova Gradiška</item>
    </izvorni_sadrzaj>
    <derivirana_varijabla naziv="DomainObject.Predmet.ProtuStrankaListFormatedWithAdress_1">
      <item>INFO-STORE jednostavno društvo s ograničenom odgovornošću za trgovinu i usluge, Ljudevita Gaja 23/B, 35400 Nova Gradiška</item>
    </derivirana_varijabla>
  </DomainObject.Predmet.ProtuStrankaListFormatedWithAdress>
  <DomainObject.Predmet.ProtuStrankaListFormatedWithAdressOIB>
    <izvorni_sadrzaj>
      <item>INFO-STORE jednostavno društvo s ograničenom odgovornošću za trgovinu i usluge, OIB 57914054445, Ljudevita Gaja 23/B, 35400 Nova Gradiška</item>
    </izvorni_sadrzaj>
    <derivirana_varijabla naziv="DomainObject.Predmet.ProtuStrankaListFormatedWithAdressOIB_1">
      <item>INFO-STORE jednostavno društvo s ograničenom odgovornošću za trgovinu i usluge, OIB 57914054445, Ljudevita Gaja 23/B, 35400 Nova Gradiška</item>
    </derivirana_varijabla>
  </DomainObject.Predmet.ProtuStrankaListFormatedWithAdressOIB>
  <DomainObject.Predmet.ProtuStrankaListNazivFormated>
    <izvorni_sadrzaj>
      <item>INFO-STORE jednostavno društvo s ograničenom odgovornošću za trgovinu i usluge</item>
    </izvorni_sadrzaj>
    <derivirana_varijabla naziv="DomainObject.Predmet.ProtuStrankaListNazivFormated_1">
      <item>INFO-STORE jednostavno društvo s ograničenom odgovornošću za trgovinu i usluge</item>
    </derivirana_varijabla>
  </DomainObject.Predmet.ProtuStrankaListNazivFormated>
  <DomainObject.Predmet.ProtuStrankaListNazivFormatedOIB>
    <izvorni_sadrzaj>
      <item>INFO-STORE jednostavno društvo s ograničenom odgovornošću za trgovinu i usluge, OIB 57914054445</item>
    </izvorni_sadrzaj>
    <derivirana_varijabla naziv="DomainObject.Predmet.ProtuStrankaListNazivFormatedOIB_1">
      <item>INFO-STORE jednostavno društvo s ograničenom odgovornošću za trgovinu i usluge, OIB 57914054445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INFO-STORE jednostavno društvo s ograničenom odgovornošću za trgovinu i usluge</izvorni_sadrzaj>
    <derivirana_varijabla naziv="DomainObject.Predmet.ProtustrankaIDrugi_1">INFO-STORE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INFO-STORE jednostavno društvo s ograničenom odgovornošću za trgovinu i usluge, OIB 57914054445, Ljudevita Gaja 23/B, 35400 Nova Gradiška</izvorni_sadrzaj>
    <derivirana_varijabla naziv="DomainObject.Predmet.ProtustrankaIDrugiAdressOIB_1">INFO-STORE jednostavno društvo s ograničenom odgovornošću za trgovinu i usluge, OIB 57914054445, Ljudevita Gaja 23/B,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INFO-STORE jednostavno društvo s ograničenom odgovornošću za trgovinu i usluge</item>
    </izvorni_sadrzaj>
    <derivirana_varijabla naziv="DomainObject.Predmet.SudioniciListNaziv_1">
      <item>Financijska agencija</item>
      <item>INFO-STORE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INFO-STORE jednostavno društvo s ograničenom odgovornošću za trgovinu i usluge, OIB 57914054445, Ljudevita Gaja 23/B,35400 Nova Gradiška</item>
    </izvorni_sadrzaj>
    <derivirana_varijabla naziv="DomainObject.Predmet.SudioniciListAdressOIB_1">
      <item>Financijska agencija, OIB 85821130368, Ulica grada Vukovara 70,10000 Zagreb</item>
      <item>INFO-STORE jednostavno društvo s ograničenom odgovornošću za trgovinu i usluge, OIB 57914054445, Ljudevita Gaja 23/B,35400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57914054445</item>
    </izvorni_sadrzaj>
    <derivirana_varijabla naziv="DomainObject.Predmet.SudioniciListNazivOIB_1">
      <item>, OIB 85821130368</item>
      <item>, OIB 57914054445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2013</properties:Characters>
  <properties:Lines>52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2017-08-25T07:23:00Z</dcterms:created>
  <dc:creator>Korisnik</dc:creator>
  <cp:lastModifiedBy>wsadmin</cp:lastModifiedBy>
  <cp:lastPrinted>2018-07-19T09:51:00Z</cp:lastPrinted>
  <dcterms:modified xmlns:xsi="http://www.w3.org/2001/XMLSchema-instance" xsi:type="dcterms:W3CDTF">2018-07-19T09:59:00Z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1003-2018.docx)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