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c7be" w14:paraId="947c7b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JOMIK j.d.o.o., Sesvete, Ulica Krste Hegedušića 30, OIB: 92595588694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JOMIK j.d.o.o., Sesvete, Ulica Krste Hegedušića 30, OIB: 92595588694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E86D49">
        <w:rPr>
          <w:rFonts w:cs="Times New Roman" w:hAnsi="Times New Roman" w:ascii="Times New Roman"/>
          <w:sz w:val="24"/>
          <w:szCs w:val="24"/>
        </w:rPr>
        <w:t>KRUNOSLAVU  JOKIĆU</w:t>
      </w:r>
      <w:r w:rsidR="005813B0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Sesvete, Ulica Krste Hegedušića 19, OIB: 01165587178,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86D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1601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E86D4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1601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2121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0C71D6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2BE" w:rsidP="007B6B50" w:rsidR="004662BE">
      <w:pPr>
        <w:spacing w:lineRule="auto" w:line="240" w:after="0"/>
      </w:pPr>
      <w:r>
        <w:separator/>
      </w:r>
    </w:p>
  </w:endnote>
  <w:endnote w:id="0" w:type="continuationSeparator">
    <w:p w:rsidRDefault="004662BE" w:rsidP="007B6B50" w:rsidR="004662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2BE" w:rsidP="007B6B50" w:rsidR="004662BE">
      <w:pPr>
        <w:spacing w:lineRule="auto" w:line="240" w:after="0"/>
      </w:pPr>
      <w:r>
        <w:separator/>
      </w:r>
    </w:p>
  </w:footnote>
  <w:footnote w:id="0" w:type="continuationSeparator">
    <w:p w:rsidRDefault="004662BE" w:rsidP="007B6B50" w:rsidR="004662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4C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E86D49">
      <w:t>1601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302E3C"/>
    <w:rsid w:val="00360862"/>
    <w:rsid w:val="00382C2E"/>
    <w:rsid w:val="00426022"/>
    <w:rsid w:val="00434CEB"/>
    <w:rsid w:val="004662BE"/>
    <w:rsid w:val="0047282B"/>
    <w:rsid w:val="004E767B"/>
    <w:rsid w:val="005355E5"/>
    <w:rsid w:val="0054094C"/>
    <w:rsid w:val="005673E6"/>
    <w:rsid w:val="00567CB5"/>
    <w:rsid w:val="005813B0"/>
    <w:rsid w:val="005D7006"/>
    <w:rsid w:val="00620731"/>
    <w:rsid w:val="006A4C54"/>
    <w:rsid w:val="006B6031"/>
    <w:rsid w:val="006F758C"/>
    <w:rsid w:val="007B6B50"/>
    <w:rsid w:val="00877831"/>
    <w:rsid w:val="008F7618"/>
    <w:rsid w:val="00A821C4"/>
    <w:rsid w:val="00B02C18"/>
    <w:rsid w:val="00B05F96"/>
    <w:rsid w:val="00B3605A"/>
    <w:rsid w:val="00C300D5"/>
    <w:rsid w:val="00C92F4B"/>
    <w:rsid w:val="00CB0F4D"/>
    <w:rsid w:val="00CB5F9A"/>
    <w:rsid w:val="00D04A9A"/>
    <w:rsid w:val="00E34437"/>
    <w:rsid w:val="00E86D49"/>
    <w:rsid w:val="00F921BE"/>
    <w:rsid w:val="00FB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St-1601/2016-3</izvorni_sadrzaj>
    <derivirana_varijabla naziv="DomainObject.Oznaka_1">St-1601/2016-3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St-1601/2016</izvorni_sadrzaj>
    <derivirana_varijabla naziv="DomainObject.Predmet.OznakaBroj_1">St-1601/2016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JOMIK j.d.o.o. za trgovinu, proizvodnju i usluge</izvorni_sadrzaj>
    <derivirana_varijabla naziv="DomainObject.Predmet.ProtustrankaFormated_1">  JOMIK j.d.o.o. za trgovinu, proizvodnju i usluge</derivirana_varijabla>
  </DomainObject.Predmet.ProtustrankaFormated>
  <DomainObject.Predmet.ProtustrankaFormatedOIB>
    <izvorni_sadrzaj>  JOMIK j.d.o.o. za trgovinu, proizvodnju i usluge, OIB 92595588694</izvorni_sadrzaj>
    <derivirana_varijabla naziv="DomainObject.Predmet.ProtustrankaFormatedOIB_1">  JOMIK j.d.o.o. za trgovinu, proizvodnju i usluge, OIB 92595588694</derivirana_varijabla>
  </DomainObject.Predmet.ProtustrankaFormatedOIB>
  <DomainObject.Predmet.ProtustrankaFormatedWithAdress>
    <izvorni_sadrzaj> JOMIK j.d.o.o. za trgovinu, proizvodnju i usluge, Ulica Krste Hegedušića 30, 10360 Sesvete</izvorni_sadrzaj>
    <derivirana_varijabla naziv="DomainObject.Predmet.ProtustrankaFormatedWithAdress_1"> JOMIK j.d.o.o. za trgovinu, proizvodnju i usluge, Ulica Krste Hegedušića 30, 10360 Sesvete</derivirana_varijabla>
  </DomainObject.Predmet.ProtustrankaFormatedWithAdress>
  <DomainObject.Predmet.ProtustrankaFormatedWithAdressOIB>
    <izvorni_sadrzaj> JOMIK j.d.o.o. za trgovinu, proizvodnju i usluge, OIB 92595588694, Ulica Krste Hegedušića 30, 10360 Sesvete</izvorni_sadrzaj>
    <derivirana_varijabla naziv="DomainObject.Predmet.ProtustrankaFormatedWithAdressOIB_1"> JOMIK j.d.o.o. za trgovinu, proizvodnju i usluge, OIB 92595588694, Ulica Krste Hegedušića 30, 10360 Sesvete</derivirana_varijabla>
  </DomainObject.Predmet.ProtustrankaFormatedWithAdressOIB>
  <DomainObject.Predmet.ProtustrankaWithAdress>
    <izvorni_sadrzaj>JOMIK j.d.o.o. za trgovinu, proizvodnju i usluge Ulica Krste Hegedušića 30, 10360 Sesvete</izvorni_sadrzaj>
    <derivirana_varijabla naziv="DomainObject.Predmet.ProtustrankaWithAdress_1">JOMIK j.d.o.o. za trgovinu, proizvodnju i usluge Ulica Krste Hegedušića 30, 10360 Sesvete</derivirana_varijabla>
  </DomainObject.Predmet.ProtustrankaWithAdress>
  <DomainObject.Predmet.ProtustrankaWithAdressOIB>
    <izvorni_sadrzaj>JOMIK j.d.o.o. za trgovinu, proizvodnju i usluge, OIB 92595588694, Ulica Krste Hegedušića 30, 10360 Sesvete</izvorni_sadrzaj>
    <derivirana_varijabla naziv="DomainObject.Predmet.ProtustrankaWithAdressOIB_1">JOMIK j.d.o.o. za trgovinu, proizvodnju i usluge, OIB 92595588694, Ulica Krste Hegedušića 30, 10360 Sesvete</derivirana_varijabla>
  </DomainObject.Predmet.ProtustrankaWithAdressOIB>
  <DomainObject.Predmet.ProtustrankaNazivFormated>
    <izvorni_sadrzaj>JOMIK j.d.o.o. za trgovinu, proizvodnju i usluge</izvorni_sadrzaj>
    <derivirana_varijabla naziv="DomainObject.Predmet.ProtustrankaNazivFormated_1">JOMIK j.d.o.o. za trgovinu, proizvodnju i usluge</derivirana_varijabla>
  </DomainObject.Predmet.ProtustrankaNazivFormated>
  <DomainObject.Predmet.ProtustrankaNazivFormatedOIB>
    <izvorni_sadrzaj>JOMIK j.d.o.o. za trgovinu, proizvodnju i usluge, OIB 92595588694</izvorni_sadrzaj>
    <derivirana_varijabla naziv="DomainObject.Predmet.ProtustrankaNazivFormatedOIB_1">JOMIK j.d.o.o. za trgovinu, proizvodnju i usluge, OIB 92595588694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JOMIK j.d.o.o. za trgovinu, proizvodnju i usluge</item>
    </izvorni_sadrzaj>
    <derivirana_varijabla naziv="DomainObject.Predmet.ProtuStrankaListFormated_1">
      <item>JOMIK j.d.o.o. za trgovinu, proizvodnju i usluge</item>
    </derivirana_varijabla>
  </DomainObject.Predmet.ProtuStrankaListFormated>
  <DomainObject.Predmet.ProtuStrankaListFormatedOIB>
    <izvorni_sadrzaj>
      <item>JOMIK j.d.o.o. za trgovinu, proizvodnju i usluge, OIB 92595588694</item>
    </izvorni_sadrzaj>
    <derivirana_varijabla naziv="DomainObject.Predmet.ProtuStrankaListFormatedOIB_1">
      <item>JOMIK j.d.o.o. za trgovinu, proizvodnju i usluge, OIB 92595588694</item>
    </derivirana_varijabla>
  </DomainObject.Predmet.ProtuStrankaListFormatedOIB>
  <DomainObject.Predmet.ProtuStrankaListFormatedWithAdress>
    <izvorni_sadrzaj>
      <item>JOMIK j.d.o.o. za trgovinu, proizvodnju i usluge, Ulica Krste Hegedušića 30, 10360 Sesvete</item>
    </izvorni_sadrzaj>
    <derivirana_varijabla naziv="DomainObject.Predmet.ProtuStrankaListFormatedWithAdress_1">
      <item>JOMIK j.d.o.o. za trgovinu, proizvodnju i usluge, Ulica Krste Hegedušića 30, 10360 Sesvete</item>
    </derivirana_varijabla>
  </DomainObject.Predmet.ProtuStrankaListFormatedWithAdress>
  <DomainObject.Predmet.ProtuStrankaListFormatedWithAdressOIB>
    <izvorni_sadrzaj>
      <item>JOMIK j.d.o.o. za trgovinu, proizvodnju i usluge, OIB 92595588694, Ulica Krste Hegedušića 30, 10360 Sesvete</item>
    </izvorni_sadrzaj>
    <derivirana_varijabla naziv="DomainObject.Predmet.ProtuStrankaListFormatedWithAdressOIB_1">
      <item>JOMIK j.d.o.o. za trgovinu, proizvodnju i usluge, OIB 92595588694, Ulica Krste Hegedušića 30, 10360 Sesvete</item>
    </derivirana_varijabla>
  </DomainObject.Predmet.ProtuStrankaListFormatedWithAdressOIB>
  <DomainObject.Predmet.ProtuStrankaListNazivFormated>
    <izvorni_sadrzaj>
      <item>JOMIK j.d.o.o. za trgovinu, proizvodnju i usluge</item>
    </izvorni_sadrzaj>
    <derivirana_varijabla naziv="DomainObject.Predmet.ProtuStrankaListNazivFormated_1">
      <item>JOMIK j.d.o.o. za trgovinu, proizvodnju i usluge</item>
    </derivirana_varijabla>
  </DomainObject.Predmet.ProtuStrankaListNazivFormated>
  <DomainObject.Predmet.ProtuStrankaListNazivFormatedOIB>
    <izvorni_sadrzaj>
      <item>JOMIK j.d.o.o. za trgovinu, proizvodnju i usluge, OIB 92595588694</item>
    </izvorni_sadrzaj>
    <derivirana_varijabla naziv="DomainObject.Predmet.ProtuStrankaListNazivFormatedOIB_1">
      <item>JOMIK j.d.o.o. za trgovinu, proizvodnju i usluge, OIB 92595588694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St-1601/2016-3</izvorni_sadrzaj>
    <derivirana_varijabla naziv="DomainObject.PoslovniBrojDokumenta_1">St-1601/2016-3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JOMIK j.d.o.o. za trgovinu, proizvodnju i usluge</izvorni_sadrzaj>
    <derivirana_varijabla naziv="DomainObject.Predmet.ProtustrankaIDrugi_1">JOMIK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JOMIK j.d.o.o. za trgovinu, proizvodnju i usluge, OIB 92595588694, Ulica Krste Hegedušića 30, 10360 Sesvete</izvorni_sadrzaj>
    <derivirana_varijabla naziv="DomainObject.Predmet.ProtustrankaIDrugiAdressOIB_1">JOMIK j.d.o.o. za trgovinu, proizvodnju i usluge, OIB 92595588694, Ulica Krste Hegedušića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JOMIK j.d.o.o. za trgovinu, proizvodnju i usluge</item>
    </izvorni_sadrzaj>
    <derivirana_varijabla naziv="DomainObject.Predmet.SudioniciListNaziv_1">
      <item>FINA Regionalni centar Zagreb</item>
      <item>JOMIK j.d.o.o. za trgovinu,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JOMIK j.d.o.o. za trgovinu, proizvodnju i usluge, OIB 92595588694, Ulica Krste Hegedušića 30,10360 Sesvete</item>
    </izvorni_sadrzaj>
    <derivirana_varijabla naziv="DomainObject.Predmet.SudioniciListAdressOIB_1">
      <item>FINA Regionalni centar Zagreb, OIB 85821130368, Trg svibanjskih žrtava 1995. br. 1,10000 Zagreb</item>
      <item>JOMIK j.d.o.o. za trgovinu, proizvodnju i usluge, OIB 92595588694, Ulica Krste Hegedušića 30,10360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92595588694</item>
    </izvorni_sadrzaj>
    <derivirana_varijabla naziv="DomainObject.Predmet.SudioniciListNazivOIB_1">
      <item>, OIB 85821130368</item>
      <item>, OIB 92595588694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2441</properties:Characters>
  <properties:Lines>76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2016-09-30T07:49:00Z</dcterms:created>
  <dc:creator>Draženka Prpić</dc:creator>
  <cp:lastModifiedBy>Draženka Prpić</cp:lastModifiedBy>
  <cp:lastPrinted>2016-09-30T07:52:00Z</cp:lastPrinted>
  <dcterms:modified xmlns:xsi="http://www.w3.org/2001/XMLSchema-instance" xsi:type="dcterms:W3CDTF">2016-09-30T07:52:00Z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St-1601/2016-3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