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2be4" w14:paraId="d892be4" w:rsidRDefault="00083AAA" w:rsidP="00C3758E" w:rsidR="00532B71" w:rsidRPr="00083AA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83AAA">
        <w:rPr>
          <w:rFonts w:hAnsi="Times New Roman" w:ascii="Times New Roman"/>
          <w:lang w:val="hr-HR"/>
        </w:rPr>
        <w:t>71. St-846/15</w:t>
      </w: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083AAA">
        <w:rPr>
          <w:rFonts w:hAnsi="Times New Roman" w:ascii="Times New Roman"/>
          <w:szCs w:val="24"/>
          <w:lang w:val="hr-HR"/>
        </w:rPr>
        <w:t>Ma</w:t>
      </w:r>
      <w:r w:rsidR="00A40131" w:rsidRPr="00083AAA">
        <w:rPr>
          <w:rFonts w:hAnsi="Times New Roman" w:ascii="Times New Roman"/>
          <w:szCs w:val="24"/>
          <w:lang w:val="hr-HR"/>
        </w:rPr>
        <w:t>riji Krajnović</w:t>
      </w:r>
      <w:r w:rsidR="0044662D" w:rsidRPr="00083AAA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83AAA" w:rsidRPr="00083AAA">
        <w:rPr>
          <w:rFonts w:hAnsi="Times New Roman" w:ascii="Times New Roman"/>
          <w:szCs w:val="24"/>
        </w:rPr>
        <w:t>AGRO – TERA d.o.o. Zagreb, Školski prilaz 3, OIB: 00294097803,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083AAA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083AAA">
      <w:pPr>
        <w:pStyle w:val="BodyText21"/>
        <w:ind w:firstLine="0" w:left="0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AGRO – TERA d.o.o. Zagreb, Školski prilaz 3, OIB: 00294097803.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>dana 30. prosinca 2015. u 10:00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083AAA">
      <w:pPr>
        <w:pStyle w:val="BodyText21"/>
        <w:rPr>
          <w:rFonts w:hAnsi="Times New Roman" w:ascii="Times New Roman"/>
          <w:szCs w:val="24"/>
          <w:u w:val="single"/>
        </w:rPr>
      </w:pPr>
      <w:r w:rsidRPr="00083AAA">
        <w:rPr>
          <w:rFonts w:hAnsi="Times New Roman" w:ascii="Times New Roman"/>
          <w:szCs w:val="24"/>
        </w:rPr>
        <w:t>II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813326">
        <w:rPr>
          <w:rFonts w:hAnsi="Times New Roman" w:ascii="Times New Roman"/>
          <w:szCs w:val="24"/>
          <w:u w:val="single"/>
        </w:rPr>
        <w:t>Petra Gjurašić iz Zagreba, Petrinjska 28, OIB: 42344632101.</w:t>
      </w:r>
    </w:p>
    <w:p w:rsidRDefault="00C3758E" w:rsidP="00C3758E" w:rsidR="00083AAA" w:rsidRPr="00083AAA">
      <w:pPr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</w:rPr>
        <w:t>AGRO – TERA d.o.o. Zagreb, Školski prilaz 3, OIB: 00294097803.</w:t>
      </w: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083AAA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>, 30. prosinca</w:t>
      </w:r>
      <w:r w:rsidRPr="00083AAA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083AAA">
      <w:pPr>
        <w:jc w:val="right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Ma</w:t>
      </w:r>
      <w:r w:rsidR="00A40131" w:rsidRPr="00083AAA">
        <w:rPr>
          <w:rFonts w:hAnsi="Times New Roman" w:ascii="Times New Roman"/>
          <w:lang w:val="hr-HR"/>
        </w:rPr>
        <w:t>rija Krajnović</w:t>
      </w:r>
      <w:r w:rsidR="00C3758E" w:rsidRPr="00083AAA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083AAA">
      <w:pPr>
        <w:jc w:val="right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083AAA">
      <w:pPr>
        <w:jc w:val="right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Karmen Malkoč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81332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3326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813326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81332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3326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813326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81332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3326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813326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813326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813326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813326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81332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3326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813326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813326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813326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813326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813326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81332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3326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813326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81332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3326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81332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3326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813326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33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B609B"/>
    <w:rsid w:val="000C47B3"/>
    <w:rsid w:val="000F23D9"/>
    <w:rsid w:val="00110F1B"/>
    <w:rsid w:val="00112B50"/>
    <w:rsid w:val="00182088"/>
    <w:rsid w:val="00192F79"/>
    <w:rsid w:val="001963C9"/>
    <w:rsid w:val="00385410"/>
    <w:rsid w:val="0042162E"/>
    <w:rsid w:val="0044662D"/>
    <w:rsid w:val="00532B71"/>
    <w:rsid w:val="005940E9"/>
    <w:rsid w:val="006356C5"/>
    <w:rsid w:val="00730EAB"/>
    <w:rsid w:val="007A29F9"/>
    <w:rsid w:val="00813326"/>
    <w:rsid w:val="00840E3D"/>
    <w:rsid w:val="00867F16"/>
    <w:rsid w:val="0088293F"/>
    <w:rsid w:val="00997BA9"/>
    <w:rsid w:val="009F5765"/>
    <w:rsid w:val="00A40131"/>
    <w:rsid w:val="00A95334"/>
    <w:rsid w:val="00AB7883"/>
    <w:rsid w:val="00AD1879"/>
    <w:rsid w:val="00AF40B4"/>
    <w:rsid w:val="00B03169"/>
    <w:rsid w:val="00B2463B"/>
    <w:rsid w:val="00C3758E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1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8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1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8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AGRO-TERA d.o.o. zastupanog po punomoćniku SLOBODAN KUPREŠANIN</izvorni_sadrzaj>
    <derivirana_varijabla naziv="DomainObject.Predmet.ProtustrankaFormated_1">  AGRO-TERA d.o.o. zastupanog po punomoćniku SLOBODAN KUPREŠANIN</derivirana_varijabla>
  </DomainObject.Predmet.ProtustrankaFormated>
  <DomainObject.Predmet.ProtustrankaFormatedOIB>
    <izvorni_sadrzaj>  AGRO-TERA d.o.o., OIB 00294097803 zastupanog po punomoćniku SLOBODAN KUPREŠANIN</izvorni_sadrzaj>
    <derivirana_varijabla naziv="DomainObject.Predmet.ProtustrankaFormatedOIB_1">  AGRO-TERA d.o.o., OIB 00294097803 zastupanog po punomoćniku SLOBODAN KUPREŠANIN</derivirana_varijabla>
  </DomainObject.Predmet.ProtustrankaFormatedOIB>
  <DomainObject.Predmet.ProtustrankaFormatedWithAdress>
    <izvorni_sadrzaj> AGRO-TERA d.o.o., Školski prilaz 3, 10000 Zagreb zastupanog po punomoćniku SLOBODAN KUPREŠANIN</izvorni_sadrzaj>
    <derivirana_varijabla naziv="DomainObject.Predmet.ProtustrankaFormatedWithAdress_1"> AGRO-TERA d.o.o., Školski prilaz 3, 10000 Zagreb zastupanog po punomoćniku SLOBODAN KUPREŠANIN</derivirana_varijabla>
  </DomainObject.Predmet.ProtustrankaFormatedWithAdress>
  <DomainObject.Predmet.ProtustrankaFormatedWithAdressOIB>
    <izvorni_sadrzaj> AGRO-TERA d.o.o., OIB 00294097803, Školski prilaz 3, 10000 Zagreb zastupanog po punomoćniku SLOBODAN KUPREŠANIN</izvorni_sadrzaj>
    <derivirana_varijabla naziv="DomainObject.Predmet.ProtustrankaFormatedWithAdressOIB_1"> AGRO-TERA d.o.o., OIB 00294097803, Školski prilaz 3, 10000 Zagreb zastupanog po punomoćniku SLOBODAN KUPREŠANIN</derivirana_varijabla>
  </DomainObject.Predmet.ProtustrankaFormatedWithAdressOIB>
  <DomainObject.Predmet.ProtustrankaWithAdress>
    <izvorni_sadrzaj>AGRO-TERA d.o.o. Školski prilaz 3, 10000 Zagreb</izvorni_sadrzaj>
    <derivirana_varijabla naziv="DomainObject.Predmet.ProtustrankaWithAdress_1">AGRO-TERA d.o.o. Školski prilaz 3, 10000 Zagreb</derivirana_varijabla>
  </DomainObject.Predmet.ProtustrankaWithAdress>
  <DomainObject.Predmet.ProtustrankaWithAdressOIB>
    <izvorni_sadrzaj>AGRO-TERA d.o.o., OIB 00294097803, Školski prilaz 3, 10000 Zagreb</izvorni_sadrzaj>
    <derivirana_varijabla naziv="DomainObject.Predmet.ProtustrankaWithAdressOIB_1">AGRO-TERA d.o.o., OIB 00294097803, Školski prilaz 3, 10000 Zagreb</derivirana_varijabla>
  </DomainObject.Predmet.ProtustrankaWithAdressOIB>
  <DomainObject.Predmet.ProtustrankaNazivFormated>
    <izvorni_sadrzaj>AGRO-TERA d.o.o.</izvorni_sadrzaj>
    <derivirana_varijabla naziv="DomainObject.Predmet.ProtustrankaNazivFormated_1">AGRO-TERA d.o.o.</derivirana_varijabla>
  </DomainObject.Predmet.ProtustrankaNazivFormated>
  <DomainObject.Predmet.ProtustrankaNazivFormatedOIB>
    <izvorni_sadrzaj>AGRO-TERA d.o.o., OIB 00294097803</izvorni_sadrzaj>
    <derivirana_varijabla naziv="DomainObject.Predmet.ProtustrankaNazivFormatedOIB_1">AGRO-TERA d.o.o., OIB 00294097803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AGRO-TERA d.o.o. zastupanog po punomoćniku SLOBODAN KUPREŠANIN</item>
    </izvorni_sadrzaj>
    <derivirana_varijabla naziv="DomainObject.Predmet.ProtuStrankaListFormated_1">
      <item>AGRO-TERA d.o.o. zastupanog po punomoćniku SLOBODAN KUPREŠANIN</item>
    </derivirana_varijabla>
  </DomainObject.Predmet.ProtuStrankaListFormated>
  <DomainObject.Predmet.ProtuStrankaListFormatedOIB>
    <izvorni_sadrzaj>
      <item>AGRO-TERA d.o.o., OIB 00294097803 zastupanog po punomoćniku SLOBODAN KUPREŠANIN</item>
    </izvorni_sadrzaj>
    <derivirana_varijabla naziv="DomainObject.Predmet.ProtuStrankaListFormatedOIB_1">
      <item>AGRO-TERA d.o.o., OIB 00294097803 zastupanog po punomoćniku SLOBODAN KUPREŠANIN</item>
    </derivirana_varijabla>
  </DomainObject.Predmet.ProtuStrankaListFormatedOIB>
  <DomainObject.Predmet.ProtuStrankaListFormatedWithAdress>
    <izvorni_sadrzaj>
      <item>AGRO-TERA d.o.o., Školski prilaz 3, 10000 Zagreb zastupanog po punomoćniku SLOBODAN KUPREŠANIN</item>
    </izvorni_sadrzaj>
    <derivirana_varijabla naziv="DomainObject.Predmet.ProtuStrankaListFormatedWithAdress_1">
      <item>AGRO-TERA d.o.o., Školski prilaz 3, 10000 Zagreb zastupanog po punomoćniku SLOBODAN KUPREŠANIN</item>
    </derivirana_varijabla>
  </DomainObject.Predmet.ProtuStrankaListFormatedWithAdress>
  <DomainObject.Predmet.ProtuStrankaListFormatedWithAdressOIB>
    <izvorni_sadrzaj>
      <item>AGRO-TERA d.o.o., OIB 00294097803, Školski prilaz 3, 10000 Zagreb zastupanog po punomoćniku SLOBODAN KUPREŠANIN</item>
    </izvorni_sadrzaj>
    <derivirana_varijabla naziv="DomainObject.Predmet.ProtuStrankaListFormatedWithAdressOIB_1">
      <item>AGRO-TERA d.o.o., OIB 00294097803, Školski prilaz 3, 10000 Zagreb zastupanog po punomoćniku SLOBODAN KUPREŠANIN</item>
    </derivirana_varijabla>
  </DomainObject.Predmet.ProtuStrankaListFormatedWithAdressOIB>
  <DomainObject.Predmet.ProtuStrankaListNazivFormated>
    <izvorni_sadrzaj>
      <item>AGRO-TERA d.o.o.</item>
    </izvorni_sadrzaj>
    <derivirana_varijabla naziv="DomainObject.Predmet.ProtuStrankaListNazivFormated_1">
      <item>AGRO-TERA d.o.o.</item>
    </derivirana_varijabla>
  </DomainObject.Predmet.ProtuStrankaListNazivFormated>
  <DomainObject.Predmet.ProtuStrankaListNazivFormatedOIB>
    <izvorni_sadrzaj>
      <item>AGRO-TERA d.o.o., OIB 00294097803</item>
    </izvorni_sadrzaj>
    <derivirana_varijabla naziv="DomainObject.Predmet.ProtuStrankaListNazivFormatedOIB_1">
      <item>AGRO-TERA d.o.o., OIB 00294097803</item>
    </derivirana_varijabla>
  </DomainObject.Predmet.ProtuStrankaListNazivFormatedOIB>
  <DomainObject.Predmet.OstaliListFormated>
    <izvorni_sadrzaj>
      <item>SLOBODAN KUPREŠANIN punomoćnik sudionika u postupku AGRO-TERA d.o.o.</item>
    </izvorni_sadrzaj>
    <derivirana_varijabla naziv="DomainObject.Predmet.OstaliListFormated_1">
      <item>SLOBODAN KUPREŠANIN punomoćnik sudionika u postupku AGRO-TERA d.o.o.</item>
    </derivirana_varijabla>
  </DomainObject.Predmet.OstaliListFormated>
  <DomainObject.Predmet.OstaliListFormatedOIB>
    <izvorni_sadrzaj>
      <item>SLOBODAN KUPREŠANIN, OIB 62488492853 punomoćnik sudionika u postupku AGRO-TERA d.o.o.</item>
    </izvorni_sadrzaj>
    <derivirana_varijabla naziv="DomainObject.Predmet.OstaliListFormatedOIB_1">
      <item>SLOBODAN KUPREŠANIN, OIB 62488492853 punomoćnik sudionika u postupku AGRO-TERA d.o.o.</item>
    </derivirana_varijabla>
  </DomainObject.Predmet.OstaliListFormatedOIB>
  <DomainObject.Predmet.OstaliListFormatedWithAdress>
    <izvorni_sadrzaj>
      <item>SLOBODAN KUPREŠANIN, Školski prilaz 3, 10000 Zagreb punomoćnik sudionika u postupku AGRO-TERA d.o.o.</item>
    </izvorni_sadrzaj>
    <derivirana_varijabla naziv="DomainObject.Predmet.OstaliListFormatedWithAdress_1">
      <item>SLOBODAN KUPREŠANIN, Školski prilaz 3, 10000 Zagreb punomoćnik sudionika u postupku AGRO-TERA d.o.o.</item>
    </derivirana_varijabla>
  </DomainObject.Predmet.OstaliListFormatedWithAdress>
  <DomainObject.Predmet.OstaliListFormatedWithAdressOIB>
    <izvorni_sadrzaj>
      <item>SLOBODAN KUPREŠANIN, OIB 62488492853, Školski prilaz 3, 10000 Zagreb punomoćnik sudionika u postupku AGRO-TERA d.o.o.</item>
    </izvorni_sadrzaj>
    <derivirana_varijabla naziv="DomainObject.Predmet.OstaliListFormatedWithAdressOIB_1">
      <item>SLOBODAN KUPREŠANIN, OIB 62488492853, Školski prilaz 3, 10000 Zagreb punomoćnik sudionika u postupku AGRO-TERA d.o.o.</item>
    </derivirana_varijabla>
  </DomainObject.Predmet.OstaliListFormatedWithAdressOIB>
  <DomainObject.Predmet.OstaliListNazivFormated>
    <izvorni_sadrzaj>
      <item>SLOBODAN KUPREŠANIN</item>
    </izvorni_sadrzaj>
    <derivirana_varijabla naziv="DomainObject.Predmet.OstaliListNazivFormated_1">
      <item>SLOBODAN KUPREŠANIN</item>
    </derivirana_varijabla>
  </DomainObject.Predmet.OstaliListNazivFormated>
  <DomainObject.Predmet.OstaliListNazivFormatedOIB>
    <izvorni_sadrzaj>
      <item>SLOBODAN KUPREŠANIN, OIB 62488492853</item>
    </izvorni_sadrzaj>
    <derivirana_varijabla naziv="DomainObject.Predmet.OstaliListNazivFormatedOIB_1">
      <item>SLOBODAN KUPREŠANIN, OIB 62488492853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AGRO-TERA d.o.o.</izvorni_sadrzaj>
    <derivirana_varijabla naziv="DomainObject.Predmet.ProtustrankaIDrugi_1">AGRO-TERA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AGRO-TERA d.o.o., OIB 00294097803, Školski prilaz 3, 10000 Zagreb</izvorni_sadrzaj>
    <derivirana_varijabla naziv="DomainObject.Predmet.ProtustrankaIDrugiAdressOIB_1">AGRO-TERA d.o.o., OIB 00294097803,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AGRO-TERA d.o.o.</item>
      <item>SLOBODAN KUPREŠANIN</item>
    </izvorni_sadrzaj>
    <derivirana_varijabla naziv="DomainObject.Predmet.SudioniciListNaziv_1">
      <item>FINA Regionalni centar Zagreb</item>
      <item>AGRO-TERA d.o.o.</item>
      <item>SLOBODAN KUPREŠANIN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AGRO-TERA d.o.o., OIB 00294097803, Školski prilaz 3,10000 Zagreb</item>
      <item>SLOBODAN KUPREŠANIN, OIB 62488492853, Školski prilaz 3,10000 Zagreb</item>
    </izvorni_sadrzaj>
    <derivirana_varijabla naziv="DomainObject.Predmet.SudioniciListAdressOIB_1">
      <item>FINA Regionalni centar Zagreb, OIB 85821130368, Trg svibanjskih žrtava 1995. 1,10000 Zagreb</item>
      <item>AGRO-TERA d.o.o., OIB 00294097803, Školski prilaz 3,10000 Zagreb</item>
      <item>SLOBODAN KUPREŠANIN, OIB 62488492853, Školski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00294097803</item>
      <item>, OIB 62488492853</item>
    </izvorni_sadrzaj>
    <derivirana_varijabla naziv="DomainObject.Predmet.SudioniciListNazivOIB_1">
      <item>, OIB 85821130368</item>
      <item>, OIB 00294097803</item>
      <item>, OIB 62488492853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9178A-BAEF-4B05-B5B6-1926C3087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405</properties:Words>
  <properties:Characters>2149</properties:Characters>
  <properties:Lines>51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2015-12-28T12:53:00Z</dcterms:created>
  <dc:creator>Sudsko vijeæe</dc:creator>
  <cp:lastModifiedBy>Karmen Malkoč</cp:lastModifiedBy>
  <cp:lastPrinted>2015-12-30T07:51:00Z</cp:lastPrinted>
  <dcterms:modified xmlns:xsi="http://www.w3.org/2001/XMLSchema-instance" xsi:type="dcterms:W3CDTF">2015-12-30T07:55:00Z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