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6bd6" w14:paraId="a1a6bd6" w:rsidRDefault="00C92A22" w:rsidP="00C92A22" w:rsidR="001E4556" w:rsidRPr="00685E1C">
      <w:pPr>
        <w:pStyle w:val="Bezproreda"/>
        <w15:collapsed w:val="false"/>
        <w:rPr>
          <w:szCs w:val="24"/>
          <w:lang w:val="hr-HR"/>
        </w:rPr>
      </w:pPr>
      <w:bookmarkStart w:name="_GoBack" w:id="0"/>
      <w:bookmarkEnd w:id="0"/>
      <w:r w:rsidRPr="00685E1C">
        <w:rPr>
          <w:szCs w:val="24"/>
          <w:lang w:val="hr-HR"/>
        </w:rPr>
        <w:t xml:space="preserve">                 </w:t>
      </w:r>
      <w:r w:rsidR="001E4556" w:rsidRPr="00685E1C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E1C" w:rsidP="00C92A22" w:rsidR="001E4556" w:rsidRPr="00685E1C">
      <w:pPr>
        <w:pStyle w:val="Bezproreda"/>
        <w:rPr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685E1C">
        <w:rPr>
          <w:rFonts w:eastAsia="MS Mincho"/>
          <w:szCs w:val="24"/>
          <w:lang w:val="hr-HR"/>
        </w:rPr>
        <w:t>REPUBLIKA HRVATSKA</w:t>
      </w:r>
    </w:p>
    <w:p w:rsidRDefault="001E4556" w:rsidP="00C92A22" w:rsidR="001E4556" w:rsidRPr="00685E1C">
      <w:pPr>
        <w:pStyle w:val="Bezproreda"/>
        <w:rPr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>TRGOVAČKI SUD U RIJECI</w:t>
      </w:r>
    </w:p>
    <w:p w:rsidRDefault="001E4556" w:rsidP="00C92A22" w:rsidR="001E4556" w:rsidRPr="00685E1C">
      <w:pPr>
        <w:pStyle w:val="Bezproreda"/>
        <w:rPr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      </w:t>
      </w:r>
      <w:r w:rsidR="00685E1C">
        <w:rPr>
          <w:rFonts w:eastAsia="MS Mincho"/>
          <w:szCs w:val="24"/>
          <w:lang w:val="hr-HR"/>
        </w:rPr>
        <w:t xml:space="preserve"> </w:t>
      </w:r>
      <w:r w:rsidRPr="00685E1C">
        <w:rPr>
          <w:rFonts w:eastAsia="MS Mincho"/>
          <w:szCs w:val="24"/>
          <w:lang w:val="hr-HR"/>
        </w:rPr>
        <w:t>Rijeka, Zadarska 1 i 3</w:t>
      </w:r>
    </w:p>
    <w:p w:rsidRDefault="001E4556" w:rsidP="00C92A22" w:rsidR="001E4556" w:rsidRPr="00685E1C">
      <w:pPr>
        <w:pStyle w:val="Bezproreda"/>
        <w:rPr>
          <w:szCs w:val="24"/>
          <w:lang w:val="hr-HR"/>
        </w:rPr>
      </w:pPr>
    </w:p>
    <w:p w:rsidRDefault="00E96F7C" w:rsidP="00C92A22" w:rsidR="00E96F7C" w:rsidRPr="00685E1C">
      <w:pPr>
        <w:pStyle w:val="Bezproreda"/>
        <w:rPr>
          <w:szCs w:val="24"/>
          <w:lang w:val="hr-HR"/>
        </w:rPr>
      </w:pPr>
    </w:p>
    <w:p w:rsidRDefault="00E134EF" w:rsidP="00C92A22" w:rsidR="00E134EF" w:rsidRPr="00685E1C">
      <w:pPr>
        <w:pStyle w:val="Bezproreda"/>
        <w:jc w:val="center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>R E P U B L I K A   H R V A T S K A</w:t>
      </w:r>
    </w:p>
    <w:p w:rsidRDefault="00E134EF" w:rsidP="00C92A22" w:rsidR="00E134EF" w:rsidRPr="00685E1C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E134EF" w:rsidP="00C92A22" w:rsidR="00E134EF" w:rsidRPr="00685E1C">
      <w:pPr>
        <w:pStyle w:val="Bezproreda"/>
        <w:jc w:val="center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>R J E Š E N J E</w:t>
      </w:r>
    </w:p>
    <w:p w:rsidRDefault="00E134EF" w:rsidP="00C92A22" w:rsidR="00E134EF" w:rsidRPr="00685E1C">
      <w:pPr>
        <w:pStyle w:val="Bezproreda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 </w:t>
      </w:r>
    </w:p>
    <w:p w:rsidRDefault="00E134EF" w:rsidP="00C92A22" w:rsidR="00E134EF" w:rsidRPr="00685E1C">
      <w:pPr>
        <w:pStyle w:val="Bezproreda"/>
        <w:rPr>
          <w:rFonts w:eastAsia="MS Mincho"/>
          <w:szCs w:val="24"/>
          <w:lang w:val="hr-HR"/>
        </w:rPr>
      </w:pPr>
    </w:p>
    <w:p w:rsidRDefault="00E134EF" w:rsidP="00C92A22" w:rsidR="00E134EF" w:rsidRPr="00685E1C">
      <w:pPr>
        <w:pStyle w:val="Bezproreda"/>
        <w:jc w:val="both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ab/>
      </w:r>
      <w:r w:rsidR="00962854" w:rsidRPr="00685E1C">
        <w:rPr>
          <w:rFonts w:eastAsia="MS Mincho"/>
          <w:szCs w:val="24"/>
          <w:lang w:val="hr-HR"/>
        </w:rPr>
        <w:t>Trgovački sud u Rijeci, po sucu Liljani Ugrin, kao sucu pojedincu u stečajnom predmetu, odlučujući o prijedlogu vjerovnika LINDAB d.o.o. Zaprešić, Ilije Gregorića 18 (OIB</w:t>
      </w:r>
      <w:r w:rsidR="00685E1C">
        <w:rPr>
          <w:rFonts w:eastAsia="MS Mincho"/>
          <w:szCs w:val="24"/>
          <w:lang w:val="hr-HR"/>
        </w:rPr>
        <w:t xml:space="preserve"> </w:t>
      </w:r>
      <w:r w:rsidR="00962854" w:rsidRPr="00685E1C">
        <w:rPr>
          <w:rFonts w:eastAsia="MS Mincho"/>
          <w:szCs w:val="24"/>
          <w:lang w:val="hr-HR"/>
        </w:rPr>
        <w:t>26581793730) za otvaranje stečajnog postupka nad dužnikom IZOKOM građevinarstvo i trgovina, d.o.o. Kastav, Kajetana Dabovića 3/A (MBS  040115029 – OIB 71242580863)</w:t>
      </w:r>
      <w:r w:rsidR="00A72098" w:rsidRPr="00685E1C">
        <w:rPr>
          <w:rFonts w:eastAsia="MS Mincho"/>
          <w:szCs w:val="24"/>
          <w:lang w:val="hr-HR"/>
        </w:rPr>
        <w:t xml:space="preserve"> dana</w:t>
      </w:r>
      <w:r w:rsidRPr="00685E1C">
        <w:rPr>
          <w:rFonts w:eastAsia="MS Mincho"/>
          <w:szCs w:val="24"/>
          <w:lang w:val="hr-HR"/>
        </w:rPr>
        <w:t xml:space="preserve"> </w:t>
      </w:r>
      <w:r w:rsidR="002F1D04" w:rsidRPr="00685E1C">
        <w:rPr>
          <w:rFonts w:eastAsia="MS Mincho"/>
          <w:szCs w:val="24"/>
          <w:lang w:val="hr-HR"/>
        </w:rPr>
        <w:t>9</w:t>
      </w:r>
      <w:r w:rsidRPr="00685E1C">
        <w:rPr>
          <w:rFonts w:eastAsia="MS Mincho"/>
          <w:szCs w:val="24"/>
          <w:lang w:val="hr-HR"/>
        </w:rPr>
        <w:t xml:space="preserve">. </w:t>
      </w:r>
      <w:r w:rsidR="002F1D04" w:rsidRPr="00685E1C">
        <w:rPr>
          <w:rFonts w:eastAsia="MS Mincho"/>
          <w:szCs w:val="24"/>
          <w:lang w:val="hr-HR"/>
        </w:rPr>
        <w:t xml:space="preserve">ožujka </w:t>
      </w:r>
      <w:r w:rsidRPr="00685E1C">
        <w:rPr>
          <w:rFonts w:eastAsia="MS Mincho"/>
          <w:szCs w:val="24"/>
          <w:lang w:val="hr-HR"/>
        </w:rPr>
        <w:t>201</w:t>
      </w:r>
      <w:r w:rsidR="002F1D04" w:rsidRPr="00685E1C">
        <w:rPr>
          <w:rFonts w:eastAsia="MS Mincho"/>
          <w:szCs w:val="24"/>
          <w:lang w:val="hr-HR"/>
        </w:rPr>
        <w:t>8</w:t>
      </w:r>
      <w:r w:rsidRPr="00685E1C">
        <w:rPr>
          <w:rFonts w:eastAsia="MS Mincho"/>
          <w:szCs w:val="24"/>
          <w:lang w:val="hr-HR"/>
        </w:rPr>
        <w:t>.</w:t>
      </w:r>
    </w:p>
    <w:p w:rsidRDefault="00E134EF" w:rsidP="00C92A22" w:rsidR="00E134EF" w:rsidRPr="00685E1C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685E1C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685E1C">
      <w:pPr>
        <w:pStyle w:val="Bezproreda"/>
        <w:jc w:val="center"/>
        <w:rPr>
          <w:bCs/>
          <w:szCs w:val="24"/>
          <w:lang w:val="hr-HR"/>
        </w:rPr>
      </w:pPr>
      <w:r w:rsidRPr="00685E1C">
        <w:rPr>
          <w:bCs/>
          <w:szCs w:val="24"/>
          <w:lang w:val="hr-HR"/>
        </w:rPr>
        <w:t>r i j e š i o    j e</w:t>
      </w:r>
    </w:p>
    <w:p w:rsidRDefault="00C34C19" w:rsidP="00C92A22" w:rsidR="00C34C19" w:rsidRPr="00685E1C">
      <w:pPr>
        <w:pStyle w:val="Bezproreda"/>
        <w:rPr>
          <w:szCs w:val="24"/>
          <w:lang w:val="hr-HR"/>
        </w:rPr>
      </w:pPr>
    </w:p>
    <w:p w:rsidRDefault="00C92A22" w:rsidP="00C92A22" w:rsidR="00C92A22" w:rsidRPr="00685E1C">
      <w:pPr>
        <w:pStyle w:val="Bezproreda"/>
        <w:rPr>
          <w:szCs w:val="24"/>
          <w:lang w:val="hr-HR"/>
        </w:rPr>
      </w:pPr>
    </w:p>
    <w:p w:rsidRDefault="00C34C19" w:rsidP="00C92A22" w:rsidR="00C34C19" w:rsidRPr="00685E1C">
      <w:pPr>
        <w:pStyle w:val="Bezproreda"/>
        <w:jc w:val="both"/>
        <w:rPr>
          <w:szCs w:val="24"/>
          <w:lang w:val="hr-HR"/>
        </w:rPr>
      </w:pPr>
      <w:r w:rsidRPr="00685E1C">
        <w:rPr>
          <w:bCs/>
          <w:szCs w:val="24"/>
          <w:lang w:val="hr-HR"/>
        </w:rPr>
        <w:tab/>
      </w:r>
      <w:r w:rsidR="002F1D04" w:rsidRPr="00685E1C">
        <w:rPr>
          <w:bCs/>
          <w:szCs w:val="24"/>
          <w:lang w:val="hr-HR"/>
        </w:rPr>
        <w:t>Privremenom stečajnom upravitelju Josipu Čičku  (OIB 31906931348) Gornji Jugi 15č, Viškovo</w:t>
      </w:r>
      <w:r w:rsidRPr="00685E1C">
        <w:rPr>
          <w:bCs/>
          <w:szCs w:val="24"/>
          <w:lang w:val="hr-HR"/>
        </w:rPr>
        <w:t xml:space="preserve"> određuje </w:t>
      </w:r>
      <w:r w:rsidRPr="00685E1C">
        <w:rPr>
          <w:szCs w:val="24"/>
          <w:lang w:val="hr-HR"/>
        </w:rPr>
        <w:t xml:space="preserve">se </w:t>
      </w:r>
      <w:r w:rsidR="002F1D04" w:rsidRPr="00685E1C">
        <w:rPr>
          <w:szCs w:val="24"/>
          <w:lang w:val="hr-HR"/>
        </w:rPr>
        <w:t xml:space="preserve">jednokratna </w:t>
      </w:r>
      <w:r w:rsidRPr="00685E1C">
        <w:rPr>
          <w:szCs w:val="24"/>
          <w:lang w:val="hr-HR"/>
        </w:rPr>
        <w:t xml:space="preserve"> nagrada za rad u</w:t>
      </w:r>
      <w:r w:rsidR="00BB662A" w:rsidRPr="00685E1C">
        <w:rPr>
          <w:szCs w:val="24"/>
          <w:lang w:val="hr-HR"/>
        </w:rPr>
        <w:t xml:space="preserve"> ukupnom </w:t>
      </w:r>
      <w:r w:rsidRPr="00685E1C">
        <w:rPr>
          <w:szCs w:val="24"/>
          <w:lang w:val="hr-HR"/>
        </w:rPr>
        <w:t xml:space="preserve">iznosu od </w:t>
      </w:r>
      <w:r w:rsidR="006A7A05" w:rsidRPr="00685E1C">
        <w:rPr>
          <w:szCs w:val="24"/>
          <w:lang w:val="hr-HR"/>
        </w:rPr>
        <w:t xml:space="preserve"> </w:t>
      </w:r>
      <w:r w:rsidR="002F1D04" w:rsidRPr="00685E1C">
        <w:rPr>
          <w:szCs w:val="24"/>
          <w:lang w:val="hr-HR"/>
        </w:rPr>
        <w:t>4.714,91</w:t>
      </w:r>
      <w:r w:rsidR="008E06D9" w:rsidRPr="00685E1C">
        <w:rPr>
          <w:szCs w:val="24"/>
          <w:lang w:val="hr-HR"/>
        </w:rPr>
        <w:t xml:space="preserve"> </w:t>
      </w:r>
      <w:r w:rsidRPr="00685E1C">
        <w:rPr>
          <w:szCs w:val="24"/>
          <w:lang w:val="hr-HR"/>
        </w:rPr>
        <w:t>kn.</w:t>
      </w:r>
    </w:p>
    <w:p w:rsidRDefault="00C92A22" w:rsidP="00C92A22" w:rsidR="00C92A22" w:rsidRPr="00685E1C">
      <w:pPr>
        <w:pStyle w:val="Bezproreda"/>
        <w:rPr>
          <w:szCs w:val="24"/>
          <w:lang w:val="hr-HR"/>
        </w:rPr>
      </w:pPr>
    </w:p>
    <w:p w:rsidRDefault="00EB2845" w:rsidP="00C92A22" w:rsidR="00EB2845" w:rsidRPr="00685E1C">
      <w:pPr>
        <w:pStyle w:val="Bezproreda"/>
        <w:rPr>
          <w:szCs w:val="24"/>
          <w:lang w:val="hr-HR"/>
        </w:rPr>
      </w:pPr>
    </w:p>
    <w:p w:rsidRDefault="00C34C19" w:rsidP="00C92A22" w:rsidR="00C34C19" w:rsidRPr="00685E1C">
      <w:pPr>
        <w:pStyle w:val="Bezproreda"/>
        <w:jc w:val="center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>Obrazloženje</w:t>
      </w:r>
    </w:p>
    <w:p w:rsidRDefault="00C34C19" w:rsidP="00C92A22" w:rsidR="00C34C19" w:rsidRPr="00685E1C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685E1C">
      <w:pPr>
        <w:pStyle w:val="Bezproreda"/>
        <w:rPr>
          <w:rFonts w:eastAsia="MS Mincho"/>
          <w:szCs w:val="24"/>
          <w:lang w:val="hr-HR"/>
        </w:rPr>
      </w:pPr>
    </w:p>
    <w:p w:rsidRDefault="002F1D04" w:rsidP="002F1D04" w:rsidR="002F1D04" w:rsidRPr="00685E1C">
      <w:pPr>
        <w:ind w:firstLine="720"/>
        <w:jc w:val="both"/>
        <w:rPr>
          <w:lang w:val="hr-HR"/>
        </w:rPr>
      </w:pPr>
      <w:r w:rsidRPr="00685E1C">
        <w:rPr>
          <w:rFonts w:eastAsia="MS Mincho"/>
          <w:lang w:val="hr-HR"/>
        </w:rPr>
        <w:t xml:space="preserve">Ovosudnim rješenjem </w:t>
      </w:r>
      <w:r w:rsidRPr="00685E1C">
        <w:rPr>
          <w:szCs w:val="24"/>
          <w:lang w:val="hr-HR"/>
        </w:rPr>
        <w:t>7 St-</w:t>
      </w:r>
      <w:r w:rsidR="00747F64" w:rsidRPr="00685E1C">
        <w:rPr>
          <w:szCs w:val="24"/>
          <w:lang w:val="hr-HR"/>
        </w:rPr>
        <w:t>729</w:t>
      </w:r>
      <w:r w:rsidRPr="00685E1C">
        <w:rPr>
          <w:szCs w:val="24"/>
          <w:lang w:val="hr-HR"/>
        </w:rPr>
        <w:t xml:space="preserve">/2017-3 od 27. prosinca  2017. pokrenut je prethodni postupak radi utvrđivanja pretpostavki za otvaranje stečajnog postupka. Istim  rješenjem je imenovan privremeni upravitelj </w:t>
      </w:r>
      <w:r w:rsidRPr="00685E1C">
        <w:rPr>
          <w:lang w:val="hr-HR"/>
        </w:rPr>
        <w:t>kojem je naloženo da ispita postoji li razlog za otvaranje stečajnog postupka, te mogu li se imovinom dužnika pokriti troškovi postupka i o tome podnese sudu izvješće.</w:t>
      </w:r>
    </w:p>
    <w:p w:rsidRDefault="002F1D04" w:rsidP="002F1D04" w:rsidR="002F1D04" w:rsidRPr="00685E1C">
      <w:pPr>
        <w:ind w:firstLine="720"/>
        <w:jc w:val="both"/>
        <w:rPr>
          <w:lang w:val="hr-HR"/>
        </w:rPr>
      </w:pPr>
      <w:r w:rsidRPr="00685E1C">
        <w:rPr>
          <w:lang w:val="hr-HR"/>
        </w:rPr>
        <w:t xml:space="preserve">Privremeni stečajni upravitelj je dana </w:t>
      </w:r>
      <w:r w:rsidR="00747F64" w:rsidRPr="00685E1C">
        <w:rPr>
          <w:lang w:val="hr-HR"/>
        </w:rPr>
        <w:t>12</w:t>
      </w:r>
      <w:r w:rsidRPr="00685E1C">
        <w:rPr>
          <w:lang w:val="hr-HR"/>
        </w:rPr>
        <w:t>. veljače 2018. podnio sudu Izvješće.</w:t>
      </w:r>
    </w:p>
    <w:p w:rsidRDefault="002F1D04" w:rsidP="002F1D04" w:rsidR="002F1D04" w:rsidRPr="00685E1C">
      <w:pPr>
        <w:ind w:firstLine="720"/>
        <w:jc w:val="both"/>
        <w:rPr>
          <w:lang w:val="hr-HR"/>
        </w:rPr>
      </w:pPr>
      <w:r w:rsidRPr="00685E1C">
        <w:rPr>
          <w:lang w:val="hr-HR"/>
        </w:rPr>
        <w:t>Odredbom članka 94. stavak 1. Stečajnog zakona (“Narodne novine” 71/15, 104/17; u daljnjem tekstu: SZ)  propisano je da stečajni upravitelj ima pravo na nagradu za svoj rad te na naknadu stvarnih troškova, time da je odredbom članka 119. stavak 6. točka 1. SZ-a propisano je da se na privremenoga stečajnoga upravitelja, na odgovarajući način primjenjuju odredbe tog Zakona o stečajnom upravitelju, pa stoga privremeni stečajni upravitelj ima pravo na nagradu za svoj rad, te na naknadu stvarnih troškova.</w:t>
      </w:r>
    </w:p>
    <w:p w:rsidRDefault="002F1D04" w:rsidP="002F1D04" w:rsidR="002F1D04" w:rsidRPr="00685E1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685E1C">
        <w:rPr>
          <w:lang w:val="hr-HR"/>
        </w:rPr>
        <w:t xml:space="preserve">Odredbom članka 4. Uredbe o kriterijima i načinu obračuna i plaćanja nagrade stečajnim </w:t>
      </w:r>
      <w:r w:rsidR="00BB662A" w:rsidRPr="00685E1C">
        <w:rPr>
          <w:lang w:val="hr-HR"/>
        </w:rPr>
        <w:t>upraviteljima („Narodne novine“</w:t>
      </w:r>
      <w:r w:rsidRPr="00685E1C">
        <w:rPr>
          <w:lang w:val="hr-HR"/>
        </w:rPr>
        <w:t xml:space="preserve"> broj 105/15</w:t>
      </w:r>
      <w:r w:rsidR="00BB662A" w:rsidRPr="00685E1C">
        <w:rPr>
          <w:lang w:val="hr-HR"/>
        </w:rPr>
        <w:t>, u daljnjem tekstu: Uredba</w:t>
      </w:r>
      <w:r w:rsidRPr="00685E1C">
        <w:rPr>
          <w:lang w:val="hr-HR"/>
        </w:rPr>
        <w:t xml:space="preserve">) propisano je da </w:t>
      </w:r>
      <w:r w:rsidRPr="00685E1C">
        <w:rPr>
          <w:color w:val="000000"/>
          <w:szCs w:val="24"/>
          <w:lang w:val="hr-HR"/>
        </w:rPr>
        <w:t xml:space="preserve">privremenom stečajnom upravitelju pripada pravo na jednokratnu nagradu </w:t>
      </w:r>
      <w:r w:rsidRPr="00685E1C">
        <w:rPr>
          <w:color w:val="000000"/>
          <w:szCs w:val="24"/>
          <w:lang w:val="hr-HR"/>
        </w:rPr>
        <w:lastRenderedPageBreak/>
        <w:t>za poslove obavljene u prethodnom postupku u iznosu od 3.000,00 kuna do 20.000,00 kuna.</w:t>
      </w:r>
    </w:p>
    <w:p w:rsidRDefault="002F1D04" w:rsidP="002F1D04" w:rsidR="002F1D04" w:rsidRPr="00685E1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685E1C">
        <w:rPr>
          <w:lang w:val="hr-HR"/>
        </w:rPr>
        <w:t xml:space="preserve">Sud je nagradu odredio privremenom stečajnom upravitelju, vodeći računa o složenosti poslova primjenom odredbe članka 4. </w:t>
      </w:r>
      <w:r w:rsidRPr="00685E1C">
        <w:rPr>
          <w:color w:val="000000"/>
          <w:szCs w:val="24"/>
          <w:lang w:val="hr-HR"/>
        </w:rPr>
        <w:t>Uredbe.</w:t>
      </w:r>
    </w:p>
    <w:p w:rsidRDefault="002F1D04" w:rsidP="002F1D04" w:rsidR="002F1D04" w:rsidRPr="00685E1C">
      <w:pPr>
        <w:ind w:firstLine="720"/>
        <w:jc w:val="both"/>
        <w:rPr>
          <w:lang w:val="hr-HR"/>
        </w:rPr>
      </w:pPr>
      <w:r w:rsidRPr="00685E1C">
        <w:rPr>
          <w:lang w:val="hr-HR"/>
        </w:rPr>
        <w:t>Stoga je valjalo temeljem odredbe članka 94. SZ-a odlučiti kao u izreci ovog rješenja.</w:t>
      </w:r>
    </w:p>
    <w:p w:rsidRDefault="00C92A22" w:rsidP="00C92A22" w:rsidR="00C92A22" w:rsidRPr="00685E1C">
      <w:pPr>
        <w:pStyle w:val="Bezproreda"/>
        <w:jc w:val="both"/>
        <w:rPr>
          <w:rFonts w:eastAsia="MS Mincho"/>
          <w:szCs w:val="24"/>
          <w:lang w:val="hr-HR"/>
        </w:rPr>
      </w:pPr>
    </w:p>
    <w:p w:rsidRDefault="00C34C19" w:rsidP="00C92A22" w:rsidR="00C34C19" w:rsidRPr="00685E1C">
      <w:pPr>
        <w:pStyle w:val="Bezproreda"/>
        <w:jc w:val="center"/>
        <w:rPr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U Rijeci, </w:t>
      </w:r>
      <w:r w:rsidR="002F1D04" w:rsidRPr="00685E1C">
        <w:rPr>
          <w:rFonts w:eastAsia="MS Mincho"/>
          <w:szCs w:val="24"/>
          <w:lang w:val="hr-HR"/>
        </w:rPr>
        <w:t>9. ožujka 2018</w:t>
      </w:r>
      <w:r w:rsidRPr="00685E1C">
        <w:rPr>
          <w:szCs w:val="24"/>
          <w:lang w:val="hr-HR"/>
        </w:rPr>
        <w:t>.</w:t>
      </w:r>
    </w:p>
    <w:p w:rsidRDefault="00C34C19" w:rsidP="00C92A22" w:rsidR="00C34C19" w:rsidRPr="00685E1C">
      <w:pPr>
        <w:pStyle w:val="Bezproreda"/>
        <w:rPr>
          <w:szCs w:val="24"/>
          <w:lang w:val="hr-HR"/>
        </w:rPr>
      </w:pPr>
    </w:p>
    <w:p w:rsidRDefault="00075329" w:rsidP="00C92A22" w:rsidR="00C34C19" w:rsidRPr="00685E1C">
      <w:pPr>
        <w:pStyle w:val="Bezproreda"/>
        <w:ind w:left="7200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     </w:t>
      </w:r>
      <w:r w:rsidR="00C34C19" w:rsidRPr="00685E1C">
        <w:rPr>
          <w:rFonts w:eastAsia="MS Mincho"/>
          <w:szCs w:val="24"/>
          <w:lang w:val="hr-HR"/>
        </w:rPr>
        <w:t>Sudac</w:t>
      </w:r>
    </w:p>
    <w:p w:rsidRDefault="00C34C19" w:rsidP="00C92A22" w:rsidR="00C34C19" w:rsidRPr="00685E1C">
      <w:pPr>
        <w:pStyle w:val="Bezproreda"/>
        <w:ind w:left="7200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Liljana Ugrin    </w:t>
      </w:r>
    </w:p>
    <w:p w:rsidRDefault="00C34C19" w:rsidP="00C92A22" w:rsidR="00C34C19">
      <w:pPr>
        <w:pStyle w:val="Bezproreda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 </w:t>
      </w:r>
    </w:p>
    <w:p w:rsidRDefault="00685E1C" w:rsidP="00C92A22" w:rsidR="00685E1C">
      <w:pPr>
        <w:pStyle w:val="Bezproreda"/>
        <w:rPr>
          <w:rFonts w:eastAsia="MS Mincho"/>
          <w:szCs w:val="24"/>
          <w:lang w:val="hr-HR"/>
        </w:rPr>
      </w:pPr>
    </w:p>
    <w:p w:rsidRDefault="00685E1C" w:rsidP="00C92A22" w:rsidR="00685E1C">
      <w:pPr>
        <w:pStyle w:val="Bezproreda"/>
        <w:rPr>
          <w:rFonts w:eastAsia="MS Mincho"/>
          <w:szCs w:val="24"/>
          <w:lang w:val="hr-HR"/>
        </w:rPr>
      </w:pPr>
    </w:p>
    <w:p w:rsidRDefault="00685E1C" w:rsidP="00C92A22" w:rsidR="00685E1C" w:rsidRPr="00685E1C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685E1C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685E1C">
      <w:pPr>
        <w:pStyle w:val="Bezproreda"/>
        <w:rPr>
          <w:bCs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>POUKA O PRAVOM LIJEKU</w:t>
      </w:r>
    </w:p>
    <w:p w:rsidRDefault="00C34C19" w:rsidP="008E06D9" w:rsidR="00C34C19">
      <w:pPr>
        <w:pStyle w:val="Bezproreda"/>
        <w:jc w:val="both"/>
        <w:rPr>
          <w:szCs w:val="24"/>
          <w:lang w:val="hr-HR"/>
        </w:rPr>
      </w:pPr>
      <w:r w:rsidRPr="00685E1C">
        <w:rPr>
          <w:szCs w:val="24"/>
          <w:lang w:val="hr-HR"/>
        </w:rPr>
        <w:tab/>
        <w:t>Protiv ovog rješenja pravo na žalbu imaju stečajni upravitelj i svaki stečajni vjerovnik (član</w:t>
      </w:r>
      <w:r w:rsidR="00685E1C" w:rsidRPr="00685E1C">
        <w:rPr>
          <w:szCs w:val="24"/>
          <w:lang w:val="hr-HR"/>
        </w:rPr>
        <w:t>a</w:t>
      </w:r>
      <w:r w:rsidRPr="00685E1C">
        <w:rPr>
          <w:szCs w:val="24"/>
          <w:lang w:val="hr-HR"/>
        </w:rPr>
        <w:t xml:space="preserve">k 94. stavak 5. SZ). Žalba se podnosi u roku od 8 dana od dana primitka istog putem ovog suda,  u tri istovjetna primjerka. O žalbi odlučuje Visoki trgovački sud Republike Hrvatske. </w:t>
      </w:r>
    </w:p>
    <w:p w:rsidRDefault="00685E1C" w:rsidP="008E06D9" w:rsidR="00685E1C">
      <w:pPr>
        <w:pStyle w:val="Bezproreda"/>
        <w:jc w:val="both"/>
        <w:rPr>
          <w:szCs w:val="24"/>
          <w:lang w:val="hr-HR"/>
        </w:rPr>
      </w:pPr>
    </w:p>
    <w:p w:rsidRDefault="00685E1C" w:rsidP="008E06D9" w:rsidR="00685E1C" w:rsidRPr="00685E1C">
      <w:pPr>
        <w:pStyle w:val="Bezproreda"/>
        <w:jc w:val="both"/>
        <w:rPr>
          <w:szCs w:val="24"/>
          <w:lang w:val="hr-HR"/>
        </w:rPr>
      </w:pPr>
    </w:p>
    <w:p w:rsidRDefault="00C34C19" w:rsidP="00C92A22" w:rsidR="00C34C19" w:rsidRPr="00685E1C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685E1C">
      <w:pPr>
        <w:pStyle w:val="Bezproreda"/>
        <w:rPr>
          <w:rFonts w:eastAsia="MS Mincho"/>
          <w:szCs w:val="24"/>
          <w:lang w:val="hr-HR"/>
        </w:rPr>
      </w:pPr>
    </w:p>
    <w:p w:rsidRDefault="008E06D9" w:rsidP="00C92A22" w:rsidR="008E06D9" w:rsidRPr="00685E1C">
      <w:pPr>
        <w:pStyle w:val="Bezproreda"/>
        <w:rPr>
          <w:rFonts w:eastAsia="MS Mincho"/>
          <w:szCs w:val="24"/>
          <w:lang w:val="hr-HR"/>
        </w:rPr>
      </w:pPr>
    </w:p>
    <w:p w:rsidRDefault="00BB662A" w:rsidP="00C92A22" w:rsidR="00C34C19" w:rsidRPr="00685E1C">
      <w:pPr>
        <w:pStyle w:val="Bezproreda"/>
        <w:rPr>
          <w:rFonts w:eastAsia="MS Mincho"/>
          <w:szCs w:val="24"/>
          <w:lang w:val="hr-HR"/>
        </w:rPr>
      </w:pPr>
      <w:r w:rsidRPr="00685E1C">
        <w:rPr>
          <w:rFonts w:eastAsia="MS Mincho"/>
          <w:szCs w:val="24"/>
          <w:lang w:val="hr-HR"/>
        </w:rPr>
        <w:t xml:space="preserve"> </w:t>
      </w:r>
    </w:p>
    <w:p w:rsidRDefault="00C51070" w:rsidP="00C92A22" w:rsidR="00C51070" w:rsidRPr="00685E1C">
      <w:pPr>
        <w:pStyle w:val="Bezproreda"/>
        <w:rPr>
          <w:rFonts w:eastAsia="MS Mincho"/>
          <w:szCs w:val="24"/>
          <w:lang w:val="hr-HR"/>
        </w:rPr>
      </w:pPr>
    </w:p>
    <w:sectPr w:rsidR="00C51070" w:rsidRPr="00685E1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A74" w:rsidR="00B73A74">
      <w:r>
        <w:separator/>
      </w:r>
    </w:p>
  </w:endnote>
  <w:endnote w:id="0" w:type="continuationSeparator">
    <w:p w:rsidRDefault="00B73A74" w:rsidR="00B73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042788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A74" w:rsidR="00B73A74">
      <w:r>
        <w:separator/>
      </w:r>
    </w:p>
  </w:footnote>
  <w:footnote w:id="0" w:type="continuationSeparator">
    <w:p w:rsidRDefault="00B73A74" w:rsidR="00B73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r w:rsidRPr="006A7A05">
      <w:t>Poslovni broj 7 St-</w:t>
    </w:r>
    <w:r w:rsidR="00962854">
      <w:t>729</w:t>
    </w:r>
    <w:r w:rsidRPr="006A7A05">
      <w:t>/2017-</w:t>
    </w:r>
    <w:r w:rsidR="00962854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42788"/>
    <w:rsid w:val="000655CD"/>
    <w:rsid w:val="00065EB5"/>
    <w:rsid w:val="00075329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39D7"/>
    <w:rsid w:val="001E4556"/>
    <w:rsid w:val="00221E1F"/>
    <w:rsid w:val="00227C64"/>
    <w:rsid w:val="00252E72"/>
    <w:rsid w:val="002829ED"/>
    <w:rsid w:val="00296899"/>
    <w:rsid w:val="002E5DE4"/>
    <w:rsid w:val="002F0C01"/>
    <w:rsid w:val="002F1D04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3184"/>
    <w:rsid w:val="0053526E"/>
    <w:rsid w:val="00535FD7"/>
    <w:rsid w:val="00554367"/>
    <w:rsid w:val="00591A96"/>
    <w:rsid w:val="00594BFD"/>
    <w:rsid w:val="005F1EE4"/>
    <w:rsid w:val="0062063B"/>
    <w:rsid w:val="00630533"/>
    <w:rsid w:val="00664EF9"/>
    <w:rsid w:val="00667E5E"/>
    <w:rsid w:val="00681E86"/>
    <w:rsid w:val="006828FD"/>
    <w:rsid w:val="00685E1C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B78"/>
    <w:rsid w:val="00732597"/>
    <w:rsid w:val="00733FBA"/>
    <w:rsid w:val="00740004"/>
    <w:rsid w:val="00742E02"/>
    <w:rsid w:val="00744706"/>
    <w:rsid w:val="00746B9A"/>
    <w:rsid w:val="00747F64"/>
    <w:rsid w:val="007627B5"/>
    <w:rsid w:val="00763C2A"/>
    <w:rsid w:val="00767065"/>
    <w:rsid w:val="00775277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06D9"/>
    <w:rsid w:val="008E247B"/>
    <w:rsid w:val="008F0036"/>
    <w:rsid w:val="008F33C8"/>
    <w:rsid w:val="00905CA0"/>
    <w:rsid w:val="00916B6F"/>
    <w:rsid w:val="009258CE"/>
    <w:rsid w:val="00935667"/>
    <w:rsid w:val="009429A9"/>
    <w:rsid w:val="00950720"/>
    <w:rsid w:val="00962854"/>
    <w:rsid w:val="0096329B"/>
    <w:rsid w:val="009850B8"/>
    <w:rsid w:val="009A45DB"/>
    <w:rsid w:val="009B48CE"/>
    <w:rsid w:val="009B560C"/>
    <w:rsid w:val="009C6E36"/>
    <w:rsid w:val="009D3A6A"/>
    <w:rsid w:val="009D4BEE"/>
    <w:rsid w:val="009E58DA"/>
    <w:rsid w:val="00A075FD"/>
    <w:rsid w:val="00A11839"/>
    <w:rsid w:val="00A178B4"/>
    <w:rsid w:val="00A26023"/>
    <w:rsid w:val="00A42A10"/>
    <w:rsid w:val="00A47036"/>
    <w:rsid w:val="00A474B4"/>
    <w:rsid w:val="00A542B7"/>
    <w:rsid w:val="00A66D05"/>
    <w:rsid w:val="00A72098"/>
    <w:rsid w:val="00A7461F"/>
    <w:rsid w:val="00A815D3"/>
    <w:rsid w:val="00A9585D"/>
    <w:rsid w:val="00AB5BC4"/>
    <w:rsid w:val="00AB6942"/>
    <w:rsid w:val="00AC2031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3A74"/>
    <w:rsid w:val="00B75C48"/>
    <w:rsid w:val="00B85CC8"/>
    <w:rsid w:val="00B9586A"/>
    <w:rsid w:val="00B958FB"/>
    <w:rsid w:val="00BB662A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92A22"/>
    <w:rsid w:val="00CA2329"/>
    <w:rsid w:val="00CD501C"/>
    <w:rsid w:val="00CF1A09"/>
    <w:rsid w:val="00CF2F41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34EF"/>
    <w:rsid w:val="00E308A9"/>
    <w:rsid w:val="00E43646"/>
    <w:rsid w:val="00E437FF"/>
    <w:rsid w:val="00E47B08"/>
    <w:rsid w:val="00E72430"/>
    <w:rsid w:val="00E83566"/>
    <w:rsid w:val="00E878FF"/>
    <w:rsid w:val="00E96F7C"/>
    <w:rsid w:val="00EB2845"/>
    <w:rsid w:val="00ED5C2E"/>
    <w:rsid w:val="00ED7590"/>
    <w:rsid w:val="00EF2B13"/>
    <w:rsid w:val="00F32013"/>
    <w:rsid w:val="00F45121"/>
    <w:rsid w:val="00F63396"/>
    <w:rsid w:val="00F81825"/>
    <w:rsid w:val="00F825FA"/>
    <w:rsid w:val="00F837DB"/>
    <w:rsid w:val="00F85F33"/>
    <w:rsid w:val="00F94EAE"/>
    <w:rsid w:val="00F9635E"/>
    <w:rsid w:val="00FC612D"/>
    <w:rsid w:val="00FD00A9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2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7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7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St-729/2017</izvorni_sadrzaj>
    <derivirana_varijabla naziv="DomainObject.Predmet.OznakaBroj_1">St-729/2017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IZOKOM d.o.o. zastupanog po punomoćniku Sandra Bogdanović Koić; Mario Koić</izvorni_sadrzaj>
    <derivirana_varijabla naziv="DomainObject.Predmet.ProtustrankaFormated_1">  IZOKOM d.o.o. zastupanog po punomoćniku Sandra Bogdanović Koić; Mario Koić</derivirana_varijabla>
  </DomainObject.Predmet.ProtustrankaFormated>
  <DomainObject.Predmet.ProtustrankaFormatedOIB>
    <izvorni_sadrzaj>  IZOKOM d.o.o., OIB 71242580863 zastupanog po punomoćniku Sandra Bogdanović Koić; Mario Koić</izvorni_sadrzaj>
    <derivirana_varijabla naziv="DomainObject.Predmet.ProtustrankaFormatedOIB_1">  IZOKOM d.o.o., OIB 71242580863 zastupanog po punomoćniku Sandra Bogdanović Koić; Mario Koić</derivirana_varijabla>
  </DomainObject.Predmet.ProtustrankaFormatedOIB>
  <DomainObject.Predmet.ProtustrankaFormatedWithAdress>
    <izvorni_sadrzaj> IZOKOM d.o.o., Kajetana Dabovića 3a, 51215 Kastav zastupanog po punomoćniku Sandra Bogdanović Koić; Mario Koić</izvorni_sadrzaj>
    <derivirana_varijabla naziv="DomainObject.Predmet.ProtustrankaFormatedWithAdress_1"> IZOKOM d.o.o., Kajetana Dabovića 3a, 51215 Kastav zastupanog po punomoćniku Sandra Bogdanović Koić; Mario Koić</derivirana_varijabla>
  </DomainObject.Predmet.ProtustrankaFormatedWithAdress>
  <DomainObject.Predmet.ProtustrankaFormatedWithAdressOIB>
    <izvorni_sadrzaj> IZOKOM d.o.o., OIB 71242580863, Kajetana Dabovića 3a, 51215 Kastav zastupanog po punomoćniku Sandra Bogdanović Koić; Mario Koić</izvorni_sadrzaj>
    <derivirana_varijabla naziv="DomainObject.Predmet.ProtustrankaFormatedWithAdressOIB_1"> IZOKOM d.o.o., OIB 71242580863, Kajetana Dabovića 3a, 51215 Kastav zastupanog po punomoćniku Sandra Bogdanović Koić; Mario Koić</derivirana_varijabla>
  </DomainObject.Predmet.ProtustrankaFormatedWithAdressOIB>
  <DomainObject.Predmet.ProtustrankaWithAdress>
    <izvorni_sadrzaj>IZOKOM d.o.o. Kajetana Dabovića 3a, 51215 Kastav</izvorni_sadrzaj>
    <derivirana_varijabla naziv="DomainObject.Predmet.ProtustrankaWithAdress_1">IZOKOM d.o.o. Kajetana Dabovića 3a, 51215 Kastav</derivirana_varijabla>
  </DomainObject.Predmet.ProtustrankaWithAdress>
  <DomainObject.Predmet.ProtustrankaWithAdressOIB>
    <izvorni_sadrzaj>IZOKOM d.o.o., OIB 71242580863, Kajetana Dabovića 3a, 51215 Kastav</izvorni_sadrzaj>
    <derivirana_varijabla naziv="DomainObject.Predmet.ProtustrankaWithAdressOIB_1">IZOKOM d.o.o., OIB 71242580863, Kajetana Dabovića 3a, 51215 Kastav</derivirana_varijabla>
  </DomainObject.Predmet.ProtustrankaWithAdressOIB>
  <DomainObject.Predmet.ProtustrankaNazivFormated>
    <izvorni_sadrzaj>IZOKOM d.o.o.</izvorni_sadrzaj>
    <derivirana_varijabla naziv="DomainObject.Predmet.ProtustrankaNazivFormated_1">IZOKOM d.o.o.</derivirana_varijabla>
  </DomainObject.Predmet.ProtustrankaNazivFormated>
  <DomainObject.Predmet.ProtustrankaNazivFormatedOIB>
    <izvorni_sadrzaj>IZOKOM d.o.o., OIB 71242580863</izvorni_sadrzaj>
    <derivirana_varijabla naziv="DomainObject.Predmet.ProtustrankaNazivFormatedOIB_1">IZOKOM d.o.o., OIB 71242580863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LINDAB d.o.o.</izvorni_sadrzaj>
    <derivirana_varijabla naziv="DomainObject.Predmet.StrankaFormated_1">  LINDAB d.o.o.</derivirana_varijabla>
  </DomainObject.Predmet.StrankaFormated>
  <DomainObject.Predmet.StrankaFormatedOIB>
    <izvorni_sadrzaj>  LINDAB d.o.o., OIB 26581793730</izvorni_sadrzaj>
    <derivirana_varijabla naziv="DomainObject.Predmet.StrankaFormatedOIB_1">  LINDAB d.o.o., OIB 26581793730</derivirana_varijabla>
  </DomainObject.Predmet.StrankaFormatedOIB>
  <DomainObject.Predmet.StrankaFormatedWithAdress>
    <izvorni_sadrzaj> LINDAB d.o.o., Ilije Gregorića 18, 10290 Zaprešić</izvorni_sadrzaj>
    <derivirana_varijabla naziv="DomainObject.Predmet.StrankaFormatedWithAdress_1"> LINDAB d.o.o., Ilije Gregorića 18, 10290 Zaprešić</derivirana_varijabla>
  </DomainObject.Predmet.StrankaFormatedWithAdress>
  <DomainObject.Predmet.StrankaFormatedWithAdressOIB>
    <izvorni_sadrzaj> LINDAB d.o.o., OIB 26581793730, Ilije Gregorića 18, 10290 Zaprešić</izvorni_sadrzaj>
    <derivirana_varijabla naziv="DomainObject.Predmet.StrankaFormatedWithAdressOIB_1"> LINDAB d.o.o., OIB 26581793730, Ilije Gregorića 18, 10290 Zaprešić</derivirana_varijabla>
  </DomainObject.Predmet.StrankaFormatedWithAdressOIB>
  <DomainObject.Predmet.StrankaWithAdress>
    <izvorni_sadrzaj>LINDAB d.o.o. Ilije Gregorića 18,10290 Zaprešić</izvorni_sadrzaj>
    <derivirana_varijabla naziv="DomainObject.Predmet.StrankaWithAdress_1">LINDAB d.o.o. Ilije Gregorića 18,10290 Zaprešić</derivirana_varijabla>
  </DomainObject.Predmet.StrankaWithAdress>
  <DomainObject.Predmet.StrankaWithAdressOIB>
    <izvorni_sadrzaj>LINDAB d.o.o., OIB 26581793730, Ilije Gregorića 18,10290 Zaprešić</izvorni_sadrzaj>
    <derivirana_varijabla naziv="DomainObject.Predmet.StrankaWithAdressOIB_1">LINDAB d.o.o., OIB 26581793730, Ilije Gregorića 18,10290 Zaprešić</derivirana_varijabla>
  </DomainObject.Predmet.StrankaWithAdressOIB>
  <DomainObject.Predmet.StrankaNazivFormated>
    <izvorni_sadrzaj>LINDAB d.o.o.</izvorni_sadrzaj>
    <derivirana_varijabla naziv="DomainObject.Predmet.StrankaNazivFormated_1">LINDAB d.o.o.</derivirana_varijabla>
  </DomainObject.Predmet.StrankaNazivFormated>
  <DomainObject.Predmet.StrankaNazivFormatedOIB>
    <izvorni_sadrzaj>LINDAB d.o.o., OIB 26581793730</izvorni_sadrzaj>
    <derivirana_varijabla naziv="DomainObject.Predmet.StrankaNazivFormatedOIB_1">LINDAB d.o.o., OIB 26581793730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LINDAB d.o.o.</item>
    </izvorni_sadrzaj>
    <derivirana_varijabla naziv="DomainObject.Predmet.StrankaListFormated_1">
      <item>LINDAB d.o.o.</item>
    </derivirana_varijabla>
  </DomainObject.Predmet.StrankaListFormated>
  <DomainObject.Predmet.StrankaListFormatedOIB>
    <izvorni_sadrzaj>
      <item>LINDAB d.o.o., OIB 26581793730</item>
    </izvorni_sadrzaj>
    <derivirana_varijabla naziv="DomainObject.Predmet.StrankaListFormatedOIB_1">
      <item>LINDAB d.o.o., OIB 26581793730</item>
    </derivirana_varijabla>
  </DomainObject.Predmet.StrankaListFormatedOIB>
  <DomainObject.Predmet.StrankaListFormatedWithAdress>
    <izvorni_sadrzaj>
      <item>LINDAB d.o.o., Ilije Gregorića 18, 10290 Zaprešić</item>
    </izvorni_sadrzaj>
    <derivirana_varijabla naziv="DomainObject.Predmet.StrankaListFormatedWithAdress_1">
      <item>LINDAB d.o.o., Ilije Gregorića 18, 10290 Zaprešić</item>
    </derivirana_varijabla>
  </DomainObject.Predmet.StrankaListFormatedWithAdress>
  <DomainObject.Predmet.StrankaListFormatedWithAdressOIB>
    <izvorni_sadrzaj>
      <item>LINDAB d.o.o., OIB 26581793730, Ilije Gregorića 18, 10290 Zaprešić</item>
    </izvorni_sadrzaj>
    <derivirana_varijabla naziv="DomainObject.Predmet.StrankaListFormatedWithAdressOIB_1">
      <item>LINDAB d.o.o., OIB 26581793730, Ilije Gregorića 18, 10290 Zaprešić</item>
    </derivirana_varijabla>
  </DomainObject.Predmet.StrankaListFormatedWithAdressOIB>
  <DomainObject.Predmet.StrankaListNazivFormated>
    <izvorni_sadrzaj>
      <item>LINDAB d.o.o.</item>
    </izvorni_sadrzaj>
    <derivirana_varijabla naziv="DomainObject.Predmet.StrankaListNazivFormated_1">
      <item>LINDAB d.o.o.</item>
    </derivirana_varijabla>
  </DomainObject.Predmet.StrankaListNazivFormated>
  <DomainObject.Predmet.StrankaListNazivFormatedOIB>
    <izvorni_sadrzaj>
      <item>LINDAB d.o.o., OIB 26581793730</item>
    </izvorni_sadrzaj>
    <derivirana_varijabla naziv="DomainObject.Predmet.StrankaListNazivFormatedOIB_1">
      <item>LINDAB d.o.o., OIB 26581793730</item>
    </derivirana_varijabla>
  </DomainObject.Predmet.StrankaListNazivFormatedOIB>
  <DomainObject.Predmet.ProtuStrankaListFormated>
    <izvorni_sadrzaj>
      <item>IZOKOM d.o.o. zastupanog po punomoćniku Sandra Bogdanović Koić; Mario Koić</item>
    </izvorni_sadrzaj>
    <derivirana_varijabla naziv="DomainObject.Predmet.ProtuStrankaListFormated_1">
      <item>IZOKOM d.o.o. zastupanog po punomoćniku Sandra Bogdanović Koić; Mario Koić</item>
    </derivirana_varijabla>
  </DomainObject.Predmet.ProtuStrankaListFormated>
  <DomainObject.Predmet.ProtuStrankaListFormatedOIB>
    <izvorni_sadrzaj>
      <item>IZOKOM d.o.o., OIB 71242580863 zastupanog po punomoćniku Sandra Bogdanović Koić; Mario Koić</item>
    </izvorni_sadrzaj>
    <derivirana_varijabla naziv="DomainObject.Predmet.ProtuStrankaListFormatedOIB_1">
      <item>IZOKOM d.o.o., OIB 71242580863 zastupanog po punomoćniku Sandra Bogdanović Koić; Mario Koić</item>
    </derivirana_varijabla>
  </DomainObject.Predmet.ProtuStrankaListFormatedOIB>
  <DomainObject.Predmet.ProtuStrankaListFormatedWithAdress>
    <izvorni_sadrzaj>
      <item>IZOKOM d.o.o., Kajetana Dabovića 3a, 51215 Kastav zastupanog po punomoćniku Sandra Bogdanović Koić; Mario Koić</item>
    </izvorni_sadrzaj>
    <derivirana_varijabla naziv="DomainObject.Predmet.ProtuStrankaListFormatedWithAdress_1">
      <item>IZOKOM d.o.o., Kajetana Dabovića 3a, 51215 Kastav zastupanog po punomoćniku Sandra Bogdanović Koić; Mario Koić</item>
    </derivirana_varijabla>
  </DomainObject.Predmet.ProtuStrankaListFormatedWithAdress>
  <DomainObject.Predmet.ProtuStrankaListFormatedWithAdressOIB>
    <izvorni_sadrzaj>
      <item>IZOKOM d.o.o., OIB 71242580863, Kajetana Dabovića 3a, 51215 Kastav zastupanog po punomoćniku Sandra Bogdanović Koić; Mario Koić</item>
    </izvorni_sadrzaj>
    <derivirana_varijabla naziv="DomainObject.Predmet.ProtuStrankaListFormatedWithAdressOIB_1">
      <item>IZOKOM d.o.o., OIB 71242580863, Kajetana Dabovića 3a, 51215 Kastav zastupanog po punomoćniku Sandra Bogdanović Koić; Mario Koić</item>
    </derivirana_varijabla>
  </DomainObject.Predmet.ProtuStrankaListFormatedWithAdressOIB>
  <DomainObject.Predmet.ProtuStrankaListNazivFormated>
    <izvorni_sadrzaj>
      <item>IZOKOM d.o.o.</item>
    </izvorni_sadrzaj>
    <derivirana_varijabla naziv="DomainObject.Predmet.ProtuStrankaListNazivFormated_1">
      <item>IZOKOM d.o.o.</item>
    </derivirana_varijabla>
  </DomainObject.Predmet.ProtuStrankaListNazivFormated>
  <DomainObject.Predmet.ProtuStrankaListNazivFormatedOIB>
    <izvorni_sadrzaj>
      <item>IZOKOM d.o.o., OIB 71242580863</item>
    </izvorni_sadrzaj>
    <derivirana_varijabla naziv="DomainObject.Predmet.ProtuStrankaListNazivFormatedOIB_1">
      <item>IZOKOM d.o.o., OIB 71242580863</item>
    </derivirana_varijabla>
  </DomainObject.Predmet.ProtuStrankaListNazivFormatedOIB>
  <DomainObject.Predmet.OstaliListFormated>
    <izvorni_sadrzaj>
      <item>Sandra Bogdanović Koić punomoćnik sudionika u postupku IZOKOM d.o.o.</item>
      <item>Mario Koić punomoćnik sudionika u postupku IZOKOM d.o.o.</item>
    </izvorni_sadrzaj>
    <derivirana_varijabla naziv="DomainObject.Predmet.OstaliListFormated_1">
      <item>Sandra Bogdanović Koić punomoćnik sudionika u postupku IZOKOM d.o.o.</item>
      <item>Mario Koić punomoćnik sudionika u postupku IZOKOM d.o.o.</item>
    </derivirana_varijabla>
  </DomainObject.Predmet.OstaliListFormated>
  <DomainObject.Predmet.OstaliListFormatedOIB>
    <izvorni_sadrzaj>
      <item>Sandra Bogdanović Koić, OIB 20602662141 punomoćnik sudionika u postupku IZOKOM d.o.o.</item>
      <item>Mario Koić punomoćnik sudionika u postupku IZOKOM d.o.o.</item>
    </izvorni_sadrzaj>
    <derivirana_varijabla naziv="DomainObject.Predmet.OstaliListFormatedOIB_1">
      <item>Sandra Bogdanović Koić, OIB 20602662141 punomoćnik sudionika u postupku IZOKOM d.o.o.</item>
      <item>Mario Koić punomoćnik sudionika u postupku IZOKOM d.o.o.</item>
    </derivirana_varijabla>
  </DomainObject.Predmet.OstaliListFormatedOIB>
  <DomainObject.Predmet.OstaliListFormatedWithAdress>
    <izvorni_sadrzaj>
      <item>Sandra Bogdanović Koić, Ričinska 6, 51218 Dražice punomoćnik sudionika u postupku IZOKOM d.o.o.</item>
      <item>Mario Koić, Ričinska 6, 51218 Dražice punomoćnik sudionika u postupku IZOKOM d.o.o.</item>
    </izvorni_sadrzaj>
    <derivirana_varijabla naziv="DomainObject.Predmet.OstaliListFormatedWithAdress_1">
      <item>Sandra Bogdanović Koić, Ričinska 6, 51218 Dražice punomoćnik sudionika u postupku IZOKOM d.o.o.</item>
      <item>Mario Koić, Ričinska 6, 51218 Dražice punomoćnik sudionika u postupku IZOKOM d.o.o.</item>
    </derivirana_varijabla>
  </DomainObject.Predmet.OstaliListFormatedWithAdress>
  <DomainObject.Predmet.OstaliListFormatedWithAdressOIB>
    <izvorni_sadrzaj>
      <item>Sandra Bogdanović Koić, OIB 20602662141, Ričinska 6, 51218 Dražice punomoćnik sudionika u postupku IZOKOM d.o.o.</item>
      <item>Mario Koić, Ričinska 6, 51218 Dražice punomoćnik sudionika u postupku IZOKOM d.o.o.</item>
    </izvorni_sadrzaj>
    <derivirana_varijabla naziv="DomainObject.Predmet.OstaliListFormatedWithAdressOIB_1">
      <item>Sandra Bogdanović Koić, OIB 20602662141, Ričinska 6, 51218 Dražice punomoćnik sudionika u postupku IZOKOM d.o.o.</item>
      <item>Mario Koić, Ričinska 6, 51218 Dražice punomoćnik sudionika u postupku IZOKOM d.o.o.</item>
    </derivirana_varijabla>
  </DomainObject.Predmet.OstaliListFormatedWithAdressOIB>
  <DomainObject.Predmet.OstaliListNazivFormated>
    <izvorni_sadrzaj>
      <item>Sandra Bogdanović Koić</item>
      <item>Mario Koić</item>
    </izvorni_sadrzaj>
    <derivirana_varijabla naziv="DomainObject.Predmet.OstaliListNazivFormated_1">
      <item>Sandra Bogdanović Koić</item>
      <item>Mario Koić</item>
    </derivirana_varijabla>
  </DomainObject.Predmet.OstaliListNazivFormated>
  <DomainObject.Predmet.OstaliListNazivFormatedOIB>
    <izvorni_sadrzaj>
      <item>Sandra Bogdanović Koić, OIB 20602662141</item>
      <item>Mario Koić</item>
    </izvorni_sadrzaj>
    <derivirana_varijabla naziv="DomainObject.Predmet.OstaliListNazivFormatedOIB_1">
      <item>Sandra Bogdanović Koić, OIB 20602662141</item>
      <item>Mario Koić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LINDAB d.o.o.</izvorni_sadrzaj>
    <derivirana_varijabla naziv="DomainObject.Predmet.StrankaIDrugi_1">LINDAB d.o.o.</derivirana_varijabla>
  </DomainObject.Predmet.StrankaIDrugi>
  <DomainObject.Predmet.ProtustrankaIDrugi>
    <izvorni_sadrzaj>IZOKOM d.o.o.</izvorni_sadrzaj>
    <derivirana_varijabla naziv="DomainObject.Predmet.ProtustrankaIDrugi_1">IZOKOM d.o.o.</derivirana_varijabla>
  </DomainObject.Predmet.ProtustrankaIDrugi>
  <DomainObject.Predmet.StrankaIDrugiAdressOIB>
    <izvorni_sadrzaj>LINDAB d.o.o., OIB 26581793730, Ilije Gregorića 18, 10290 Zaprešić</izvorni_sadrzaj>
    <derivirana_varijabla naziv="DomainObject.Predmet.StrankaIDrugiAdressOIB_1">LINDAB d.o.o., OIB 26581793730, Ilije Gregorića 18, 10290 Zaprešić</derivirana_varijabla>
  </DomainObject.Predmet.StrankaIDrugiAdressOIB>
  <DomainObject.Predmet.ProtustrankaIDrugiAdressOIB>
    <izvorni_sadrzaj>IZOKOM d.o.o., OIB 71242580863, Kajetana Dabovića 3a, 51215 Kastav</izvorni_sadrzaj>
    <derivirana_varijabla naziv="DomainObject.Predmet.ProtustrankaIDrugiAdressOIB_1">IZOKOM d.o.o., OIB 71242580863, Kajetana Dabovića 3a,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IZOKOM d.o.o.</item>
      <item>LINDAB d.o.o.</item>
      <item>Sandra Bogdanović Koić</item>
      <item>Mario Koić</item>
    </izvorni_sadrzaj>
    <derivirana_varijabla naziv="DomainObject.Predmet.SudioniciListNaziv_1">
      <item>IZOKOM d.o.o.</item>
      <item>LINDAB d.o.o.</item>
      <item>Sandra Bogdanović Koić</item>
      <item>Mario Koić</item>
    </derivirana_varijabla>
  </DomainObject.Predmet.SudioniciListNaziv>
  <DomainObject.Predmet.SudioniciListAdressOIB>
    <izvorni_sadrzaj>
      <item>IZOKOM d.o.o., OIB 71242580863, Kajetana Dabovića 3a,51215 Kastav</item>
      <item>LINDAB d.o.o., OIB 26581793730, Ilije Gregorića 18,10290 Zaprešić</item>
      <item>Sandra Bogdanović Koić, OIB 20602662141, Ričinska 6,51218 Dražice</item>
      <item>Mario Koić, Ričinska 6,51218 Dražice</item>
    </izvorni_sadrzaj>
    <derivirana_varijabla naziv="DomainObject.Predmet.SudioniciListAdressOIB_1">
      <item>IZOKOM d.o.o., OIB 71242580863, Kajetana Dabovića 3a,51215 Kastav</item>
      <item>LINDAB d.o.o., OIB 26581793730, Ilije Gregorića 18,10290 Zaprešić</item>
      <item>Sandra Bogdanović Koić, OIB 20602662141, Ričinska 6,51218 Dražice</item>
      <item>Mario Koić, Ričinska 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71242580863</item>
      <item>, OIB 26581793730</item>
      <item>, OIB 20602662141</item>
      <item>, OIB null</item>
    </izvorni_sadrzaj>
    <derivirana_varijabla naziv="DomainObject.Predmet.SudioniciListNazivOIB_1">
      <item>, OIB 71242580863</item>
      <item>, OIB 26581793730</item>
      <item>, OIB 20602662141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394</properties:Words>
  <properties:Characters>2116</properties:Characters>
  <properties:Lines>70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2018-03-09T12:54:00Z</dcterms:created>
  <dc:creator>radni</dc:creator>
  <cp:lastModifiedBy>Elizabet Jovanović</cp:lastModifiedBy>
  <cp:lastPrinted>2018-03-09T12:52:00Z</cp:lastPrinted>
  <dcterms:modified xmlns:xsi="http://www.w3.org/2001/XMLSchema-instance" xsi:type="dcterms:W3CDTF">2018-03-09T12:54:00Z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(729    17    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