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17a5b" w14:paraId="1b17a5b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266F0A">
        <w:t>1053/17-4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427F7B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266F0A">
        <w:t xml:space="preserve"> JOMA-DOM d.o.o. za građenje i usluge, Zagreb, Brezovička cesta 82, MBS: 080722831, OIB: 03744308136</w:t>
      </w:r>
      <w:r w:rsidR="00DD2524">
        <w:t>,</w:t>
      </w:r>
      <w:r>
        <w:t xml:space="preserve"> dana </w:t>
      </w:r>
      <w:r w:rsidR="00562C0C">
        <w:t>12</w:t>
      </w:r>
      <w:r w:rsidR="00266F0A">
        <w:t>. prosinca</w:t>
      </w:r>
      <w:r w:rsidR="001416CB">
        <w:t xml:space="preserve"> </w:t>
      </w:r>
      <w:r w:rsidR="00902821">
        <w:t xml:space="preserve"> 2017.</w:t>
      </w:r>
      <w:r>
        <w:t xml:space="preserve">      </w:t>
      </w:r>
    </w:p>
    <w:p w:rsidRDefault="00D27F5C" w:rsidP="001416CB" w:rsidR="009D2F35">
      <w:pPr>
        <w:ind w:firstLine="708"/>
        <w:jc w:val="both"/>
      </w:pPr>
      <w:r>
        <w:t xml:space="preserve">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266F0A">
        <w:t xml:space="preserve">JOMA-DOM d.o.o. za građenje i usluge, Zagreb, Brezovička cesta 82, MBS: 080722831, OIB: 03744308136. 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62C0C" w:rsidR="001416CB" w:rsidRPr="00562C0C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62C0C">
        <w:t xml:space="preserve"> Zoran Ostović, Šibenska 19, Velika Gorica, OIB: 14973076805.</w:t>
      </w:r>
      <w:r w:rsidR="00585728">
        <w:t xml:space="preserve"> </w:t>
      </w:r>
    </w:p>
    <w:p w:rsidRDefault="00266F0A" w:rsidP="00266F0A" w:rsidR="00266F0A" w:rsidRPr="00266F0A">
      <w:pPr>
        <w:jc w:val="both"/>
        <w:rPr>
          <w:bCs/>
        </w:rPr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266F0A">
        <w:t>JOMA-DOM d.o.o. za građenje i usluge, Zagreb, Brezovička cesta 82, MBS: 080722831, OIB: 03744308136</w:t>
      </w:r>
      <w:r w:rsidR="00DD2524">
        <w:t>.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416CB" w:rsidP="001416CB" w:rsidR="001416CB">
      <w:pPr>
        <w:pStyle w:val="Tijeloteksta"/>
        <w:rPr>
          <w:bCs/>
        </w:rPr>
      </w:pPr>
    </w:p>
    <w:p w:rsidRDefault="00F877AB" w:rsidP="00D816DB" w:rsidR="001416CB" w:rsidRPr="00D816D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266F0A">
        <w:rPr>
          <w:bCs/>
        </w:rPr>
        <w:t>18</w:t>
      </w:r>
      <w:r w:rsidRPr="00F877AB">
        <w:rPr>
          <w:bCs/>
        </w:rPr>
        <w:t xml:space="preserve">. </w:t>
      </w:r>
      <w:r w:rsidR="001416CB">
        <w:rPr>
          <w:bCs/>
        </w:rPr>
        <w:t>trav</w:t>
      </w:r>
      <w:r w:rsidR="00373D6B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266F0A">
        <w:rPr>
          <w:bCs/>
        </w:rPr>
        <w:t>2121</w:t>
      </w:r>
      <w:r w:rsidRPr="00F877AB">
        <w:rPr>
          <w:bCs/>
        </w:rPr>
        <w:t xml:space="preserve"> od </w:t>
      </w:r>
      <w:r w:rsidR="00DD2524">
        <w:rPr>
          <w:bCs/>
        </w:rPr>
        <w:t>1</w:t>
      </w:r>
      <w:r w:rsidR="00266F0A">
        <w:rPr>
          <w:bCs/>
        </w:rPr>
        <w:t>3</w:t>
      </w:r>
      <w:r w:rsidR="001416CB">
        <w:rPr>
          <w:bCs/>
        </w:rPr>
        <w:t>. travnja</w:t>
      </w:r>
      <w:r w:rsidRPr="00F877AB">
        <w:rPr>
          <w:bCs/>
        </w:rPr>
        <w:t xml:space="preserve"> 2017. nad stečajnim dužnikom </w:t>
      </w:r>
      <w:r w:rsidR="00266F0A">
        <w:t>JOMA-DOM d.o.o. za građenje i usluge, Zagreb, Brezovička cesta 82, MBS: 080722831, OIB: 03744308136</w:t>
      </w:r>
      <w:r w:rsidR="00DD2524">
        <w:t>.</w:t>
      </w: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1416CB" w:rsidP="001416CB" w:rsidR="001416C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B97E50" w:rsidP="00B97E50" w:rsidR="00B97E50">
      <w:pPr>
        <w:pStyle w:val="Tijeloteksta"/>
        <w:ind w:firstLine="708"/>
        <w:rPr>
          <w:bCs/>
        </w:rPr>
      </w:pP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t>18</w:t>
      </w:r>
      <w:r w:rsidR="00E53774">
        <w:rPr>
          <w:bCs/>
        </w:rPr>
        <w:t xml:space="preserve"> St-</w:t>
      </w:r>
      <w:r w:rsidR="00266F0A">
        <w:rPr>
          <w:bCs/>
        </w:rPr>
        <w:t>1053/17-4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266F0A">
        <w:t>02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266F0A">
        <w:t>1053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562C0C">
        <w:t>12</w:t>
      </w:r>
      <w:r w:rsidR="00266F0A">
        <w:t xml:space="preserve">. prosinca 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266F0A">
        <w:t xml:space="preserve"> 22</w:t>
      </w:r>
      <w:r w:rsidR="001416CB">
        <w:t>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759C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16CB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6F0A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60B1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27F7B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62C0C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CF759C"/>
    <w:rsid w:val="00D17588"/>
    <w:rsid w:val="00D212DB"/>
    <w:rsid w:val="00D23251"/>
    <w:rsid w:val="00D24D2F"/>
    <w:rsid w:val="00D27F5C"/>
    <w:rsid w:val="00D816DB"/>
    <w:rsid w:val="00D925DB"/>
    <w:rsid w:val="00D97782"/>
    <w:rsid w:val="00DA4636"/>
    <w:rsid w:val="00DB278F"/>
    <w:rsid w:val="00DD2524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75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5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5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5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5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75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5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5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5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5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1053</izvorni_sadrzaj>
    <derivirana_varijabla naziv="DomainObject.Predmet.Broj_1">1053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St-1053/2017</izvorni_sadrzaj>
    <derivirana_varijabla naziv="DomainObject.Predmet.OznakaBroj_1">St-1053/2017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JOMA-DOM d.o.o.</izvorni_sadrzaj>
    <derivirana_varijabla naziv="DomainObject.Predmet.ProtustrankaFormated_1">  JOMA-DOM d.o.o.</derivirana_varijabla>
  </DomainObject.Predmet.ProtustrankaFormated>
  <DomainObject.Predmet.ProtustrankaFormatedOIB>
    <izvorni_sadrzaj>  JOMA-DOM d.o.o., OIB 03744308136</izvorni_sadrzaj>
    <derivirana_varijabla naziv="DomainObject.Predmet.ProtustrankaFormatedOIB_1">  JOMA-DOM d.o.o., OIB 03744308136</derivirana_varijabla>
  </DomainObject.Predmet.ProtustrankaFormatedOIB>
  <DomainObject.Predmet.ProtustrankaFormatedWithAdress>
    <izvorni_sadrzaj> JOMA-DOM d.o.o., Brezovička cesta 82, 10000 Zagreb</izvorni_sadrzaj>
    <derivirana_varijabla naziv="DomainObject.Predmet.ProtustrankaFormatedWithAdress_1"> JOMA-DOM d.o.o., Brezovička cesta 82, 10000 Zagreb</derivirana_varijabla>
  </DomainObject.Predmet.ProtustrankaFormatedWithAdress>
  <DomainObject.Predmet.ProtustrankaFormatedWithAdressOIB>
    <izvorni_sadrzaj> JOMA-DOM d.o.o., OIB 03744308136, Brezovička cesta 82, 10000 Zagreb</izvorni_sadrzaj>
    <derivirana_varijabla naziv="DomainObject.Predmet.ProtustrankaFormatedWithAdressOIB_1"> JOMA-DOM d.o.o., OIB 03744308136, Brezovička cesta 82, 10000 Zagreb</derivirana_varijabla>
  </DomainObject.Predmet.ProtustrankaFormatedWithAdressOIB>
  <DomainObject.Predmet.ProtustrankaWithAdress>
    <izvorni_sadrzaj>JOMA-DOM d.o.o. Brezovička cesta 82, 10000 Zagreb</izvorni_sadrzaj>
    <derivirana_varijabla naziv="DomainObject.Predmet.ProtustrankaWithAdress_1">JOMA-DOM d.o.o. Brezovička cesta 82, 10000 Zagreb</derivirana_varijabla>
  </DomainObject.Predmet.ProtustrankaWithAdress>
  <DomainObject.Predmet.ProtustrankaWithAdressOIB>
    <izvorni_sadrzaj>JOMA-DOM d.o.o., OIB 03744308136, Brezovička cesta 82, 10000 Zagreb</izvorni_sadrzaj>
    <derivirana_varijabla naziv="DomainObject.Predmet.ProtustrankaWithAdressOIB_1">JOMA-DOM d.o.o., OIB 03744308136, Brezovička cesta 82, 10000 Zagreb</derivirana_varijabla>
  </DomainObject.Predmet.ProtustrankaWithAdressOIB>
  <DomainObject.Predmet.ProtustrankaNazivFormated>
    <izvorni_sadrzaj>JOMA-DOM d.o.o.</izvorni_sadrzaj>
    <derivirana_varijabla naziv="DomainObject.Predmet.ProtustrankaNazivFormated_1">JOMA-DOM d.o.o.</derivirana_varijabla>
  </DomainObject.Predmet.ProtustrankaNazivFormated>
  <DomainObject.Predmet.ProtustrankaNazivFormatedOIB>
    <izvorni_sadrzaj>JOMA-DOM d.o.o., OIB 03744308136</izvorni_sadrzaj>
    <derivirana_varijabla naziv="DomainObject.Predmet.ProtustrankaNazivFormatedOIB_1">JOMA-DOM d.o.o., OIB 03744308136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JOMA-DOM d.o.o.</item>
    </izvorni_sadrzaj>
    <derivirana_varijabla naziv="DomainObject.Predmet.ProtuStrankaListFormated_1">
      <item>JOMA-DOM d.o.o.</item>
    </derivirana_varijabla>
  </DomainObject.Predmet.ProtuStrankaListFormated>
  <DomainObject.Predmet.ProtuStrankaListFormatedOIB>
    <izvorni_sadrzaj>
      <item>JOMA-DOM d.o.o., OIB 03744308136</item>
    </izvorni_sadrzaj>
    <derivirana_varijabla naziv="DomainObject.Predmet.ProtuStrankaListFormatedOIB_1">
      <item>JOMA-DOM d.o.o., OIB 03744308136</item>
    </derivirana_varijabla>
  </DomainObject.Predmet.ProtuStrankaListFormatedOIB>
  <DomainObject.Predmet.ProtuStrankaListFormatedWithAdress>
    <izvorni_sadrzaj>
      <item>JOMA-DOM d.o.o., Brezovička cesta 82, 10000 Zagreb</item>
    </izvorni_sadrzaj>
    <derivirana_varijabla naziv="DomainObject.Predmet.ProtuStrankaListFormatedWithAdress_1">
      <item>JOMA-DOM d.o.o., Brezovička cesta 82, 10000 Zagreb</item>
    </derivirana_varijabla>
  </DomainObject.Predmet.ProtuStrankaListFormatedWithAdress>
  <DomainObject.Predmet.ProtuStrankaListFormatedWithAdressOIB>
    <izvorni_sadrzaj>
      <item>JOMA-DOM d.o.o., OIB 03744308136, Brezovička cesta 82, 10000 Zagreb</item>
    </izvorni_sadrzaj>
    <derivirana_varijabla naziv="DomainObject.Predmet.ProtuStrankaListFormatedWithAdressOIB_1">
      <item>JOMA-DOM d.o.o., OIB 03744308136, Brezovička cesta 82, 10000 Zagreb</item>
    </derivirana_varijabla>
  </DomainObject.Predmet.ProtuStrankaListFormatedWithAdressOIB>
  <DomainObject.Predmet.ProtuStrankaListNazivFormated>
    <izvorni_sadrzaj>
      <item>JOMA-DOM d.o.o.</item>
    </izvorni_sadrzaj>
    <derivirana_varijabla naziv="DomainObject.Predmet.ProtuStrankaListNazivFormated_1">
      <item>JOMA-DOM d.o.o.</item>
    </derivirana_varijabla>
  </DomainObject.Predmet.ProtuStrankaListNazivFormated>
  <DomainObject.Predmet.ProtuStrankaListNazivFormatedOIB>
    <izvorni_sadrzaj>
      <item>JOMA-DOM d.o.o., OIB 03744308136</item>
    </izvorni_sadrzaj>
    <derivirana_varijabla naziv="DomainObject.Predmet.ProtuStrankaListNazivFormatedOIB_1">
      <item>JOMA-DOM d.o.o., OIB 03744308136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JOMA-DOM d.o.o.</izvorni_sadrzaj>
    <derivirana_varijabla naziv="DomainObject.Predmet.ProtustrankaIDrugi_1">JOMA-DOM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JOMA-DOM d.o.o., OIB 03744308136, Brezovička cesta 82, 10000 Zagreb</izvorni_sadrzaj>
    <derivirana_varijabla naziv="DomainObject.Predmet.ProtustrankaIDrugiAdressOIB_1">JOMA-DOM d.o.o., OIB 03744308136, Brezovička cesta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JOMA-DOM d.o.o.</item>
      <item>FINA Regionalni centar Zagreb</item>
    </izvorni_sadrzaj>
    <derivirana_varijabla naziv="DomainObject.Predmet.SudioniciListNaziv_1">
      <item>JOMA-DOM d.o.o.</item>
      <item>FINA Regionalni centar Zagreb</item>
    </derivirana_varijabla>
  </DomainObject.Predmet.SudioniciListNaziv>
  <DomainObject.Predmet.SudioniciListAdressOIB>
    <izvorni_sadrzaj>
      <item>JOMA-DOM d.o.o., OIB 03744308136, Brezovička cesta 82,10000 Zagreb</item>
      <item>FINA Regionalni centar Zagreb, OIB 85821130368, Trg svibanjskih žrtava 1995. br. 1,10000 Zagreb</item>
    </izvorni_sadrzaj>
    <derivirana_varijabla naziv="DomainObject.Predmet.SudioniciListAdressOIB_1">
      <item>JOMA-DOM d.o.o., OIB 03744308136, Brezovička cesta 82,10000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03744308136</item>
      <item>, OIB 85821130368</item>
    </izvorni_sadrzaj>
    <derivirana_varijabla naziv="DomainObject.Predmet.SudioniciListNazivOIB_1">
      <item>, OIB 03744308136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54835B-4771-4A2E-B600-45C4FFCD57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3134</properties:Characters>
  <properties:Lines>94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2017-12-11T11:28:00Z</dcterms:created>
  <dc:creator>Korisnik</dc:creator>
  <cp:lastModifiedBy>Gordana Harc</cp:lastModifiedBy>
  <cp:lastPrinted>2017-12-11T11:25:00Z</cp:lastPrinted>
  <dcterms:modified xmlns:xsi="http://www.w3.org/2001/XMLSchema-instance" xsi:type="dcterms:W3CDTF">2017-12-12T06:54:00Z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