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863E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D4531">
                    <w:rPr>
                      <w:sz w:val="22"/>
                      <w:szCs w:val="22"/>
                    </w:rPr>
                    <w:t>11</w:t>
                  </w:r>
                  <w:r w:rsidR="00BB77E5">
                    <w:rPr>
                      <w:sz w:val="22"/>
                      <w:szCs w:val="22"/>
                    </w:rPr>
                    <w:t>60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0D4531">
                    <w:rPr>
                      <w:sz w:val="22"/>
                      <w:szCs w:val="22"/>
                    </w:rPr>
                    <w:t>1</w:t>
                  </w:r>
                  <w:r w:rsidR="00BB77E5">
                    <w:rPr>
                      <w:sz w:val="22"/>
                      <w:szCs w:val="22"/>
                    </w:rPr>
                    <w:t>1</w:t>
                  </w:r>
                  <w:r w:rsidR="000D453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1302a5" w14:paraId="91302a5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BB77E5">
        <w:t>SEDMA ŠANSA j. d.o.o. OIB: 22671540044, MBS: 080915083, Sesvete, Ladislava Šabana 30</w:t>
      </w:r>
      <w:r w:rsidR="00430378">
        <w:t>,</w:t>
      </w:r>
      <w:r>
        <w:t xml:space="preserve">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BB77E5">
        <w:t>SEDMA ŠANSA j. d.o.o. OIB: 22671540044, MBS: 080915083, Sesvete, Ladislava Šabana 30.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680C10">
        <w:t>Ivan Mikić, OIB: 72220905423, Nova Gradiška, Gundulićeva bb</w:t>
      </w:r>
      <w:r w:rsidR="004306FE">
        <w:t>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BB77E5">
        <w:t>SEDMA ŠANSA j. d.o.o. OIB: 22671540044, MBS: 080915083, Sesvete, Ladislava Šabana 30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680C10">
        <w:t>Mariju Čulini</w:t>
      </w:r>
      <w:r w:rsidR="004306FE">
        <w:t>,</w:t>
      </w:r>
      <w:r w:rsidRPr="0060783B">
        <w:t xml:space="preserve"> </w:t>
      </w:r>
      <w:r w:rsidR="00242672">
        <w:t xml:space="preserve">OIB: </w:t>
      </w:r>
      <w:r w:rsidR="00680C10">
        <w:t>05939050085</w:t>
      </w:r>
      <w:r w:rsidR="00635D19">
        <w:t xml:space="preserve"> </w:t>
      </w:r>
      <w:r w:rsidR="00680C10">
        <w:t>Zagreb, Južna 38</w:t>
      </w:r>
      <w:r w:rsidR="00726765">
        <w:rPr>
          <w:bCs/>
        </w:rPr>
        <w:t>,</w:t>
      </w:r>
      <w:r w:rsidRPr="0060783B">
        <w:t xml:space="preserve"> da izvrši pregled, izlučivanje </w:t>
      </w:r>
      <w:r w:rsidR="00F46D52">
        <w:t>i pohranu arhivskog i registratu</w:t>
      </w:r>
      <w:r w:rsidRPr="0060783B">
        <w:t>rnog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680C10">
        <w:t>16. rujna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430378">
        <w:t xml:space="preserve"> </w:t>
      </w:r>
      <w:r w:rsidR="00680C10">
        <w:t>35.761,81</w:t>
      </w:r>
      <w:r w:rsidRPr="00995FB2">
        <w:t xml:space="preserve"> kn, te da ima  </w:t>
      </w:r>
      <w:r w:rsidR="00680C10">
        <w:t>četiri zaposlena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 w:rsidRPr="00995FB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E60E20" w:rsidP="00924A89" w:rsidR="00E60E20">
      <w:pPr>
        <w:ind w:firstLine="1428"/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>Prema dopisu FINE od</w:t>
      </w:r>
      <w:r w:rsidR="00680C10">
        <w:t xml:space="preserve"> 19. prosinca 2016. i 1</w:t>
      </w:r>
      <w:r w:rsidR="0024129B">
        <w:t xml:space="preserve">. </w:t>
      </w:r>
      <w:r w:rsidR="005731C8">
        <w:t>lipnja 2018.</w:t>
      </w:r>
      <w:r w:rsidRPr="00BB04F8">
        <w:t xml:space="preserve"> proizlazi kako u cijelosti ostaje kod navoda iz prijedloga za otvaranje stečajnog postupka te jamči da su podaci o danima i iznosima neizvršenih osnova za plaćanje u prijedlogu za otvaranje stečajnog postupka od </w:t>
      </w:r>
      <w:r w:rsidR="00680C10">
        <w:t>19. rujna 2016.</w:t>
      </w:r>
      <w:r w:rsidRPr="00BB04F8">
        <w:t xml:space="preserve"> istovjetni s podacima u Očevidniku redoslijeda osnova za plaćanje i da dužnik na dan </w:t>
      </w:r>
      <w:r w:rsidR="00680C10">
        <w:t>16. rujna 2016</w:t>
      </w:r>
      <w:r w:rsidRPr="00BB04F8">
        <w:t xml:space="preserve">. u Očevidniku redoslijeda osnova za plaćanje ima neizvršene osnove za plaćanje u neprekinutom razdoblju od 120 dana  u ukupnom iznosu od </w:t>
      </w:r>
      <w:r w:rsidR="00680C10">
        <w:t>35.761,81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924A89">
      <w:pPr>
        <w:jc w:val="both"/>
      </w:pPr>
      <w:r>
        <w:tab/>
      </w:r>
      <w:r>
        <w:tab/>
        <w:t xml:space="preserve">Privremeni stečajni upravitelj je sačinio pisano izvješće od </w:t>
      </w:r>
      <w:r w:rsidR="009376F6">
        <w:t>2</w:t>
      </w:r>
      <w:r w:rsidR="00680C10">
        <w:t>1</w:t>
      </w:r>
      <w:r>
        <w:t xml:space="preserve">. lipnja 2018. u kojem navodi </w:t>
      </w:r>
      <w:r w:rsidR="00924A89">
        <w:t>da postoji stečajni razlog nesposobnosti za plaćanje i da dužnik ne raspolaže financijskom niti materijalnom imovinom koja bi sačinjavala stečajnu masu</w:t>
      </w:r>
      <w:r w:rsidR="0027607D">
        <w:t xml:space="preserve"> </w:t>
      </w:r>
      <w:r w:rsidR="00E60E20">
        <w:t>te</w:t>
      </w:r>
      <w:r w:rsidR="00924A89">
        <w:t xml:space="preserve"> predlaže pozvati zainteresirane osobe na uplatu troškova u iznosu od </w:t>
      </w:r>
      <w:r w:rsidR="00680C10">
        <w:t>22.142,50</w:t>
      </w:r>
      <w:r w:rsidR="00924A89">
        <w:t xml:space="preserve"> kn. Na ročištu održanom </w:t>
      </w:r>
      <w:r w:rsidR="00680C10">
        <w:t>3</w:t>
      </w:r>
      <w:r w:rsidR="00924A89">
        <w:t>. srpnja 2018. stečajni upravitelj je ostao u cijelosti kod svojega izvješća a zastupnik ŽDO Osijek nije imao primjedbe na izvješće privremenog stečajnog upravitelja i suglasan je s istim.</w:t>
      </w:r>
    </w:p>
    <w:p w:rsidRDefault="00924A89" w:rsidP="00242672" w:rsidR="008D3C38" w:rsidRPr="00BB04F8">
      <w:pPr>
        <w:jc w:val="both"/>
      </w:pPr>
      <w:r>
        <w:t xml:space="preserve"> </w:t>
      </w:r>
    </w:p>
    <w:p w:rsidRDefault="00242672" w:rsidP="00102AFF" w:rsid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 xml:space="preserve">g stečajnog postupka u iznosu </w:t>
      </w:r>
      <w:r w:rsidR="00680C10">
        <w:t>22.142,50</w:t>
      </w:r>
      <w:r>
        <w:t xml:space="preserve"> kn, u smislu odredbe članka 114. stavak 1. SZ-a a za troškove i nagradu stečajnom upravitelju te naknadu FINI. </w:t>
      </w:r>
    </w:p>
    <w:p w:rsidRDefault="00E60E20" w:rsidP="00102AFF" w:rsidR="00E60E20" w:rsidRPr="0060783B">
      <w:pPr>
        <w:ind w:firstLine="142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3313F5">
        <w:t>3</w:t>
      </w:r>
      <w:r w:rsidR="00F27B27">
        <w:t>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3313F5">
        <w:t>22.142,50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9376F6" w:rsidR="0060783B">
      <w:pPr>
        <w:ind w:firstLine="1416"/>
        <w:jc w:val="both"/>
      </w:pPr>
      <w:r w:rsidRPr="0060783B">
        <w:t>Nakon bezuspješnog proteka roka za uplatu zatraženoga predujma troškova, te uvida u dokumentaciju u spisu i to Izvadak iz</w:t>
      </w:r>
      <w:r w:rsidR="00F65C21">
        <w:t xml:space="preserve"> sudskog registra; </w:t>
      </w:r>
      <w:r w:rsidR="003313F5">
        <w:t xml:space="preserve">u Dopis FINE od 19. prosinca 2016. i 1. lipnja 2018..; u Izvješće privremenog stečajnog upravitelja od 21. lipnja 2018.; </w:t>
      </w:r>
      <w:r w:rsidR="00194E18">
        <w:t xml:space="preserve">u </w:t>
      </w:r>
      <w:r w:rsidR="003313F5">
        <w:t xml:space="preserve"> Dopis Zemljišno knjižnog odjela od 12. lipnja 2018. </w:t>
      </w:r>
      <w:r w:rsidR="009376F6">
        <w:t>s</w:t>
      </w:r>
      <w:r w:rsidRPr="0060783B">
        <w:t>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194E18" w:rsidP="009376F6" w:rsidR="00194E18" w:rsidRPr="0060783B">
      <w:pPr>
        <w:ind w:firstLine="1416"/>
        <w:jc w:val="both"/>
      </w:pPr>
    </w:p>
    <w:p w:rsidRDefault="0060783B" w:rsidP="0060783B" w:rsid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DB06B7" w:rsidP="0060783B" w:rsidR="00DB06B7" w:rsidRPr="0060783B">
      <w:pPr>
        <w:jc w:val="center"/>
      </w:pPr>
    </w:p>
    <w:p w:rsidRDefault="00E24791" w:rsidP="0060783B" w:rsidR="0060783B">
      <w:pPr>
        <w:jc w:val="both"/>
      </w:pPr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51B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</w:t>
    </w:r>
    <w:r w:rsidR="00680C10">
      <w:t>60</w:t>
    </w:r>
    <w:r w:rsidR="00242672">
      <w:t>/</w:t>
    </w:r>
    <w:r>
      <w:t>201</w:t>
    </w:r>
    <w:r w:rsidR="00242672">
      <w:t>7</w:t>
    </w:r>
    <w:r w:rsidR="000D453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4531"/>
    <w:rsid w:val="000E3CD9"/>
    <w:rsid w:val="000F467E"/>
    <w:rsid w:val="00102AFF"/>
    <w:rsid w:val="001172AF"/>
    <w:rsid w:val="00122B97"/>
    <w:rsid w:val="00134357"/>
    <w:rsid w:val="0013588C"/>
    <w:rsid w:val="00137561"/>
    <w:rsid w:val="00143005"/>
    <w:rsid w:val="00152A7A"/>
    <w:rsid w:val="00160245"/>
    <w:rsid w:val="001716CD"/>
    <w:rsid w:val="00173293"/>
    <w:rsid w:val="001839F9"/>
    <w:rsid w:val="00194E18"/>
    <w:rsid w:val="001D7DC0"/>
    <w:rsid w:val="001E315F"/>
    <w:rsid w:val="001F3355"/>
    <w:rsid w:val="0024129B"/>
    <w:rsid w:val="00242672"/>
    <w:rsid w:val="002555BE"/>
    <w:rsid w:val="00274EC6"/>
    <w:rsid w:val="0027607D"/>
    <w:rsid w:val="003110DD"/>
    <w:rsid w:val="003313F5"/>
    <w:rsid w:val="00361BFF"/>
    <w:rsid w:val="00364EB7"/>
    <w:rsid w:val="003908EC"/>
    <w:rsid w:val="003C7F57"/>
    <w:rsid w:val="003E4468"/>
    <w:rsid w:val="00400D51"/>
    <w:rsid w:val="004049C3"/>
    <w:rsid w:val="00430378"/>
    <w:rsid w:val="004306FE"/>
    <w:rsid w:val="00463C3F"/>
    <w:rsid w:val="004A5B00"/>
    <w:rsid w:val="005157C4"/>
    <w:rsid w:val="005225A9"/>
    <w:rsid w:val="005260B0"/>
    <w:rsid w:val="005334A7"/>
    <w:rsid w:val="0053651B"/>
    <w:rsid w:val="00545679"/>
    <w:rsid w:val="005731C8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35D19"/>
    <w:rsid w:val="006414F4"/>
    <w:rsid w:val="00667351"/>
    <w:rsid w:val="00680C10"/>
    <w:rsid w:val="00681766"/>
    <w:rsid w:val="00692719"/>
    <w:rsid w:val="00696430"/>
    <w:rsid w:val="006B1CD3"/>
    <w:rsid w:val="006E7282"/>
    <w:rsid w:val="006F34FA"/>
    <w:rsid w:val="00707BD2"/>
    <w:rsid w:val="00720319"/>
    <w:rsid w:val="00726765"/>
    <w:rsid w:val="00740D9B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863EE"/>
    <w:rsid w:val="008912F6"/>
    <w:rsid w:val="008D1548"/>
    <w:rsid w:val="008D3C38"/>
    <w:rsid w:val="008D7FA0"/>
    <w:rsid w:val="0090773D"/>
    <w:rsid w:val="009158AC"/>
    <w:rsid w:val="00924A89"/>
    <w:rsid w:val="00927558"/>
    <w:rsid w:val="009376F6"/>
    <w:rsid w:val="00947F82"/>
    <w:rsid w:val="00977004"/>
    <w:rsid w:val="0098188E"/>
    <w:rsid w:val="009C4D46"/>
    <w:rsid w:val="00A324F9"/>
    <w:rsid w:val="00A33888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BB77E5"/>
    <w:rsid w:val="00C05BEE"/>
    <w:rsid w:val="00C13E72"/>
    <w:rsid w:val="00C24C2D"/>
    <w:rsid w:val="00C3258D"/>
    <w:rsid w:val="00C5013A"/>
    <w:rsid w:val="00C6364D"/>
    <w:rsid w:val="00C657DA"/>
    <w:rsid w:val="00C82963"/>
    <w:rsid w:val="00CA7F62"/>
    <w:rsid w:val="00CB16AA"/>
    <w:rsid w:val="00CC1E31"/>
    <w:rsid w:val="00CC6607"/>
    <w:rsid w:val="00D04D90"/>
    <w:rsid w:val="00D2101F"/>
    <w:rsid w:val="00D25127"/>
    <w:rsid w:val="00D6060B"/>
    <w:rsid w:val="00D61325"/>
    <w:rsid w:val="00D668C9"/>
    <w:rsid w:val="00D71279"/>
    <w:rsid w:val="00D87EF8"/>
    <w:rsid w:val="00D920BA"/>
    <w:rsid w:val="00DB06B7"/>
    <w:rsid w:val="00DF2CDA"/>
    <w:rsid w:val="00E06E83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65C21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6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5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5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5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5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6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5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5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5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5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St-1160/2017-11</izvorni_sadrzaj>
    <derivirana_varijabla naziv="DomainObject.Oznaka_1">St-1160/2017-11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St-1160/2017</izvorni_sadrzaj>
    <derivirana_varijabla naziv="DomainObject.Predmet.OznakaBroj_1">St-1160/2017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11b Zakona o sudovima</izvorni_sadrzaj>
    <derivirana_varijabla naziv="DomainObject.Predmet.PrimjedbaSuca_1">čl. 11b Zakona o sudovima</derivirana_varijabla>
  </DomainObject.Predmet.PrimjedbaSuca>
  <DomainObject.Predmet.ProtustrankaFormated>
    <izvorni_sadrzaj>  SEDMA ŠANSA j.d.o.o. za usluge</izvorni_sadrzaj>
    <derivirana_varijabla naziv="DomainObject.Predmet.ProtustrankaFormated_1">  SEDMA ŠANSA j.d.o.o. za usluge</derivirana_varijabla>
  </DomainObject.Predmet.ProtustrankaFormated>
  <DomainObject.Predmet.ProtustrankaFormatedOIB>
    <izvorni_sadrzaj>  SEDMA ŠANSA j.d.o.o. za usluge, OIB 22671540044</izvorni_sadrzaj>
    <derivirana_varijabla naziv="DomainObject.Predmet.ProtustrankaFormatedOIB_1">  SEDMA ŠANSA j.d.o.o. za usluge, OIB 22671540044</derivirana_varijabla>
  </DomainObject.Predmet.ProtustrankaFormatedOIB>
  <DomainObject.Predmet.ProtustrankaFormatedWithAdress>
    <izvorni_sadrzaj> SEDMA ŠANSA j.d.o.o. za usluge, Ladislava Šabana 30, 10360 Sesvete</izvorni_sadrzaj>
    <derivirana_varijabla naziv="DomainObject.Predmet.ProtustrankaFormatedWithAdress_1"> SEDMA ŠANSA j.d.o.o. za usluge, Ladislava Šabana 30, 10360 Sesvete</derivirana_varijabla>
  </DomainObject.Predmet.ProtustrankaFormatedWithAdress>
  <DomainObject.Predmet.ProtustrankaFormatedWithAdressOIB>
    <izvorni_sadrzaj> SEDMA ŠANSA j.d.o.o. za usluge, OIB 22671540044, Ladislava Šabana 30, 10360 Sesvete</izvorni_sadrzaj>
    <derivirana_varijabla naziv="DomainObject.Predmet.ProtustrankaFormatedWithAdressOIB_1"> SEDMA ŠANSA j.d.o.o. za usluge, OIB 22671540044, Ladislava Šabana 30, 10360 Sesvete</derivirana_varijabla>
  </DomainObject.Predmet.ProtustrankaFormatedWithAdressOIB>
  <DomainObject.Predmet.ProtustrankaWithAdress>
    <izvorni_sadrzaj>SEDMA ŠANSA j.d.o.o. za usluge Ladislava Šabana 30, 10360 Sesvete</izvorni_sadrzaj>
    <derivirana_varijabla naziv="DomainObject.Predmet.ProtustrankaWithAdress_1">SEDMA ŠANSA j.d.o.o. za usluge Ladislava Šabana 30, 10360 Sesvete</derivirana_varijabla>
  </DomainObject.Predmet.ProtustrankaWithAdress>
  <DomainObject.Predmet.ProtustrankaWithAdressOIB>
    <izvorni_sadrzaj>SEDMA ŠANSA j.d.o.o. za usluge, OIB 22671540044, Ladislava Šabana 30, 10360 Sesvete</izvorni_sadrzaj>
    <derivirana_varijabla naziv="DomainObject.Predmet.ProtustrankaWithAdressOIB_1">SEDMA ŠANSA j.d.o.o. za usluge, OIB 22671540044, Ladislava Šabana 30, 10360 Sesvete</derivirana_varijabla>
  </DomainObject.Predmet.ProtustrankaWithAdressOIB>
  <DomainObject.Predmet.ProtustrankaNazivFormated>
    <izvorni_sadrzaj>SEDMA ŠANSA j.d.o.o. za usluge</izvorni_sadrzaj>
    <derivirana_varijabla naziv="DomainObject.Predmet.ProtustrankaNazivFormated_1">SEDMA ŠANSA j.d.o.o. za usluge</derivirana_varijabla>
  </DomainObject.Predmet.ProtustrankaNazivFormated>
  <DomainObject.Predmet.ProtustrankaNazivFormatedOIB>
    <izvorni_sadrzaj>SEDMA ŠANSA j.d.o.o. za usluge, OIB 22671540044</izvorni_sadrzaj>
    <derivirana_varijabla naziv="DomainObject.Predmet.ProtustrankaNazivFormatedOIB_1">SEDMA ŠANSA j.d.o.o. za usluge, OIB 22671540044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SEDMA ŠANSA j.d.o.o. za usluge</item>
    </izvorni_sadrzaj>
    <derivirana_varijabla naziv="DomainObject.Predmet.ProtuStrankaListFormated_1">
      <item>SEDMA ŠANSA j.d.o.o. za usluge</item>
    </derivirana_varijabla>
  </DomainObject.Predmet.ProtuStrankaListFormated>
  <DomainObject.Predmet.ProtuStrankaListFormatedOIB>
    <izvorni_sadrzaj>
      <item>SEDMA ŠANSA j.d.o.o. za usluge, OIB 22671540044</item>
    </izvorni_sadrzaj>
    <derivirana_varijabla naziv="DomainObject.Predmet.ProtuStrankaListFormatedOIB_1">
      <item>SEDMA ŠANSA j.d.o.o. za usluge, OIB 22671540044</item>
    </derivirana_varijabla>
  </DomainObject.Predmet.ProtuStrankaListFormatedOIB>
  <DomainObject.Predmet.ProtuStrankaListFormatedWithAdress>
    <izvorni_sadrzaj>
      <item>SEDMA ŠANSA j.d.o.o. za usluge, Ladislava Šabana 30, 10360 Sesvete</item>
    </izvorni_sadrzaj>
    <derivirana_varijabla naziv="DomainObject.Predmet.ProtuStrankaListFormatedWithAdress_1">
      <item>SEDMA ŠANSA j.d.o.o. za usluge, Ladislava Šabana 30, 10360 Sesvete</item>
    </derivirana_varijabla>
  </DomainObject.Predmet.ProtuStrankaListFormatedWithAdress>
  <DomainObject.Predmet.ProtuStrankaListFormatedWithAdressOIB>
    <izvorni_sadrzaj>
      <item>SEDMA ŠANSA j.d.o.o. za usluge, OIB 22671540044, Ladislava Šabana 30, 10360 Sesvete</item>
    </izvorni_sadrzaj>
    <derivirana_varijabla naziv="DomainObject.Predmet.ProtuStrankaListFormatedWithAdressOIB_1">
      <item>SEDMA ŠANSA j.d.o.o. za usluge, OIB 22671540044, Ladislava Šabana 30, 10360 Sesvete</item>
    </derivirana_varijabla>
  </DomainObject.Predmet.ProtuStrankaListFormatedWithAdressOIB>
  <DomainObject.Predmet.ProtuStrankaListNazivFormated>
    <izvorni_sadrzaj>
      <item>SEDMA ŠANSA j.d.o.o. za usluge</item>
    </izvorni_sadrzaj>
    <derivirana_varijabla naziv="DomainObject.Predmet.ProtuStrankaListNazivFormated_1">
      <item>SEDMA ŠANSA j.d.o.o. za usluge</item>
    </derivirana_varijabla>
  </DomainObject.Predmet.ProtuStrankaListNazivFormated>
  <DomainObject.Predmet.ProtuStrankaListNazivFormatedOIB>
    <izvorni_sadrzaj>
      <item>SEDMA ŠANSA j.d.o.o. za usluge, OIB 22671540044</item>
    </izvorni_sadrzaj>
    <derivirana_varijabla naziv="DomainObject.Predmet.ProtuStrankaListNazivFormatedOIB_1">
      <item>SEDMA ŠANSA j.d.o.o. za usluge, OIB 22671540044</item>
    </derivirana_varijabla>
  </DomainObject.Predmet.ProtuStrankaListNazivFormatedOIB>
  <DomainObject.Predmet.OstaliListFormated>
    <izvorni_sadrzaj>
      <item>Mario Čulina</item>
      <item>ŽDO</item>
    </izvorni_sadrzaj>
    <derivirana_varijabla naziv="DomainObject.Predmet.OstaliListFormated_1">
      <item>Mario Čulina</item>
      <item>ŽDO</item>
    </derivirana_varijabla>
  </DomainObject.Predmet.OstaliListFormated>
  <DomainObject.Predmet.OstaliListFormatedOIB>
    <izvorni_sadrzaj>
      <item>Mario Čulina, OIB 05939050085</item>
      <item>ŽDO</item>
    </izvorni_sadrzaj>
    <derivirana_varijabla naziv="DomainObject.Predmet.OstaliListFormatedOIB_1">
      <item>Mario Čulina, OIB 05939050085</item>
      <item>ŽDO</item>
    </derivirana_varijabla>
  </DomainObject.Predmet.OstaliListFormatedOIB>
  <DomainObject.Predmet.OstaliListFormatedWithAdress>
    <izvorni_sadrzaj>
      <item>Mario Čulina, Južna 38, 10000 Zagreb</item>
      <item>ŽDO</item>
    </izvorni_sadrzaj>
    <derivirana_varijabla naziv="DomainObject.Predmet.OstaliListFormatedWithAdress_1">
      <item>Mario Čulina, Južna 38, 10000 Zagreb</item>
      <item>ŽDO</item>
    </derivirana_varijabla>
  </DomainObject.Predmet.OstaliListFormatedWithAdress>
  <DomainObject.Predmet.OstaliListFormatedWithAdressOIB>
    <izvorni_sadrzaj>
      <item>Mario Čulina, OIB 05939050085, Južna 38, 10000 Zagreb</item>
      <item>ŽDO</item>
    </izvorni_sadrzaj>
    <derivirana_varijabla naziv="DomainObject.Predmet.OstaliListFormatedWithAdressOIB_1">
      <item>Mario Čulina, OIB 05939050085, Južna 38, 10000 Zagreb</item>
      <item>ŽDO</item>
    </derivirana_varijabla>
  </DomainObject.Predmet.OstaliListFormatedWithAdressOIB>
  <DomainObject.Predmet.OstaliListNazivFormated>
    <izvorni_sadrzaj>
      <item>Mario Čulina</item>
      <item>ŽDO</item>
    </izvorni_sadrzaj>
    <derivirana_varijabla naziv="DomainObject.Predmet.OstaliListNazivFormated_1">
      <item>Mario Čulina</item>
      <item>ŽDO</item>
    </derivirana_varijabla>
  </DomainObject.Predmet.OstaliListNazivFormated>
  <DomainObject.Predmet.OstaliListNazivFormatedOIB>
    <izvorni_sadrzaj>
      <item>Mario Čulina, OIB 05939050085</item>
      <item>ŽDO</item>
    </izvorni_sadrzaj>
    <derivirana_varijabla naziv="DomainObject.Predmet.OstaliListNazivFormatedOIB_1">
      <item>Mario Čulina, OIB 05939050085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St-1160/2017-11</izvorni_sadrzaj>
    <derivirana_varijabla naziv="DomainObject.PoslovniBrojDokumenta_1">St-1160/2017-11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SEDMA ŠANSA j.d.o.o. za usluge</izvorni_sadrzaj>
    <derivirana_varijabla naziv="DomainObject.Predmet.ProtustrankaIDrugi_1">SEDMA ŠANSA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SEDMA ŠANSA j.d.o.o. za usluge, OIB 22671540044, Ladislava Šabana 30, 10360 Sesvete</izvorni_sadrzaj>
    <derivirana_varijabla naziv="DomainObject.Predmet.ProtustrankaIDrugiAdressOIB_1">SEDMA ŠANSA j.d.o.o. za usluge, OIB 22671540044, Ladislava Šabana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SEDMA ŠANSA j.d.o.o. za usluge</item>
      <item>FINA Regionalni centar Zagreb</item>
      <item>Mario Čulina</item>
      <item>ŽDO</item>
    </izvorni_sadrzaj>
    <derivirana_varijabla naziv="DomainObject.Predmet.SudioniciListNaziv_1">
      <item>SEDMA ŠANSA j.d.o.o. za usluge</item>
      <item>FINA Regionalni centar Zagreb</item>
      <item>Mario Čulina</item>
      <item>ŽDO</item>
    </derivirana_varijabla>
  </DomainObject.Predmet.SudioniciListNaziv>
  <DomainObject.Predmet.SudioniciListAdressOIB>
    <izvorni_sadrzaj>
      <item>SEDMA ŠANSA j.d.o.o. za usluge, OIB 22671540044, Ladislava Šabana 30,10360 Sesvete</item>
      <item>FINA Regionalni centar Zagreb, OIB 85821130368, Trg svibanjskih žrtava 1995. br. 1,10000 Zagreb</item>
      <item>Mario Čulina, OIB 05939050085, Južna 38,10000 Zagreb</item>
      <item>ŽDO</item>
    </izvorni_sadrzaj>
    <derivirana_varijabla naziv="DomainObject.Predmet.SudioniciListAdressOIB_1">
      <item>SEDMA ŠANSA j.d.o.o. za usluge, OIB 22671540044, Ladislava Šabana 30,10360 Sesvete</item>
      <item>FINA Regionalni centar Zagreb, OIB 85821130368, Trg svibanjskih žrtava 1995. br. 1,10000 Zagreb</item>
      <item>Mario Čulina, OIB 05939050085, Južna 38,10000 Zagreb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22671540044</item>
      <item>, OIB 85821130368</item>
      <item>, OIB 05939050085</item>
      <item>, OIB null</item>
    </izvorni_sadrzaj>
    <derivirana_varijabla naziv="DomainObject.Predmet.SudioniciListNazivOIB_1">
      <item>, OIB 22671540044</item>
      <item>, OIB 85821130368</item>
      <item>, OIB 05939050085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C6BA7-54EE-40DE-A434-5D7ED2850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4250</properties:Characters>
  <properties:Lines>115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2018-07-30T08:51:00Z</dcterms:created>
  <dc:creator>Snježana Andrijanić</dc:creator>
  <cp:lastModifiedBy>Snježana Andrijanić</cp:lastModifiedBy>
  <cp:lastPrinted>2018-07-30T08:50:00Z</cp:lastPrinted>
  <dcterms:modified xmlns:xsi="http://www.w3.org/2001/XMLSchema-instance" xsi:type="dcterms:W3CDTF">2018-07-30T11:50:00Z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St-1160/2017-11 / Odluka - Rješenje - otvaranje i zaključenje stečajnog postupka (čl. 132) (St-1160-18 otvori-zatvori, nema imovine.docx)</vt:lpwstr>
  </prop:property>
  <prop:property name="CC_coloring" pid="5" fmtid="{D5CDD505-2E9C-101B-9397-08002B2CF9AE}">
    <vt:bool>false</vt:bool>
  </prop:property>
</prop:Properties>
</file>