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a9ff" w14:paraId="986a9ff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8834D9">
        <w:rPr>
          <w:rFonts w:hAnsi="Times New Roman" w:ascii="Times New Roman"/>
          <w:sz w:val="24"/>
        </w:rPr>
        <w:t>411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8834D9">
        <w:rPr>
          <w:rFonts w:hAnsi="Times New Roman" w:ascii="Times New Roman"/>
          <w:sz w:val="24"/>
          <w:szCs w:val="24"/>
        </w:rPr>
        <w:t xml:space="preserve">TLM TVORNICA LAKIH METEALA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8834D9">
        <w:rPr>
          <w:rFonts w:hAnsi="Times New Roman" w:ascii="Times New Roman"/>
          <w:sz w:val="24"/>
          <w:szCs w:val="24"/>
        </w:rPr>
        <w:t>Šibenik, Ulica Narodnog preporoda 12, Šibenik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8834D9" w:rsidRPr="008834D9">
        <w:rPr>
          <w:rFonts w:hAnsi="Times New Roman" w:ascii="Times New Roman"/>
          <w:sz w:val="24"/>
          <w:szCs w:val="24"/>
        </w:rPr>
        <w:t>71112635487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F72A23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F72A2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8834D9">
        <w:rPr>
          <w:rFonts w:hAnsi="Times New Roman" w:ascii="Times New Roman"/>
          <w:sz w:val="24"/>
        </w:rPr>
        <w:t>15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72A23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72A23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8834D9">
        <w:rPr>
          <w:rFonts w:hAnsi="Times New Roman" w:ascii="Times New Roman"/>
          <w:sz w:val="24"/>
          <w:szCs w:val="24"/>
        </w:rPr>
        <w:t>25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F72A23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F72A2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8834D9">
        <w:rPr>
          <w:rFonts w:hAnsi="Times New Roman" w:ascii="Times New Roman"/>
          <w:sz w:val="24"/>
        </w:rPr>
        <w:t>17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</w:t>
      </w:r>
      <w:r w:rsidR="00F72A23">
        <w:rPr>
          <w:rFonts w:hAnsi="Times New Roman" w:ascii="Times New Roman"/>
          <w:sz w:val="24"/>
        </w:rPr>
        <w:t>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F72A23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8834D9">
        <w:rPr>
          <w:rFonts w:hAnsi="Times New Roman" w:ascii="Times New Roman"/>
          <w:sz w:val="24"/>
          <w:szCs w:val="24"/>
        </w:rPr>
        <w:t>27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D63F8C" w:rsidP="008239E9" w:rsidR="00D63F8C" w:rsidRPr="00D63F8C">
      <w:pPr>
        <w:jc w:val="right"/>
        <w:rPr>
          <w:rFonts w:hAnsi="Times New Roman" w:ascii="Times New Roman"/>
          <w:sz w:val="24"/>
          <w:szCs w:val="24"/>
        </w:rPr>
      </w:pPr>
      <w:r w:rsidRPr="00D63F8C">
        <w:rPr>
          <w:rFonts w:hAnsi="Times New Roman" w:ascii="Times New Roman"/>
          <w:sz w:val="24"/>
          <w:szCs w:val="24"/>
        </w:rPr>
        <w:t>Stečajna sutkinja:</w:t>
      </w:r>
    </w:p>
    <w:p w:rsidRDefault="00D63F8C" w:rsidP="008239E9" w:rsidR="00D63F8C" w:rsidRPr="00D63F8C">
      <w:pPr>
        <w:jc w:val="right"/>
        <w:rPr>
          <w:rFonts w:hAnsi="Times New Roman" w:ascii="Times New Roman"/>
          <w:sz w:val="24"/>
          <w:szCs w:val="24"/>
        </w:rPr>
      </w:pP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</w:r>
      <w:r w:rsidRPr="00D63F8C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239E9" w:rsid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8834D9" w:rsidP="008834D9" w:rsidR="008834D9" w:rsidRPr="008834D9">
      <w:pPr>
        <w:ind w:firstLine="360"/>
        <w:rPr>
          <w:rFonts w:hAnsi="Times New Roman" w:ascii="Times New Roman"/>
          <w:sz w:val="24"/>
          <w:szCs w:val="24"/>
        </w:rPr>
      </w:pPr>
      <w:r w:rsidRPr="008834D9">
        <w:rPr>
          <w:rFonts w:hAnsi="Times New Roman" w:ascii="Times New Roman"/>
          <w:sz w:val="24"/>
          <w:szCs w:val="24"/>
        </w:rPr>
        <w:t xml:space="preserve">Dostaviti: </w:t>
      </w:r>
    </w:p>
    <w:p w:rsidRDefault="008834D9" w:rsidP="008834D9" w:rsidR="008834D9" w:rsidRPr="008834D9">
      <w:pPr>
        <w:pStyle w:val="Tijeloteksta"/>
        <w:numPr>
          <w:ilvl w:val="0"/>
          <w:numId w:val="4"/>
        </w:numPr>
        <w:rPr>
          <w:szCs w:val="24"/>
        </w:rPr>
      </w:pPr>
      <w:r w:rsidRPr="008834D9">
        <w:rPr>
          <w:szCs w:val="24"/>
        </w:rPr>
        <w:t xml:space="preserve">dužniku TLM TVORNICA LAKIH METALA d.d. Šibenik, Ulica Narodnog preporoda 12 </w:t>
      </w:r>
    </w:p>
    <w:p w:rsidRDefault="008834D9" w:rsidP="008834D9" w:rsidR="008834D9" w:rsidRPr="008834D9">
      <w:pPr>
        <w:pStyle w:val="Tijeloteksta"/>
        <w:numPr>
          <w:ilvl w:val="0"/>
          <w:numId w:val="4"/>
        </w:numPr>
        <w:rPr>
          <w:szCs w:val="24"/>
        </w:rPr>
      </w:pPr>
      <w:r w:rsidRPr="008834D9">
        <w:rPr>
          <w:szCs w:val="24"/>
        </w:rPr>
        <w:t>NIKOLA RAK, Šibenik, Težačka 15, i na e-oglasnu ploču suda</w:t>
      </w:r>
    </w:p>
    <w:p w:rsidRDefault="008834D9" w:rsidP="008834D9" w:rsidR="008834D9" w:rsidRPr="008834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8834D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8834D9" w:rsidP="008834D9" w:rsidR="008834D9" w:rsidRPr="008834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8834D9">
        <w:rPr>
          <w:rFonts w:hAnsi="Times New Roman" w:ascii="Times New Roman"/>
          <w:sz w:val="24"/>
          <w:szCs w:val="24"/>
        </w:rPr>
        <w:t>e-oglasna ploča</w:t>
      </w:r>
    </w:p>
    <w:p w:rsidRDefault="008834D9" w:rsidP="008834D9" w:rsidR="008834D9" w:rsidRPr="008834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8834D9">
        <w:rPr>
          <w:rFonts w:hAnsi="Times New Roman" w:ascii="Times New Roman"/>
          <w:sz w:val="24"/>
          <w:szCs w:val="24"/>
        </w:rPr>
        <w:t>u spis</w:t>
      </w:r>
    </w:p>
    <w:p w:rsidRDefault="00501334" w:rsidP="004B39D9" w:rsidR="00501334" w:rsidRPr="00F42F5E">
      <w:pPr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63FD5"/>
    <w:rsid w:val="003E2DDC"/>
    <w:rsid w:val="00453AA0"/>
    <w:rsid w:val="004728C2"/>
    <w:rsid w:val="00485DA2"/>
    <w:rsid w:val="00490080"/>
    <w:rsid w:val="004B39D9"/>
    <w:rsid w:val="004B7316"/>
    <w:rsid w:val="00501334"/>
    <w:rsid w:val="0053541E"/>
    <w:rsid w:val="00683A0B"/>
    <w:rsid w:val="006C3A18"/>
    <w:rsid w:val="006D5987"/>
    <w:rsid w:val="007E044B"/>
    <w:rsid w:val="007F254C"/>
    <w:rsid w:val="008239E9"/>
    <w:rsid w:val="00856795"/>
    <w:rsid w:val="008834D9"/>
    <w:rsid w:val="008C5FED"/>
    <w:rsid w:val="008E1367"/>
    <w:rsid w:val="008E2D0C"/>
    <w:rsid w:val="00910152"/>
    <w:rsid w:val="00915A59"/>
    <w:rsid w:val="00924CBC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F3817"/>
    <w:rsid w:val="00D00AF0"/>
    <w:rsid w:val="00D03C74"/>
    <w:rsid w:val="00D509F3"/>
    <w:rsid w:val="00D63F8C"/>
    <w:rsid w:val="00DC1106"/>
    <w:rsid w:val="00DC551A"/>
    <w:rsid w:val="00E62106"/>
    <w:rsid w:val="00EB25A6"/>
    <w:rsid w:val="00EF75D8"/>
    <w:rsid w:val="00F26AE4"/>
    <w:rsid w:val="00F42F5E"/>
    <w:rsid w:val="00F72A23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31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31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0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230</properties:Words>
  <properties:Characters>1147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2016-04-04T12:13:00Z</dcterms:created>
  <dc:creator>Ardena Bajlo</dc:creator>
  <cp:lastModifiedBy>wsadmin</cp:lastModifiedBy>
  <cp:lastPrinted>2016-04-05T07:32:00Z</cp:lastPrinted>
  <dcterms:modified xmlns:xsi="http://www.w3.org/2001/XMLSchema-instance" xsi:type="dcterms:W3CDTF">2016-04-05T07:34:00Z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