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c4ac" w14:paraId="914c4ac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1E323F">
        <w:t>17</w:t>
      </w:r>
      <w:r w:rsidR="008C47AB">
        <w:t>54</w:t>
      </w:r>
      <w:r w:rsidR="001E323F">
        <w:t xml:space="preserve">/16-3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8C47AB" w:rsidRPr="008C47AB">
        <w:t>ZADRAVEC TRANS d.o.o. za prijevoz, trgovinu i usluge</w:t>
      </w:r>
      <w:r w:rsidR="008C47AB">
        <w:t xml:space="preserve"> Kozarac, Međimurska 40, </w:t>
      </w:r>
      <w:r>
        <w:t>MBS:</w:t>
      </w:r>
      <w:r w:rsidR="002D7376" w:rsidRPr="002D7376">
        <w:t xml:space="preserve"> 030093589</w:t>
      </w:r>
      <w:r w:rsidR="00334BE3">
        <w:t xml:space="preserve">, </w:t>
      </w:r>
      <w:r>
        <w:t xml:space="preserve"> OIB: </w:t>
      </w:r>
      <w:r w:rsidR="002D7376" w:rsidRPr="002D7376">
        <w:t>25434084977</w:t>
      </w:r>
      <w:r w:rsidR="00AF62DE">
        <w:t xml:space="preserve">, </w:t>
      </w:r>
      <w:r>
        <w:t xml:space="preserve">temeljem članka 430. Stečajnog zakona („Narodne novine“ 71/15), dana </w:t>
      </w:r>
      <w:r w:rsidR="00AF62DE">
        <w:t>8. lipnja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D7376">
        <w:t xml:space="preserve">ZADRAVEC TRANS d.o.o. za prijevoz, trgovinu i usluge Kozarac, Međimurska 40, MBS: 030093589,  OIB: 25434084977, </w:t>
      </w:r>
      <w:r>
        <w:t xml:space="preserve">iznosi </w:t>
      </w:r>
      <w:r w:rsidR="002D7376">
        <w:t xml:space="preserve">42.687,02 </w:t>
      </w:r>
      <w:r w:rsidR="00C70561">
        <w:t xml:space="preserve"> </w:t>
      </w:r>
      <w:r>
        <w:t>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FB1F3C">
        <w:t>TOMISLAV ZADRAVEC, OIB</w:t>
      </w:r>
      <w:r w:rsidR="007E642B">
        <w:t xml:space="preserve">: </w:t>
      </w:r>
      <w:r w:rsidR="00FB1F3C">
        <w:t>87021324480</w:t>
      </w:r>
      <w:r w:rsidR="00FF5435">
        <w:t xml:space="preserve"> </w:t>
      </w:r>
      <w:r w:rsidR="00FB1F3C">
        <w:t xml:space="preserve">Kozarac, Međimurska 40, </w:t>
      </w:r>
      <w:r w:rsidR="00930E01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FB1F3C">
        <w:t>1754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41506C">
        <w:t xml:space="preserve">8. lipanj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1506C" w:rsidP="00D641DA" w:rsidR="00D641DA">
      <w:pPr>
        <w:numPr>
          <w:ilvl w:val="0"/>
          <w:numId w:val="1"/>
        </w:numPr>
      </w:pPr>
      <w:r>
        <w:t>kal. 20.7.</w:t>
      </w:r>
    </w:p>
    <w:p w:rsidRDefault="00532E0A" w:rsidP="00D641DA" w:rsidR="00532E0A" w:rsidRPr="00D641DA"/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2CA4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C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C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C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C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2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C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C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C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C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St-1754/2016</izvorni_sadrzaj>
    <derivirana_varijabla naziv="DomainObject.Predmet.OznakaBroj_1">St-1754/2016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ZADRAVEC TRANS d.o.o. za prijevoz, trgovinu i usluge</izvorni_sadrzaj>
    <derivirana_varijabla naziv="DomainObject.Predmet.ProtustrankaFormated_1">  ZADRAVEC TRANS d.o.o. za prijevoz, trgovinu i usluge</derivirana_varijabla>
  </DomainObject.Predmet.ProtustrankaFormated>
  <DomainObject.Predmet.ProtustrankaFormatedOIB>
    <izvorni_sadrzaj>  ZADRAVEC TRANS d.o.o. za prijevoz, trgovinu i usluge, OIB 25434084977</izvorni_sadrzaj>
    <derivirana_varijabla naziv="DomainObject.Predmet.ProtustrankaFormatedOIB_1">  ZADRAVEC TRANS d.o.o. za prijevoz, trgovinu i usluge, OIB 25434084977</derivirana_varijabla>
  </DomainObject.Predmet.ProtustrankaFormatedOIB>
  <DomainObject.Predmet.ProtustrankaFormatedWithAdress>
    <izvorni_sadrzaj> ZADRAVEC TRANS d.o.o. za prijevoz, trgovinu i usluge, Međimurska 40, 31326 Kozarac</izvorni_sadrzaj>
    <derivirana_varijabla naziv="DomainObject.Predmet.ProtustrankaFormatedWithAdress_1"> ZADRAVEC TRANS d.o.o. za prijevoz, trgovinu i usluge, Međimurska 40, 31326 Kozarac</derivirana_varijabla>
  </DomainObject.Predmet.ProtustrankaFormatedWithAdress>
  <DomainObject.Predmet.ProtustrankaFormatedWithAdressOIB>
    <izvorni_sadrzaj> ZADRAVEC TRANS d.o.o. za prijevoz, trgovinu i usluge, OIB 25434084977, Međimurska 40, 31326 Kozarac</izvorni_sadrzaj>
    <derivirana_varijabla naziv="DomainObject.Predmet.ProtustrankaFormatedWithAdressOIB_1"> ZADRAVEC TRANS d.o.o. za prijevoz, trgovinu i usluge, OIB 25434084977, Međimurska 40, 31326 Kozarac</derivirana_varijabla>
  </DomainObject.Predmet.ProtustrankaFormatedWithAdressOIB>
  <DomainObject.Predmet.ProtustrankaWithAdress>
    <izvorni_sadrzaj>ZADRAVEC TRANS d.o.o. za prijevoz, trgovinu i usluge Međimurska 40, 31326 Kozarac</izvorni_sadrzaj>
    <derivirana_varijabla naziv="DomainObject.Predmet.ProtustrankaWithAdress_1">ZADRAVEC TRANS d.o.o. za prijevoz, trgovinu i usluge Međimurska 40, 31326 Kozarac</derivirana_varijabla>
  </DomainObject.Predmet.ProtustrankaWithAdress>
  <DomainObject.Predmet.ProtustrankaWithAdressOIB>
    <izvorni_sadrzaj>ZADRAVEC TRANS d.o.o. za prijevoz, trgovinu i usluge, OIB 25434084977, Međimurska 40, 31326 Kozarac</izvorni_sadrzaj>
    <derivirana_varijabla naziv="DomainObject.Predmet.ProtustrankaWithAdressOIB_1">ZADRAVEC TRANS d.o.o. za prijevoz, trgovinu i usluge, OIB 25434084977, Međimurska 40, 31326 Kozarac</derivirana_varijabla>
  </DomainObject.Predmet.ProtustrankaWithAdressOIB>
  <DomainObject.Predmet.ProtustrankaNazivFormated>
    <izvorni_sadrzaj>ZADRAVEC TRANS d.o.o. za prijevoz, trgovinu i usluge</izvorni_sadrzaj>
    <derivirana_varijabla naziv="DomainObject.Predmet.ProtustrankaNazivFormated_1">ZADRAVEC TRANS d.o.o. za prijevoz, trgovinu i usluge</derivirana_varijabla>
  </DomainObject.Predmet.ProtustrankaNazivFormated>
  <DomainObject.Predmet.ProtustrankaNazivFormatedOIB>
    <izvorni_sadrzaj>ZADRAVEC TRANS d.o.o. za prijevoz, trgovinu i usluge, OIB 25434084977</izvorni_sadrzaj>
    <derivirana_varijabla naziv="DomainObject.Predmet.ProtustrankaNazivFormatedOIB_1">ZADRAVEC TRANS d.o.o. za prijevoz, trgovinu i usluge, OIB 25434084977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ZADRAVEC TRANS d.o.o. za prijevoz, trgovinu i usluge</item>
    </izvorni_sadrzaj>
    <derivirana_varijabla naziv="DomainObject.Predmet.ProtuStrankaListFormated_1">
      <item>ZADRAVEC TRANS d.o.o. za prijevoz, trgovinu i usluge</item>
    </derivirana_varijabla>
  </DomainObject.Predmet.ProtuStrankaListFormated>
  <DomainObject.Predmet.ProtuStrankaListFormatedOIB>
    <izvorni_sadrzaj>
      <item>ZADRAVEC TRANS d.o.o. za prijevoz, trgovinu i usluge, OIB 25434084977</item>
    </izvorni_sadrzaj>
    <derivirana_varijabla naziv="DomainObject.Predmet.ProtuStrankaListFormatedOIB_1">
      <item>ZADRAVEC TRANS d.o.o. za prijevoz, trgovinu i usluge, OIB 25434084977</item>
    </derivirana_varijabla>
  </DomainObject.Predmet.ProtuStrankaListFormatedOIB>
  <DomainObject.Predmet.ProtuStrankaListFormatedWithAdress>
    <izvorni_sadrzaj>
      <item>ZADRAVEC TRANS d.o.o. za prijevoz, trgovinu i usluge, Međimurska 40, 31326 Kozarac</item>
    </izvorni_sadrzaj>
    <derivirana_varijabla naziv="DomainObject.Predmet.ProtuStrankaListFormatedWithAdress_1">
      <item>ZADRAVEC TRANS d.o.o. za prijevoz, trgovinu i usluge, Međimurska 40, 31326 Kozarac</item>
    </derivirana_varijabla>
  </DomainObject.Predmet.ProtuStrankaListFormatedWithAdress>
  <DomainObject.Predmet.ProtuStrankaListFormatedWithAdressOIB>
    <izvorni_sadrzaj>
      <item>ZADRAVEC TRANS d.o.o. za prijevoz, trgovinu i usluge, OIB 25434084977, Međimurska 40, 31326 Kozarac</item>
    </izvorni_sadrzaj>
    <derivirana_varijabla naziv="DomainObject.Predmet.ProtuStrankaListFormatedWithAdressOIB_1">
      <item>ZADRAVEC TRANS d.o.o. za prijevoz, trgovinu i usluge, OIB 25434084977, Međimurska 40, 31326 Kozarac</item>
    </derivirana_varijabla>
  </DomainObject.Predmet.ProtuStrankaListFormatedWithAdressOIB>
  <DomainObject.Predmet.ProtuStrankaListNazivFormated>
    <izvorni_sadrzaj>
      <item>ZADRAVEC TRANS d.o.o. za prijevoz, trgovinu i usluge</item>
    </izvorni_sadrzaj>
    <derivirana_varijabla naziv="DomainObject.Predmet.ProtuStrankaListNazivFormated_1">
      <item>ZADRAVEC TRANS d.o.o. za prijevoz, trgovinu i usluge</item>
    </derivirana_varijabla>
  </DomainObject.Predmet.ProtuStrankaListNazivFormated>
  <DomainObject.Predmet.ProtuStrankaListNazivFormatedOIB>
    <izvorni_sadrzaj>
      <item>ZADRAVEC TRANS d.o.o. za prijevoz, trgovinu i usluge, OIB 25434084977</item>
    </izvorni_sadrzaj>
    <derivirana_varijabla naziv="DomainObject.Predmet.ProtuStrankaListNazivFormatedOIB_1">
      <item>ZADRAVEC TRANS d.o.o. za prijevoz, trgovinu i usluge, OIB 25434084977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ZADRAVEC TRANS d.o.o. za prijevoz, trgovinu i usluge</izvorni_sadrzaj>
    <derivirana_varijabla naziv="DomainObject.Predmet.ProtustrankaIDrugi_1">ZADRAVEC TRANS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ZADRAVEC TRANS d.o.o. za prijevoz, trgovinu i usluge, OIB 25434084977, Međimurska 40, 31326 Kozarac</izvorni_sadrzaj>
    <derivirana_varijabla naziv="DomainObject.Predmet.ProtustrankaIDrugiAdressOIB_1">ZADRAVEC TRANS d.o.o. za prijevoz, trgovinu i usluge, OIB 25434084977, Međimurska 40,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ZADRAVEC TRANS d.o.o. za prijevoz, trgovinu i usluge</item>
    </izvorni_sadrzaj>
    <derivirana_varijabla naziv="DomainObject.Predmet.SudioniciListNaziv_1">
      <item>FINA RC OSIJEK</item>
      <item>ZADRAVEC TRANS d.o.o. za prijevoz, trgovinu i usluge</item>
    </derivirana_varijabla>
  </DomainObject.Predmet.SudioniciListNaziv>
  <DomainObject.Predmet.SudioniciListAdressOIB>
    <izvorni_sadrzaj>
      <item>FINA RC OSIJEK, OIB 85821130368</item>
      <item>ZADRAVEC TRANS d.o.o. za prijevoz, trgovinu i usluge, OIB 25434084977, Međimurska 40,31326 Kozarac</item>
    </izvorni_sadrzaj>
    <derivirana_varijabla naziv="DomainObject.Predmet.SudioniciListAdressOIB_1">
      <item>FINA RC OSIJEK, OIB 85821130368</item>
      <item>ZADRAVEC TRANS d.o.o. za prijevoz, trgovinu i usluge, OIB 25434084977, Međimurska 40,31326 Kozarac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25434084977</item>
    </izvorni_sadrzaj>
    <derivirana_varijabla naziv="DomainObject.Predmet.SudioniciListNazivOIB_1">
      <item>, OIB 85821130368</item>
      <item>, OIB 25434084977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1936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2016-06-08T04:49:00Z</dcterms:created>
  <dc:creator>Korisnik</dc:creator>
  <cp:lastModifiedBy>Sanja Ban</cp:lastModifiedBy>
  <cp:lastPrinted>2016-01-25T06:30:00Z</cp:lastPrinted>
  <dcterms:modified xmlns:xsi="http://www.w3.org/2001/XMLSchema-instance" xsi:type="dcterms:W3CDTF">2016-06-08T05:54:00Z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