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c4ff" w14:paraId="250c4ff" w:rsidRDefault="00092766" w:rsidP="001940FB" w:rsidR="00092766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092766" w:rsidR="001065A0" w:rsidRPr="00092766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D111F4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092766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92766" w:rsidP="00AA6BCF" w:rsidR="00092766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92766" w:rsidP="00092766" w:rsidR="0009276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92766" w:rsidP="00092766" w:rsidR="0009276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092766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092766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524465" w:rsidRPr="00524465">
        <w:rPr>
          <w:rFonts w:cs="Calibri" w:hAnsi="Calibri" w:ascii="Calibri"/>
        </w:rPr>
        <w:t>VANJA AVIANI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092766">
        <w:rPr>
          <w:rFonts w:cs="Calibri" w:eastAsia="Arial Unicode MS" w:hAnsi="Calibri" w:ascii="Calibri"/>
          <w:kern w:val="1"/>
          <w:lang w:eastAsia="ar-SA" w:val="hr-HR"/>
        </w:rPr>
        <w:t xml:space="preserve"> prijavu tražbine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 iznosu </w:t>
      </w:r>
      <w:r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od </w:t>
      </w:r>
      <w:r w:rsidR="005C3777" w:rsidRPr="005C3777">
        <w:rPr>
          <w:rFonts w:cs="Calibri" w:hAnsi="Calibri" w:ascii="Calibri"/>
        </w:rPr>
        <w:t>458.853,26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5C3777" w:rsidRPr="005C3777">
        <w:rPr>
          <w:rFonts w:cs="Calibri" w:hAnsi="Calibri" w:ascii="Calibri"/>
        </w:rPr>
        <w:t>418.553,26 kn</w:t>
      </w:r>
      <w:r w:rsidR="00092766">
        <w:rPr>
          <w:rFonts w:cs="Calibri" w:hAnsi="Calibri" w:ascii="Calibri"/>
        </w:rPr>
        <w:t>,</w:t>
      </w:r>
      <w:r w:rsidR="005C3777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524465" w:rsidRPr="00524465">
        <w:rPr>
          <w:rFonts w:cs="Calibri" w:hAnsi="Calibri" w:ascii="Calibri"/>
        </w:rPr>
        <w:t>40.300,00</w:t>
      </w:r>
      <w:r w:rsidR="001D182A" w:rsidRPr="006E444E">
        <w:rPr>
          <w:rFonts w:cs="Calibri" w:hAnsi="Calibri" w:ascii="Calibri"/>
          <w:color w:val="FF0000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75549E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092766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092766" w:rsidRPr="00092766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092766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092766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5C3777" w:rsidP="001D182A" w:rsidR="005C377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5549E" w:rsidP="001D182A" w:rsidR="0075549E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24465" w:rsidP="00AA6BCF" w:rsidR="00AA6BCF" w:rsidRPr="006E444E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lang w:val="hr-HR"/>
              </w:rPr>
            </w:pPr>
            <w:r w:rsidRPr="00524465">
              <w:rPr>
                <w:rFonts w:cs="Calibri" w:hAnsi="Calibri" w:ascii="Calibri"/>
              </w:rPr>
              <w:t>VANJA AVIANI</w:t>
            </w:r>
            <w:r w:rsidR="000A4152" w:rsidRPr="006E444E">
              <w:rPr>
                <w:rFonts w:cs="Calibri" w:hAnsi="Calibri" w:ascii="Calibri"/>
                <w:color w:val="FF0000"/>
              </w:rPr>
              <w:t xml:space="preserve">, </w:t>
            </w:r>
            <w:r w:rsidRPr="00524465">
              <w:rPr>
                <w:rFonts w:cs="Calibri" w:hAnsi="Calibri" w:ascii="Calibri"/>
              </w:rPr>
              <w:t>Ratnih žrtava 34, Podstrana</w:t>
            </w:r>
            <w:r w:rsidR="000A4152" w:rsidRPr="006E444E">
              <w:rPr>
                <w:rFonts w:cs="Calibri" w:hAnsi="Calibri" w:ascii="Calibri"/>
                <w:color w:val="FF0000"/>
              </w:rPr>
              <w:t>,</w:t>
            </w:r>
            <w:r>
              <w:rPr>
                <w:rFonts w:cs="Calibri" w:hAnsi="Calibri" w:ascii="Calibri"/>
                <w:color w:val="FF0000"/>
              </w:rPr>
              <w:t xml:space="preserve"> </w:t>
            </w:r>
            <w:r w:rsidR="003A5883" w:rsidRPr="00524465">
              <w:rPr>
                <w:rFonts w:cs="Calibri" w:hAnsi="Calibri" w:ascii="Calibri"/>
              </w:rPr>
              <w:t>OIB:</w:t>
            </w:r>
            <w:r w:rsidR="003A5883" w:rsidRPr="006E444E">
              <w:rPr>
                <w:rFonts w:cs="Calibri" w:hAnsi="Calibri" w:ascii="Calibri"/>
                <w:color w:val="FF0000"/>
              </w:rPr>
              <w:t xml:space="preserve"> </w:t>
            </w:r>
            <w:r w:rsidRPr="00524465">
              <w:rPr>
                <w:rFonts w:cs="Calibri" w:hAnsi="Calibri" w:ascii="Calibri"/>
              </w:rPr>
              <w:t>92123109962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24465" w:rsidP="001065A0" w:rsidR="00AA6BCF" w:rsidRPr="00A8589F">
            <w:pPr>
              <w:spacing w:after="0"/>
              <w:jc w:val="both"/>
              <w:rPr>
                <w:rFonts w:cs="Calibri" w:eastAsia="Times New Roman" w:hAnsi="Calibri" w:ascii="Calibri"/>
                <w:color w:val="FF0000"/>
                <w:lang w:eastAsia="hr-HR" w:val="hr-HR"/>
              </w:rPr>
            </w:pPr>
            <w:r w:rsidRPr="00524465">
              <w:rPr>
                <w:rFonts w:cs="Calibri" w:hAnsi="Calibri" w:ascii="Calibri"/>
              </w:rPr>
              <w:t>Ugovor o štednom depozitu broj 81-70-14091-5, 81-70-14118-6, 81-7015032-4,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C3777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5C3777">
              <w:rPr>
                <w:rFonts w:cs="Calibri" w:hAnsi="Calibri" w:ascii="Calibri"/>
              </w:rPr>
              <w:t>458.853,26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C3777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5C3777">
              <w:rPr>
                <w:rFonts w:cs="Calibri" w:hAnsi="Calibri" w:ascii="Calibri"/>
              </w:rPr>
              <w:t>418.553,26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24465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524465">
              <w:rPr>
                <w:rFonts w:cs="Calibri" w:hAnsi="Calibri" w:ascii="Calibri"/>
              </w:rPr>
              <w:t>40.300,00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</w:tr>
    </w:tbl>
    <w:p w:rsidRDefault="00092766" w:rsidP="00092766" w:rsidR="0009276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24570" w:rsidP="00092766" w:rsidR="0022457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A6861" w:rsidP="00224570" w:rsidR="0022457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4570" w:rsidP="00224570" w:rsidR="0022457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224570" w:rsidP="00224570" w:rsidR="0022457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224570" w:rsidP="00224570" w:rsidR="0022457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FE9" w:rsidR="004F6FE9">
      <w:pPr>
        <w:spacing w:after="0"/>
      </w:pPr>
      <w:r>
        <w:separator/>
      </w:r>
    </w:p>
  </w:endnote>
  <w:endnote w:id="0" w:type="continuationSeparator">
    <w:p w:rsidRDefault="004F6FE9" w:rsidR="004F6F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D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FE9" w:rsidR="004F6FE9">
      <w:pPr>
        <w:spacing w:after="0"/>
      </w:pPr>
      <w:r>
        <w:separator/>
      </w:r>
    </w:p>
  </w:footnote>
  <w:footnote w:id="0" w:type="continuationSeparator">
    <w:p w:rsidRDefault="004F6FE9" w:rsidR="004F6FE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D06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DF2E66D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2766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5491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4570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27D60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D6C85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CF4"/>
    <w:rsid w:val="004F6FE9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4465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777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1B8E"/>
    <w:rsid w:val="00612C8D"/>
    <w:rsid w:val="00617876"/>
    <w:rsid w:val="00617C8B"/>
    <w:rsid w:val="006234B7"/>
    <w:rsid w:val="006264E2"/>
    <w:rsid w:val="006329F8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4E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5549E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299C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A6861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3AA3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589F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186E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0E1"/>
    <w:rsid w:val="00D054AC"/>
    <w:rsid w:val="00D05F16"/>
    <w:rsid w:val="00D111F4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0D06"/>
    <w:rsid w:val="00EE2C48"/>
    <w:rsid w:val="00EE5F0A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4FDE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E0D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D06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D06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D06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D06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E0D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D06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D06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D06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D06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41C304-0A11-4347-926D-D5E013DF62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1466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2018-08-23T10:51:00Z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2018-08-23T12:08:00Z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St-651/2017-328 / Podnesak - Podnesak (-328.docx)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