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b6ec" w14:paraId="88ab6e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46A25">
        <w:rPr>
          <w:color w:themeColor="text1" w:val="000000"/>
        </w:rPr>
        <w:t>KNJIGOGRAF, d.o.o., Split, Poljička Cesta 29, OIB: 65145273170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046A25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A5D3B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46A25">
        <w:rPr>
          <w:color w:themeColor="text1" w:val="000000"/>
        </w:rPr>
        <w:t>KNJIGOGRAF, d.o.o., Split, Poljička Cesta 29, OIB: 65145273170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46A25">
        <w:rPr>
          <w:color w:themeColor="text1" w:val="000000"/>
        </w:rPr>
        <w:t>145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46A25">
        <w:rPr>
          <w:color w:themeColor="text1" w:val="000000"/>
        </w:rPr>
        <w:t>19.721,89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046A25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A5D3B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046A25">
      <w:rPr>
        <w:color w:themeColor="text1" w:val="000000"/>
      </w:rPr>
      <w:t>461</w:t>
    </w:r>
    <w:r w:rsidR="00E2567B">
      <w:rPr>
        <w:color w:themeColor="text1" w:val="000000"/>
      </w:rPr>
      <w:t>/201</w:t>
    </w:r>
    <w:r w:rsidR="00046A25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6A25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2849"/>
    <w:rsid w:val="005C4FA6"/>
    <w:rsid w:val="005D30D1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9428B"/>
    <w:rsid w:val="00BA086E"/>
    <w:rsid w:val="00BA5C6A"/>
    <w:rsid w:val="00BA5D3B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2D4E"/>
    <w:rsid w:val="00DC05CF"/>
    <w:rsid w:val="00E076CF"/>
    <w:rsid w:val="00E077E1"/>
    <w:rsid w:val="00E2567B"/>
    <w:rsid w:val="00E5443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0EA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KNJIGOGRAF, za izdavačko-tiskarsku djelatnost, društvo s ograničenom odgovornošću</izvorni_sadrzaj>
    <derivirana_varijabla naziv="DomainObject.Predmet.ProtustrankaFormated_1">  KNJIGOGRAF, za izdavačko-tiskarsku djelatnost, društvo s ograničenom odgovornošću</derivirana_varijabla>
  </DomainObject.Predmet.ProtustrankaFormated>
  <DomainObject.Predmet.ProtustrankaFormatedOIB>
    <izvorni_sadrzaj>  KNJIGOGRAF, za izdavačko-tiskarsku djelatnost, društvo s ograničenom odgovornošću, OIB 65145273170</izvorni_sadrzaj>
    <derivirana_varijabla naziv="DomainObject.Predmet.ProtustrankaFormatedOIB_1">  KNJIGOGRAF, za izdavačko-tiskarsku djelatnost, društvo s ograničenom odgovornošću, OIB 65145273170</derivirana_varijabla>
  </DomainObject.Predmet.ProtustrankaFormatedOIB>
  <DomainObject.Predmet.ProtustrankaFormatedWithAdress>
    <izvorni_sadrzaj> KNJIGOGRAF, za izdavačko-tiskarsku djelatnost, društvo s ograničenom odgovornošću, Poljička Cesta 29, 21000 Split</izvorni_sadrzaj>
    <derivirana_varijabla naziv="DomainObject.Predmet.ProtustrankaFormatedWithAdress_1"> KNJIGOGRAF, za izdavačko-tiskarsku djelatnost, društvo s ograničenom odgovornošću, Poljička Cesta 29, 21000 Split</derivirana_varijabla>
  </DomainObject.Predmet.ProtustrankaFormatedWithAdress>
  <DomainObject.Predmet.ProtustrankaFormatedWithAdressOIB>
    <izvorni_sadrzaj> KNJIGOGRAF, za izdavačko-tiskarsku djelatnost, društvo s ograničenom odgovornošću, OIB 65145273170, Poljička Cesta 29, 21000 Split</izvorni_sadrzaj>
    <derivirana_varijabla naziv="DomainObject.Predmet.ProtustrankaFormatedWithAdressOIB_1"> KNJIGOGRAF, za izdavačko-tiskarsku djelatnost, društvo s ograničenom odgovornošću, OIB 65145273170, Poljička Cesta 29, 21000 Split</derivirana_varijabla>
  </DomainObject.Predmet.ProtustrankaFormatedWithAdressOIB>
  <DomainObject.Predmet.ProtustrankaWithAdress>
    <izvorni_sadrzaj>KNJIGOGRAF, za izdavačko-tiskarsku djelatnost, društvo s ograničenom odgovornošću Poljička Cesta 29, 21000 Split</izvorni_sadrzaj>
    <derivirana_varijabla naziv="DomainObject.Predmet.ProtustrankaWithAdress_1">KNJIGOGRAF, za izdavačko-tiskarsku djelatnost, društvo s ograničenom odgovornošću Poljička Cesta 29, 21000 Split</derivirana_varijabla>
  </DomainObject.Predmet.ProtustrankaWithAdress>
  <DomainObject.Predmet.ProtustrankaWithAdressOIB>
    <izvorni_sadrzaj>KNJIGOGRAF, za izdavačko-tiskarsku djelatnost, društvo s ograničenom odgovornošću, OIB 65145273170, Poljička Cesta 29, 21000 Split</izvorni_sadrzaj>
    <derivirana_varijabla naziv="DomainObject.Predmet.ProtustrankaWithAdressOIB_1">KNJIGOGRAF, za izdavačko-tiskarsku djelatnost, društvo s ograničenom odgovornošću, OIB 65145273170, Poljička Cesta 29, 21000 Split</derivirana_varijabla>
  </DomainObject.Predmet.ProtustrankaWithAdressOIB>
  <DomainObject.Predmet.ProtustrankaNazivFormated>
    <izvorni_sadrzaj>KNJIGOGRAF, za izdavačko-tiskarsku djelatnost, društvo s ograničenom odgovornošću</izvorni_sadrzaj>
    <derivirana_varijabla naziv="DomainObject.Predmet.ProtustrankaNazivFormated_1">KNJIGOGRAF, za izdavačko-tiskarsku djelatnost, društvo s ograničenom odgovornošću</derivirana_varijabla>
  </DomainObject.Predmet.ProtustrankaNazivFormated>
  <DomainObject.Predmet.ProtustrankaNazivFormatedOIB>
    <izvorni_sadrzaj>KNJIGOGRAF, za izdavačko-tiskarsku djelatnost, društvo s ograničenom odgovornošću, OIB 65145273170</izvorni_sadrzaj>
    <derivirana_varijabla naziv="DomainObject.Predmet.ProtustrankaNazivFormatedOIB_1">KNJIGOGRAF, za izdavačko-tiskarsku djelatnost, društvo s ograničenom odgovornošću, OIB 65145273170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19721.89</izvorni_sadrzaj>
    <derivirana_varijabla naziv="DomainObject.Predmet.TrenutnaVrijednost_1">19721.89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KNJIGOGRAF, za izdavačko-tiskarsku djelatnost, društvo s ograničenom odgovornošću</item>
    </izvorni_sadrzaj>
    <derivirana_varijabla naziv="DomainObject.Predmet.ProtuStrankaListFormated_1">
      <item>KNJIGOGRAF, za izdavačko-tiskarsku djelatnost, društvo s ograničenom odgovornošću</item>
    </derivirana_varijabla>
  </DomainObject.Predmet.ProtuStrankaListFormated>
  <DomainObject.Predmet.ProtuStrankaListFormatedOIB>
    <izvorni_sadrzaj>
      <item>KNJIGOGRAF, za izdavačko-tiskarsku djelatnost, društvo s ograničenom odgovornošću, OIB 65145273170</item>
    </izvorni_sadrzaj>
    <derivirana_varijabla naziv="DomainObject.Predmet.ProtuStrankaListFormatedOIB_1">
      <item>KNJIGOGRAF, za izdavačko-tiskarsku djelatnost, društvo s ograničenom odgovornošću, OIB 65145273170</item>
    </derivirana_varijabla>
  </DomainObject.Predmet.ProtuStrankaListFormatedOIB>
  <DomainObject.Predmet.ProtuStrankaListFormatedWithAdress>
    <izvorni_sadrzaj>
      <item>KNJIGOGRAF, za izdavačko-tiskarsku djelatnost, društvo s ograničenom odgovornošću, Poljička Cesta 29, 21000 Split</item>
    </izvorni_sadrzaj>
    <derivirana_varijabla naziv="DomainObject.Predmet.ProtuStrankaListFormatedWithAdress_1">
      <item>KNJIGOGRAF, za izdavačko-tiskarsku djelatnost, društvo s ograničenom odgovornošću, Poljička Cesta 29, 21000 Split</item>
    </derivirana_varijabla>
  </DomainObject.Predmet.ProtuStrankaListFormatedWithAdress>
  <DomainObject.Predmet.ProtuStrankaListFormatedWithAdressOIB>
    <izvorni_sadrzaj>
      <item>KNJIGOGRAF, za izdavačko-tiskarsku djelatnost, društvo s ograničenom odgovornošću, OIB 65145273170, Poljička Cesta 29, 21000 Split</item>
    </izvorni_sadrzaj>
    <derivirana_varijabla naziv="DomainObject.Predmet.ProtuStrankaListFormatedWithAdressOIB_1">
      <item>KNJIGOGRAF, za izdavačko-tiskarsku djelatnost, društvo s ograničenom odgovornošću, OIB 65145273170, Poljička Cesta 29, 21000 Split</item>
    </derivirana_varijabla>
  </DomainObject.Predmet.ProtuStrankaListFormatedWithAdressOIB>
  <DomainObject.Predmet.ProtuStrankaListNazivFormated>
    <izvorni_sadrzaj>
      <item>KNJIGOGRAF, za izdavačko-tiskarsku djelatnost, društvo s ograničenom odgovornošću</item>
    </izvorni_sadrzaj>
    <derivirana_varijabla naziv="DomainObject.Predmet.ProtuStrankaListNazivFormated_1">
      <item>KNJIGOGRAF, za izdavačko-tiskarsku djelatnost, društvo s ograničenom odgovornošću</item>
    </derivirana_varijabla>
  </DomainObject.Predmet.ProtuStrankaListNazivFormated>
  <DomainObject.Predmet.ProtuStrankaListNazivFormatedOIB>
    <izvorni_sadrzaj>
      <item>KNJIGOGRAF, za izdavačko-tiskarsku djelatnost, društvo s ograničenom odgovornošću, OIB 65145273170</item>
    </izvorni_sadrzaj>
    <derivirana_varijabla naziv="DomainObject.Predmet.ProtuStrankaListNazivFormatedOIB_1">
      <item>KNJIGOGRAF, za izdavačko-tiskarsku djelatnost, društvo s ograničenom odgovornošću, OIB 65145273170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KNJIGOGRAF, za izdavačko-tiskarsku djelatnost, društvo s ograničenom odgovornošću</izvorni_sadrzaj>
    <derivirana_varijabla naziv="DomainObject.Predmet.ProtustrankaIDrugi_1">KNJIGOGRAF, za izdavačko-tiskarsku djelatnost,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KNJIGOGRAF, za izdavačko-tiskarsku djelatnost, društvo s ograničenom odgovornošću, OIB 65145273170, Poljička Cesta 29, 21000 Split</izvorni_sadrzaj>
    <derivirana_varijabla naziv="DomainObject.Predmet.ProtustrankaIDrugiAdressOIB_1">KNJIGOGRAF, za izdavačko-tiskarsku djelatnost, društvo s ograničenom odgovornošću, OIB 65145273170, Poljička Cesta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KNJIGOGRAF, za izdavačko-tiskarsku djelatnost, društvo s ograničenom odgovornošću</item>
      <item>FINANCIJSKA AGENCIJA, RC SPLIT</item>
    </izvorni_sadrzaj>
    <derivirana_varijabla naziv="DomainObject.Predmet.SudioniciListNaziv_1">
      <item>KNJIGOGRAF, za izdavačko-tiskarsku djelatnost, društvo s ograničenom odgovornošću</item>
      <item>FINANCIJSKA AGENCIJA, RC SPLIT</item>
    </derivirana_varijabla>
  </DomainObject.Predmet.SudioniciListNaziv>
  <DomainObject.Predmet.SudioniciListAdressOIB>
    <izvorni_sadrzaj>
      <item>KNJIGOGRAF, za izdavačko-tiskarsku djelatnost, društvo s ograničenom odgovornošću, OIB 65145273170, Poljička Cesta 29,21000 Split</item>
      <item>FINANCIJSKA AGENCIJA, RC SPLIT, OIB 85821130368, Mažuranićevo šetalište 24 b,21000 Split</item>
    </izvorni_sadrzaj>
    <derivirana_varijabla naziv="DomainObject.Predmet.SudioniciListAdressOIB_1">
      <item>KNJIGOGRAF, za izdavačko-tiskarsku djelatnost, društvo s ograničenom odgovornošću, OIB 65145273170, Poljička Cesta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65145273170</item>
      <item>, OIB 85821130368</item>
    </izvorni_sadrzaj>
    <derivirana_varijabla naziv="DomainObject.Predmet.SudioniciListNazivOIB_1">
      <item>, OIB 65145273170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1752</properties:Characters>
  <properties:Lines>45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2016-05-20T06:22:00Z</cp:lastPrinted>
  <dcterms:modified xmlns:xsi="http://www.w3.org/2001/XMLSchema-instance" xsi:type="dcterms:W3CDTF">2016-05-20T07:10:00Z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