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8866" w14:paraId="d818866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854142">
        <w:rPr>
          <w:sz w:val="24"/>
          <w:szCs w:val="24"/>
        </w:rPr>
        <w:t>-87</w:t>
      </w:r>
    </w:p>
    <w:p w:rsidRDefault="00854142" w:rsidP="00854142" w:rsidR="00854142">
      <w:pPr>
        <w:jc w:val="center"/>
      </w:pPr>
    </w:p>
    <w:p w:rsidRDefault="00854142" w:rsidP="00854142" w:rsidR="00854142" w:rsidRPr="00854142">
      <w:pPr>
        <w:jc w:val="center"/>
        <w:rPr>
          <w:sz w:val="24"/>
          <w:szCs w:val="24"/>
        </w:rPr>
      </w:pPr>
      <w:r w:rsidRPr="00854142">
        <w:rPr>
          <w:sz w:val="24"/>
          <w:szCs w:val="24"/>
        </w:rPr>
        <w:t>REPUBLIKA HRVATSKA</w:t>
      </w:r>
    </w:p>
    <w:p w:rsidRDefault="008F0B3C" w:rsidP="008F0B3C" w:rsidR="008F0B3C" w:rsidRPr="00854142">
      <w:pPr>
        <w:jc w:val="center"/>
        <w:rPr>
          <w:sz w:val="24"/>
          <w:szCs w:val="24"/>
        </w:rPr>
      </w:pPr>
      <w:r w:rsidRPr="00854142">
        <w:rPr>
          <w:sz w:val="24"/>
          <w:szCs w:val="24"/>
        </w:rPr>
        <w:t>R J E Š E NJ E</w:t>
      </w:r>
    </w:p>
    <w:p w:rsidRDefault="008F0B3C" w:rsidP="008F0B3C" w:rsidR="008F0B3C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 xml:space="preserve">(Izvadak iz osnovnog rješenja od </w:t>
      </w:r>
      <w:r w:rsidR="008C0B44">
        <w:rPr>
          <w:sz w:val="24"/>
          <w:szCs w:val="24"/>
        </w:rPr>
        <w:t>1</w:t>
      </w:r>
      <w:r w:rsidR="002705E0">
        <w:rPr>
          <w:sz w:val="24"/>
          <w:szCs w:val="24"/>
        </w:rPr>
        <w:t>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FC4CA3"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8C0B44" w:rsidP="008C0B44" w:rsidR="008C0B44" w:rsidRPr="000D7E78">
      <w:pPr>
        <w:jc w:val="both"/>
        <w:rPr>
          <w:sz w:val="24"/>
          <w:szCs w:val="24"/>
        </w:rPr>
      </w:pP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854142">
      <w:pPr>
        <w:jc w:val="center"/>
        <w:rPr>
          <w:sz w:val="24"/>
          <w:szCs w:val="24"/>
        </w:rPr>
      </w:pPr>
      <w:r w:rsidRPr="00854142">
        <w:rPr>
          <w:sz w:val="24"/>
          <w:szCs w:val="24"/>
        </w:rPr>
        <w:t>r i j e š i o    j e</w:t>
      </w:r>
    </w:p>
    <w:p w:rsidRDefault="007E2A14" w:rsidP="008F0B3C" w:rsidR="007E2A14" w:rsidRPr="00576089">
      <w:pPr>
        <w:jc w:val="center"/>
        <w:rPr>
          <w:b/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2705E0" w:rsidP="002705E0" w:rsidR="002705E0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1.</w:t>
      </w:r>
      <w:r w:rsidRPr="00D003B1">
        <w:rPr>
          <w:sz w:val="24"/>
          <w:szCs w:val="24"/>
        </w:rPr>
        <w:tab/>
        <w:t xml:space="preserve">MILAN BATUR, OIB:10653077941 u iznosu 8.389,36 kn </w:t>
      </w:r>
    </w:p>
    <w:p w:rsidRDefault="002705E0" w:rsidP="002705E0" w:rsidR="002705E0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2705E0" w:rsidP="002705E0" w:rsidR="002705E0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2705E0" w:rsidP="002705E0" w:rsidR="002705E0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1.</w:t>
      </w:r>
      <w:r w:rsidRPr="009C457D">
        <w:rPr>
          <w:sz w:val="24"/>
          <w:szCs w:val="24"/>
        </w:rPr>
        <w:tab/>
        <w:t>MILAN BATUR, OIB:10653077941 u iznosu 8.389,36 kn</w:t>
      </w:r>
    </w:p>
    <w:p w:rsidRDefault="002705E0" w:rsidP="002705E0" w:rsidR="002705E0" w:rsidRPr="009C457D">
      <w:pPr>
        <w:jc w:val="both"/>
        <w:rPr>
          <w:sz w:val="24"/>
          <w:szCs w:val="24"/>
        </w:rPr>
      </w:pPr>
      <w:r w:rsidRPr="009C457D">
        <w:rPr>
          <w:sz w:val="24"/>
          <w:szCs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973FE8" w:rsidP="00973FE8" w:rsidR="00576089" w:rsidRPr="00576089">
      <w:pPr>
        <w:jc w:val="both"/>
        <w:rPr>
          <w:sz w:val="24"/>
          <w:szCs w:val="24"/>
        </w:rPr>
      </w:pPr>
      <w:r w:rsidRPr="00C15AE7">
        <w:rPr>
          <w:rFonts w:eastAsia="Calibri"/>
          <w:sz w:val="24"/>
          <w:szCs w:val="24"/>
          <w:lang w:eastAsia="en-US"/>
        </w:rPr>
        <w:tab/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8541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="0085414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4142" w:rsidP="00E91121" w:rsidR="008541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4142" w:rsidP="00E91121" w:rsidR="0085414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4142" w:rsidP="00854142" w:rsidR="00854142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4142" w:rsidP="00E91121" w:rsidR="0085414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854142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54142" w:rsidP="008F0B3C" w:rsidR="00854142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8"/>
  </w:num>
  <w:num w:numId="5">
    <w:abstractNumId w:val="4"/>
  </w:num>
  <w:num w:numId="6">
    <w:abstractNumId w:val="3"/>
  </w:num>
  <w:num w:numId="7">
    <w:abstractNumId w:val="11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B0D90"/>
    <w:rsid w:val="001B5738"/>
    <w:rsid w:val="001C798F"/>
    <w:rsid w:val="002705E0"/>
    <w:rsid w:val="002C3544"/>
    <w:rsid w:val="002F520F"/>
    <w:rsid w:val="00320858"/>
    <w:rsid w:val="003454DD"/>
    <w:rsid w:val="00376B9F"/>
    <w:rsid w:val="003C5E4B"/>
    <w:rsid w:val="003E2FB7"/>
    <w:rsid w:val="004620A0"/>
    <w:rsid w:val="004A0C33"/>
    <w:rsid w:val="004A1608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54142"/>
    <w:rsid w:val="008C0B44"/>
    <w:rsid w:val="008F0B3C"/>
    <w:rsid w:val="00922715"/>
    <w:rsid w:val="00973FE8"/>
    <w:rsid w:val="009939BF"/>
    <w:rsid w:val="009E5406"/>
    <w:rsid w:val="009F27A9"/>
    <w:rsid w:val="00AB16FB"/>
    <w:rsid w:val="00AC73BE"/>
    <w:rsid w:val="00AE4DC4"/>
    <w:rsid w:val="00BA094E"/>
    <w:rsid w:val="00BC6AFE"/>
    <w:rsid w:val="00C63901"/>
    <w:rsid w:val="00D33F8C"/>
    <w:rsid w:val="00D55FD5"/>
    <w:rsid w:val="00D66367"/>
    <w:rsid w:val="00D70997"/>
    <w:rsid w:val="00E07BAA"/>
    <w:rsid w:val="00E64657"/>
    <w:rsid w:val="00F0224B"/>
    <w:rsid w:val="00F060F1"/>
    <w:rsid w:val="00F301C0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3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9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90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9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9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3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9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90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9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9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2090</properties:Characters>
  <properties:Lines>116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2018-02-14T09:04:00Z</dcterms:created>
  <dc:creator>nribaric</dc:creator>
  <cp:lastModifiedBy>Jadranka Zelić</cp:lastModifiedBy>
  <cp:lastPrinted>2018-02-14T09:03:00Z</cp:lastPrinted>
  <dcterms:modified xmlns:xsi="http://www.w3.org/2001/XMLSchema-instance" xsi:type="dcterms:W3CDTF">2018-02-14T09:14:00Z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